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1404A" w:rsidP="0021404A" w:rsidRDefault="0021404A" w14:paraId="94ea800" w14:textId="94ea800">
      <w:pPr>
        <w:spacing w:after="240"/>
        <w15:collapsed w:val="false"/>
        <w:rPr>
          <w:rFonts w:eastAsia="Times New Roman"/>
          <w:sz w:val="20"/>
          <w:szCs w:val="20"/>
        </w:rPr>
      </w:pPr>
      <w:bookmarkStart w:name="_GoBack" w:id="0"/>
      <w:bookmarkEnd w:id="0"/>
    </w:p>
    <w:p w:rsidR="0021404A" w:rsidP="0021404A" w:rsidRDefault="0021404A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6096000" cy="4572000"/>
            <wp:effectExtent l="0" t="0" r="0" b="0"/>
            <wp:docPr id="1" name="Slika 1" descr="cid:5b0e57de-0bc0-41e4-88e7-ac6e97abf1e7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5b0e57de-0bc0-41e4-88e7-ac6e97abf1e7@mprh.local"/>
                    <pic:cNvPicPr>
                      <a:picLocks noChangeAspect="true" noChangeArrowheads="true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04A" w:rsidP="0021404A" w:rsidRDefault="0021404A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  <w:r>
        <w:rPr>
          <w:rFonts w:eastAsia="Times New Roman"/>
          <w:sz w:val="20"/>
          <w:szCs w:val="20"/>
        </w:rPr>
        <w:br/>
      </w:r>
    </w:p>
    <w:p w:rsidR="00F867E4" w:rsidRDefault="00F867E4"/>
    <w:sectPr w:rsidR="00F86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04A"/>
    <w:rsid w:val="0021404A"/>
    <w:rsid w:val="005D7E2C"/>
    <w:rsid w:val="00844A74"/>
    <w:rsid w:val="008B2D79"/>
    <w:rsid w:val="00B74C67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1404A"/>
    <w:rPr>
      <w:rFonts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140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1404A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D7E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7E2C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7E2C"/>
    <w:rPr>
      <w:rFonts w:eastAsia="Times New Roman"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7E2C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7E2C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404A"/>
    <w:rPr>
      <w:rFonts w:cs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140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404A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7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E2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E2C"/>
    <w:rPr>
      <w:rFonts w:eastAsia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E2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E2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8292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5b0e57de-0bc0-41e4-88e7-ac6e97abf1e7@mprh.local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0</properties:Words>
  <properties:Characters>0</properties:Characters>
  <properties:Lines>5</properties:Lines>
  <properties:Paragraphs>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2020-09-29T08:24:00Z</dcterms:created>
  <dc:creator>Nikolina Krunić</dc:creator>
  <cp:lastModifiedBy>Nikolina Krunić</cp:lastModifiedBy>
  <dcterms:modified xmlns:xsi="http://www.w3.org/2001/XMLSchema-instance" xsi:type="dcterms:W3CDTF">2020-09-29T08:25:00Z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St-2663/2018-91 / Podnesak - Podnesak (111111.docx)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