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0cd5cc5" w14:textId="0cd5cc5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 w:rsidR="00060133">
        <w:t xml:space="preserve">1 </w:t>
      </w:r>
      <w:r w:rsidRPr="00AF1EFD">
        <w:t>St-</w:t>
      </w:r>
      <w:r w:rsidR="001C56CD">
        <w:t>346</w:t>
      </w:r>
      <w:r w:rsidR="00AA07D4">
        <w:t>/2017</w:t>
      </w:r>
    </w:p>
    <w:p w:rsidRPr="00AF1EFD" w:rsidR="002C5A29" w:rsidRDefault="00C241E6">
      <w:r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/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B74CF9" w:rsidR="008B73DD" w:rsidP="00060133" w:rsidRDefault="008B73DD"/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1C56CD">
        <w:t>MATIVAN j.d.o.o., Veliko Polje, Velikopoljska 18a, OIB: 76685014754</w:t>
      </w:r>
      <w:r w:rsidR="00BD786C">
        <w:t>,</w:t>
      </w:r>
      <w:r w:rsidR="003E16C8">
        <w:t xml:space="preserve"> </w:t>
      </w:r>
      <w:r w:rsidR="00BD786C">
        <w:t>8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C56CD">
        <w:t>MATIVAN j.d.o.o., Veliko Polje, Velikopoljska 18a, OIB: 76685014754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D786C">
        <w:t>8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AA07D4">
        <w:t>14,</w:t>
      </w:r>
      <w:r w:rsidR="001C56CD">
        <w:t>30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C56CD">
        <w:t>Daniel Deković, Zagreb, Novačka 329, OIB: 76292704973</w:t>
      </w:r>
      <w:r w:rsidR="00AA07D4">
        <w:t>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1C56CD">
        <w:t>MATIVAN j.d.o.o., Veliko Polje, Velikopoljska 18a, OIB: 76685014754</w:t>
      </w:r>
      <w:r w:rsidR="00C62D5C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BD786C">
        <w:rPr>
          <w:rFonts w:eastAsia="Calibri"/>
          <w:lang w:eastAsia="en-US"/>
        </w:rPr>
        <w:t>8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C56CD">
        <w:t>MATIVAN j.d.o.o., Veliko Polje, Velikopoljska 18a, OIB: 76685014754</w:t>
      </w:r>
      <w:r w:rsidR="00AA07D4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1C56CD">
        <w:t>MATIVAN j.d.o.o., Veliko Polje, Velikopoljska 18a, OIB: 76685014754</w:t>
      </w:r>
      <w:r w:rsidR="00BD786C">
        <w:t>,</w:t>
      </w:r>
      <w:r w:rsidR="00631A90">
        <w:t xml:space="preserve"> dana </w:t>
      </w:r>
      <w:r w:rsidR="001C56CD">
        <w:t>2. veljače</w:t>
      </w:r>
      <w:r w:rsidR="00AA07D4">
        <w:t xml:space="preserve"> 2017</w:t>
      </w:r>
      <w:r w:rsidR="0029045B">
        <w:t>.</w:t>
      </w:r>
    </w:p>
    <w:p w:rsidR="00B0604A" w:rsidP="00B0604A" w:rsidRDefault="00B0604A">
      <w:pPr>
        <w:ind w:firstLine="708"/>
        <w:jc w:val="both"/>
      </w:pPr>
    </w:p>
    <w:p w:rsidR="00282E1E" w:rsidP="00282E1E" w:rsidRDefault="00F6264F">
      <w:pPr>
        <w:ind w:firstLine="708"/>
        <w:jc w:val="both"/>
      </w:pPr>
      <w:r>
        <w:t>Ovosudnim rješenjem poslovni broj St-</w:t>
      </w:r>
      <w:r w:rsidR="001C56CD">
        <w:t>346</w:t>
      </w:r>
      <w:r w:rsidR="00AA07D4">
        <w:t xml:space="preserve">/17 od </w:t>
      </w:r>
      <w:r w:rsidR="001C56CD">
        <w:t>10. siječnja 2018</w:t>
      </w:r>
      <w:r>
        <w:t>.</w:t>
      </w:r>
      <w:r w:rsidR="00F2607C">
        <w:t xml:space="preserve"> pokrenut je prethodni postupak</w:t>
      </w:r>
      <w:r w:rsidR="00AA07D4">
        <w:t>.</w:t>
      </w:r>
    </w:p>
    <w:p w:rsidR="008D3271" w:rsidP="00282E1E" w:rsidRDefault="008D3271">
      <w:pPr>
        <w:ind w:firstLine="708"/>
        <w:jc w:val="both"/>
      </w:pPr>
    </w:p>
    <w:p w:rsidR="001C56CD" w:rsidP="00BD786C" w:rsidRDefault="00BD786C">
      <w:pPr>
        <w:ind w:firstLine="708"/>
        <w:jc w:val="both"/>
      </w:pPr>
      <w:r w:rsidRPr="00BD786C">
        <w:lastRenderedPageBreak/>
        <w:t xml:space="preserve">Iz </w:t>
      </w:r>
      <w:r w:rsidR="001C56CD">
        <w:t>podneska</w:t>
      </w:r>
      <w:r w:rsidRPr="00BD786C">
        <w:t xml:space="preserve"> FINA-e od </w:t>
      </w:r>
      <w:r w:rsidR="001C56CD">
        <w:t>11. siječnja</w:t>
      </w:r>
      <w:r w:rsidRPr="00BD786C">
        <w:t xml:space="preserve"> 2018. proizlazi da</w:t>
      </w:r>
      <w:r w:rsidR="001C56CD">
        <w:t xml:space="preserve"> je </w:t>
      </w:r>
      <w:r w:rsidRPr="00BD786C">
        <w:t>dužnik na dan</w:t>
      </w:r>
      <w:r w:rsidR="001C56CD">
        <w:t xml:space="preserve"> 31. siječnja 2017. u Očevidniku redoslijeda osnova za plaćanje imao neizvršene osnove za plaćanje u neprekinutom razdoblju od 120 dana u ukupnom iznosu od 29.044,23 kn (list 7 spisa).</w:t>
      </w:r>
    </w:p>
    <w:p w:rsidRPr="00BD786C" w:rsidR="00BD786C" w:rsidP="00BD786C" w:rsidRDefault="00BD786C">
      <w:pPr>
        <w:ind w:firstLine="708"/>
        <w:jc w:val="both"/>
      </w:pPr>
    </w:p>
    <w:p w:rsidR="001C56CD" w:rsidP="001C56CD" w:rsidRDefault="001C56CD">
      <w:pPr>
        <w:ind w:firstLine="708"/>
        <w:jc w:val="both"/>
      </w:pPr>
      <w:r w:rsidRPr="001C56CD">
        <w:t>Iz informacijskog sustava zemljišnih knjiga proizlazi da dužnik nije vlasnik nekretnina (list 11 spisa).</w:t>
      </w:r>
    </w:p>
    <w:p w:rsidRPr="001C56CD" w:rsidR="001C56CD" w:rsidP="001C56CD" w:rsidRDefault="001C56CD">
      <w:pPr>
        <w:ind w:firstLine="708"/>
        <w:jc w:val="both"/>
      </w:pPr>
    </w:p>
    <w:p w:rsidR="001C56CD" w:rsidP="001C56CD" w:rsidRDefault="001C56CD">
      <w:pPr>
        <w:ind w:firstLine="708"/>
        <w:jc w:val="both"/>
      </w:pPr>
      <w:r w:rsidRPr="001C56CD">
        <w:t>Iz Uvjerenja Centra za vozila Hrvatske od 14. ožujka 2018. proizlazi da dužnik nije evidentiran kao vlasnik vozila (list 13 spisa).</w:t>
      </w:r>
    </w:p>
    <w:p w:rsidR="001C56CD" w:rsidP="001C56CD" w:rsidRDefault="001C56CD">
      <w:pPr>
        <w:ind w:firstLine="708"/>
        <w:jc w:val="both"/>
      </w:pPr>
    </w:p>
    <w:p w:rsidR="001C56CD" w:rsidP="001C56CD" w:rsidRDefault="001C56CD">
      <w:pPr>
        <w:ind w:firstLine="708"/>
        <w:jc w:val="both"/>
      </w:pPr>
      <w:r>
        <w:t>Iz podneska Porezne uprave od 19. travnja 2018. proizlazi da dužnik ne posjeduje motorno vozilo, te da nije stjecatelj nekretnina (list 16 spisa).</w:t>
      </w:r>
    </w:p>
    <w:p w:rsidRPr="001C56CD" w:rsidR="001C56CD" w:rsidP="001C56CD" w:rsidRDefault="001C56CD">
      <w:pPr>
        <w:ind w:firstLine="708"/>
        <w:jc w:val="both"/>
      </w:pPr>
    </w:p>
    <w:p w:rsidRPr="00BD786C" w:rsidR="00BD786C" w:rsidP="00BD786C" w:rsidRDefault="00BD786C">
      <w:pPr>
        <w:ind w:firstLine="708"/>
        <w:jc w:val="both"/>
      </w:pPr>
      <w:r>
        <w:t xml:space="preserve">Iz sustava e-Blokade proizlazi da je ukupan nenaplaćeni iznos obveza na dan 8. kolovoza 2019. po svim neizvršenim osnovama za plaćanje na računu dužnika </w:t>
      </w:r>
      <w:r w:rsidR="001C56CD">
        <w:t>67.768,33</w:t>
      </w:r>
      <w:r>
        <w:t xml:space="preserve"> kn, a početak blokade računa traje od </w:t>
      </w:r>
      <w:r w:rsidR="001C56CD">
        <w:t>3. listopada 2016.</w:t>
      </w:r>
    </w:p>
    <w:p w:rsidR="00BD786C" w:rsidP="002F5817" w:rsidRDefault="00BD786C">
      <w:pPr>
        <w:ind w:firstLine="709"/>
        <w:jc w:val="both"/>
      </w:pPr>
    </w:p>
    <w:p w:rsidR="00282E1E" w:rsidP="002F5817" w:rsidRDefault="002F5817">
      <w:pPr>
        <w:ind w:firstLine="709"/>
        <w:jc w:val="both"/>
      </w:pPr>
      <w:r>
        <w:t xml:space="preserve">Iz </w:t>
      </w:r>
      <w:r w:rsidRPr="00B26DB0" w:rsidR="00282E1E">
        <w:t>naveden</w:t>
      </w:r>
      <w:r w:rsidR="00282E1E">
        <w:t>og proizlazi d</w:t>
      </w:r>
      <w:r w:rsidRPr="00B26DB0" w:rsidR="00282E1E">
        <w:t xml:space="preserve">a imovina dužnika </w:t>
      </w:r>
      <w:r w:rsidR="001C56CD">
        <w:t>MATIVAN j.d.o.o., Veliko Polje, Velikopoljska 18a, OIB: 76685014754</w:t>
      </w:r>
      <w:r w:rsidR="00C62D5C">
        <w:t>,</w:t>
      </w:r>
      <w:r w:rsidRPr="00B26DB0" w:rsidR="00282E1E">
        <w:t xml:space="preserve"> nije dovoljna ni za namirenje troškova stečajnog postupka.</w:t>
      </w:r>
    </w:p>
    <w:p w:rsidR="00801CCA" w:rsidP="00F6264F" w:rsidRDefault="00801CCA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1C56CD">
        <w:t>346</w:t>
      </w:r>
      <w:r w:rsidR="00DF68FF">
        <w:t>/17</w:t>
      </w:r>
      <w:r>
        <w:t xml:space="preserve"> od </w:t>
      </w:r>
      <w:r w:rsidR="001C56CD">
        <w:t>19. travnja</w:t>
      </w:r>
      <w:r w:rsidR="00DF68FF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F5817">
        <w:t>1</w:t>
      </w:r>
      <w:r w:rsidR="00DF68FF">
        <w:t>0.000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1C56CD">
        <w:t>19. travnja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BD786C" w:rsidP="00D21534" w:rsidRDefault="00BD786C">
      <w:pPr>
        <w:jc w:val="both"/>
      </w:pPr>
    </w:p>
    <w:p w:rsidRPr="00AF1EFD" w:rsidR="00AA588F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BD786C">
        <w:t>8. kolovoza</w:t>
      </w:r>
      <w:r w:rsidR="008D3271">
        <w:t xml:space="preserve"> 2019.</w:t>
      </w:r>
    </w:p>
    <w:p w:rsidR="00AA588F" w:rsidP="00E216A3" w:rsidRDefault="00AA588F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AA588F" w:rsidP="00410421" w:rsidRDefault="00AA588F"/>
    <w:p w:rsidR="00557D9B" w:rsidP="00410421" w:rsidRDefault="00557D9B"/>
    <w:p w:rsidR="00557D9B" w:rsidP="00410421" w:rsidRDefault="00557D9B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</w:p>
    <w:p w:rsidR="003567A1" w:rsidP="007D7A92" w:rsidRDefault="003567A1">
      <w:pPr>
        <w:numPr>
          <w:ilvl w:val="0"/>
          <w:numId w:val="3"/>
        </w:numPr>
      </w:pPr>
      <w:r>
        <w:t xml:space="preserve">stečajni upravitelj </w:t>
      </w:r>
      <w:r w:rsidR="001C56CD">
        <w:t>Daniel Deković</w:t>
      </w:r>
    </w:p>
    <w:p w:rsidRPr="00AF1EFD" w:rsidR="001C02F6" w:rsidP="007D7A92" w:rsidRDefault="001C02F6">
      <w:pPr>
        <w:numPr>
          <w:ilvl w:val="0"/>
          <w:numId w:val="3"/>
        </w:numPr>
      </w:pPr>
      <w:r w:rsidRPr="00AF1EFD">
        <w:t>FINA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1C56C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D9B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1C56CD">
      <w:t>346</w:t>
    </w:r>
    <w:r w:rsidR="00AA07D4">
      <w:t>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C56CD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57D9B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D786C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DF68FF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57D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7D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7D9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7D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7D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D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kolovoza 2019.</izvorni_sadrzaj>
    <derivirana_varijabla naziv="DomainObject.DatumDonosenjaOdluke_1">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MATIVAN j.d.o.o. zastupanog po punomoćniku Ivana Matić</izvorni_sadrzaj>
    <derivirana_varijabla naziv="DomainObject.Predmet.ProtustrankaFormated_1">  MATIVAN j.d.o.o. zastupanog po punomoćniku Ivana Matić</derivirana_varijabla>
  </DomainObject.Predmet.ProtustrankaFormated>
  <DomainObject.Predmet.ProtustrankaFormatedOIB>
    <izvorni_sadrzaj>  MATIVAN j.d.o.o., OIB 76685014754 zastupanog po punomoćniku Ivana Matić</izvorni_sadrzaj>
    <derivirana_varijabla naziv="DomainObject.Predmet.ProtustrankaFormatedOIB_1">  MATIVAN j.d.o.o., OIB 76685014754 zastupanog po punomoćniku Ivana Matić</derivirana_varijabla>
  </DomainObject.Predmet.ProtustrankaFormatedOIB>
  <DomainObject.Predmet.ProtustrankaFormatedWithAdress>
    <izvorni_sadrzaj> MATIVAN j.d.o.o., Velikopoljska 18 A, 10020 Veliko Polje zastupanog po punomoćniku Ivana Matić</izvorni_sadrzaj>
    <derivirana_varijabla naziv="DomainObject.Predmet.ProtustrankaFormatedWithAdress_1"> MATIVAN j.d.o.o., Velikopoljska 18 A, 10020 Veliko Polje zastupanog po punomoćniku Ivana Matić</derivirana_varijabla>
  </DomainObject.Predmet.ProtustrankaFormatedWithAdress>
  <DomainObject.Predmet.ProtustrankaFormatedWithAdressOIB>
    <izvorni_sadrzaj> MATIVAN j.d.o.o., OIB 76685014754, Velikopoljska 18 A, 10020 Veliko Polje zastupanog po punomoćniku Ivana Matić</izvorni_sadrzaj>
    <derivirana_varijabla naziv="DomainObject.Predmet.ProtustrankaFormatedWithAdressOIB_1"> MATIVAN j.d.o.o., OIB 76685014754, Velikopoljska 18 A, 10020 Veliko Polje zastupanog po punomoćniku Ivana Matić</derivirana_varijabla>
  </DomainObject.Predmet.ProtustrankaFormatedWithAdressOIB>
  <DomainObject.Predmet.ProtustrankaWithAdress>
    <izvorni_sadrzaj>MATIVAN j.d.o.o. Velikopoljska 18 A, 10020 Veliko Polje</izvorni_sadrzaj>
    <derivirana_varijabla naziv="DomainObject.Predmet.ProtustrankaWithAdress_1">MATIVAN j.d.o.o. Velikopoljska 18 A, 10020 Veliko Polje</derivirana_varijabla>
  </DomainObject.Predmet.ProtustrankaWithAdress>
  <DomainObject.Predmet.ProtustrankaWithAdressOIB>
    <izvorni_sadrzaj>MATIVAN j.d.o.o., OIB 76685014754, Velikopoljska 18 A, 10020 Veliko Polje</izvorni_sadrzaj>
    <derivirana_varijabla naziv="DomainObject.Predmet.ProtustrankaWithAdressOIB_1">MATIVAN j.d.o.o., OIB 76685014754, Velikopoljska 18 A, 10020 Veliko Polje</derivirana_varijabla>
  </DomainObject.Predmet.ProtustrankaWithAdressOIB>
  <DomainObject.Predmet.ProtustrankaNazivFormated>
    <izvorni_sadrzaj>MATIVAN j.d.o.o.</izvorni_sadrzaj>
    <derivirana_varijabla naziv="DomainObject.Predmet.ProtustrankaNazivFormated_1">MATIVAN j.d.o.o.</derivirana_varijabla>
  </DomainObject.Predmet.ProtustrankaNazivFormated>
  <DomainObject.Predmet.ProtustrankaNazivFormatedOIB>
    <izvorni_sadrzaj>MATIVAN j.d.o.o., OIB 76685014754</izvorni_sadrzaj>
    <derivirana_varijabla naziv="DomainObject.Predmet.ProtustrankaNazivFormatedOIB_1">MATIVAN j.d.o.o., OIB 76685014754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MATIVAN j.d.o.o. zastupanog po punomoćniku Ivana Matić</item>
    </izvorni_sadrzaj>
    <derivirana_varijabla naziv="DomainObject.Predmet.ProtuStrankaListFormated_1">
      <item>MATIVAN j.d.o.o. zastupanog po punomoćniku Ivana Matić</item>
    </derivirana_varijabla>
  </DomainObject.Predmet.ProtuStrankaListFormated>
  <DomainObject.Predmet.ProtuStrankaListFormatedOIB>
    <izvorni_sadrzaj>
      <item>MATIVAN j.d.o.o., OIB 76685014754 zastupanog po punomoćniku Ivana Matić</item>
    </izvorni_sadrzaj>
    <derivirana_varijabla naziv="DomainObject.Predmet.ProtuStrankaListFormatedOIB_1">
      <item>MATIVAN j.d.o.o., OIB 76685014754 zastupanog po punomoćniku Ivana Matić</item>
    </derivirana_varijabla>
  </DomainObject.Predmet.ProtuStrankaListFormatedOIB>
  <DomainObject.Predmet.ProtuStrankaListFormatedWithAdress>
    <izvorni_sadrzaj>
      <item>MATIVAN j.d.o.o., Velikopoljska 18 A, 10020 Veliko Polje zastupanog po punomoćniku Ivana Matić</item>
    </izvorni_sadrzaj>
    <derivirana_varijabla naziv="DomainObject.Predmet.ProtuStrankaListFormatedWithAdress_1">
      <item>MATIVAN j.d.o.o., Velikopoljska 18 A, 10020 Veliko Polje zastupanog po punomoćniku Ivana Matić</item>
    </derivirana_varijabla>
  </DomainObject.Predmet.ProtuStrankaListFormatedWithAdress>
  <DomainObject.Predmet.ProtuStrankaListFormatedWithAdressOIB>
    <izvorni_sadrzaj>
      <item>MATIVAN j.d.o.o., OIB 76685014754, Velikopoljska 18 A, 10020 Veliko Polje zastupanog po punomoćniku Ivana Matić</item>
    </izvorni_sadrzaj>
    <derivirana_varijabla naziv="DomainObject.Predmet.ProtuStrankaListFormatedWithAdressOIB_1">
      <item>MATIVAN j.d.o.o., OIB 76685014754, Velikopoljska 18 A, 10020 Veliko Polje zastupanog po punomoćniku Ivana Matić</item>
    </derivirana_varijabla>
  </DomainObject.Predmet.ProtuStrankaListFormatedWithAdressOIB>
  <DomainObject.Predmet.ProtuStrankaListNazivFormated>
    <izvorni_sadrzaj>
      <item>MATIVAN j.d.o.o.</item>
    </izvorni_sadrzaj>
    <derivirana_varijabla naziv="DomainObject.Predmet.ProtuStrankaListNazivFormated_1">
      <item>MATIVAN j.d.o.o.</item>
    </derivirana_varijabla>
  </DomainObject.Predmet.ProtuStrankaListNazivFormated>
  <DomainObject.Predmet.ProtuStrankaListNazivFormatedOIB>
    <izvorni_sadrzaj>
      <item>MATIVAN j.d.o.o., OIB 76685014754</item>
    </izvorni_sadrzaj>
    <derivirana_varijabla naziv="DomainObject.Predmet.ProtuStrankaListNazivFormatedOIB_1">
      <item>MATIVAN j.d.o.o., OIB 76685014754</item>
    </derivirana_varijabla>
  </DomainObject.Predmet.ProtuStrankaListNazivFormatedOIB>
  <DomainObject.Predmet.OstaliListFormated>
    <izvorni_sadrzaj>
      <item>Ivana Matić punomoćnica sudionika u postupku MATIVAN j.d.o.o.</item>
    </izvorni_sadrzaj>
    <derivirana_varijabla naziv="DomainObject.Predmet.OstaliListFormated_1">
      <item>Ivana Matić punomoćnica sudionika u postupku MATIVAN j.d.o.o.</item>
    </derivirana_varijabla>
  </DomainObject.Predmet.OstaliListFormated>
  <DomainObject.Predmet.OstaliListFormatedOIB>
    <izvorni_sadrzaj>
      <item>Ivana Matić, OIB 04025761536 punomoćnica sudionika u postupku MATIVAN j.d.o.o.</item>
    </izvorni_sadrzaj>
    <derivirana_varijabla naziv="DomainObject.Predmet.OstaliListFormatedOIB_1">
      <item>Ivana Matić, OIB 04025761536 punomoćnica sudionika u postupku MATIVAN j.d.o.o.</item>
    </derivirana_varijabla>
  </DomainObject.Predmet.OstaliListFormatedOIB>
  <DomainObject.Predmet.OstaliListFormatedWithAdress>
    <izvorni_sadrzaj>
      <item>Ivana Matić, Bračka Ulica 2, 10010 Veliko Polje punomoćnica sudionika u postupku MATIVAN j.d.o.o.</item>
    </izvorni_sadrzaj>
    <derivirana_varijabla naziv="DomainObject.Predmet.OstaliListFormatedWithAdress_1">
      <item>Ivana Matić, Bračka Ulica 2, 10010 Veliko Polje punomoćnica sudionika u postupku MATIVAN j.d.o.o.</item>
    </derivirana_varijabla>
  </DomainObject.Predmet.OstaliListFormatedWithAdress>
  <DomainObject.Predmet.OstaliListFormatedWithAdressOIB>
    <izvorni_sadrzaj>
      <item>Ivana Matić, OIB 04025761536, Bračka Ulica 2, 10010 Veliko Polje punomoćnica sudionika u postupku MATIVAN j.d.o.o.</item>
    </izvorni_sadrzaj>
    <derivirana_varijabla naziv="DomainObject.Predmet.OstaliListFormatedWithAdressOIB_1">
      <item>Ivana Matić, OIB 04025761536, Bračka Ulica 2, 10010 Veliko Polje punomoćnica sudionika u postupku MATIVAN j.d.o.o.</item>
    </derivirana_varijabla>
  </DomainObject.Predmet.OstaliListFormatedWithAdressOIB>
  <DomainObject.Predmet.OstaliListNazivFormated>
    <izvorni_sadrzaj>
      <item>Ivana Matić</item>
    </izvorni_sadrzaj>
    <derivirana_varijabla naziv="DomainObject.Predmet.OstaliListNazivFormated_1">
      <item>Ivana Matić</item>
    </derivirana_varijabla>
  </DomainObject.Predmet.OstaliListNazivFormated>
  <DomainObject.Predmet.OstaliListNazivFormatedOIB>
    <izvorni_sadrzaj>
      <item>Ivana Matić, OIB 04025761536</item>
    </izvorni_sadrzaj>
    <derivirana_varijabla naziv="DomainObject.Predmet.OstaliListNazivFormatedOIB_1">
      <item>Ivana Matić, OIB 04025761536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kolovoza 2019.</izvorni_sadrzaj>
    <derivirana_varijabla naziv="DomainObject.Datum_1">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MATIVAN j.d.o.o.</izvorni_sadrzaj>
    <derivirana_varijabla naziv="DomainObject.Predmet.ProtustrankaIDrugi_1">MATIVAN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MATIVAN j.d.o.o., OIB 76685014754, Velikopoljska 18 A, 10020 Veliko Polje</izvorni_sadrzaj>
    <derivirana_varijabla naziv="DomainObject.Predmet.ProtustrankaIDrugiAdressOIB_1">MATIVAN j.d.o.o., OIB 76685014754, Velikopoljska 18 A,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MATIVAN j.d.o.o.</item>
      <item>Ivana Matić</item>
    </izvorni_sadrzaj>
    <derivirana_varijabla naziv="DomainObject.Predmet.SudioniciListNaziv_1">
      <item>FINA Regionalni centar Zagreb</item>
      <item>MATIVAN j.d.o.o.</item>
      <item>Ivana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MATIVAN j.d.o.o., OIB 76685014754, Velikopoljska 18 A,10020 Veliko Polje</item>
      <item>Ivana Matić, OIB 04025761536, Bračka Ulica 2,10010 Veliko Polje</item>
    </izvorni_sadrzaj>
    <derivirana_varijabla naziv="DomainObject.Predmet.SudioniciListAdressOIB_1">
      <item>FINA Regionalni centar Zagreb, OIB 85821130368, Trg svibanjskih žrtava 1995. 1,10000 Zagreb</item>
      <item>MATIVAN j.d.o.o., OIB 76685014754, Velikopoljska 18 A,10020 Veliko Polje</item>
      <item>Ivana Matić, OIB 04025761536, Bračka Ulica 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76685014754</item>
      <item>, OIB 04025761536</item>
    </izvorni_sadrzaj>
    <derivirana_varijabla naziv="DomainObject.Predmet.SudioniciListNazivOIB_1">
      <item>, OIB 85821130368</item>
      <item>, OIB 76685014754</item>
      <item>, OIB 04025761536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1. ožujka 2018.</izvorni_sadrzaj>
    <derivirana_varijabla naziv="DomainObject.PredzadnjaOdlukaIzPredmeta.DatumDonosenjaOdluke_1">1. ožujka 2018.</derivirana_varijabla>
  </DomainObject.PredzadnjaOdlukaIzPredmeta.DatumDonosenjaOdluke>
  <DomainObject.PredzadnjaOdlukaIzPredmeta.Oznaka>
    <izvorni_sadrzaj>St-346/2017-7</izvorni_sadrzaj>
    <derivirana_varijabla naziv="DomainObject.PredzadnjaOdlukaIzPredmeta.Oznaka_1">St-346/2017-7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669</properties:Words>
  <properties:Characters>3544</properties:Characters>
  <properties:Lines>116</properties:Lines>
  <properties:Paragraphs>44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2019-08-08T12:09:00Z</dcterms:created>
  <dc:creator>Korisnik</dc:creator>
  <cp:lastModifiedBy>Draženka Prpić</cp:lastModifiedBy>
  <cp:lastPrinted>2019-08-08T12:11:00Z</cp:lastPrinted>
  <dcterms:modified xmlns:xsi="http://www.w3.org/2001/XMLSchema-instance" xsi:type="dcterms:W3CDTF">2019-08-08T12:12:00Z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-MATIVAN-St-346-17.docx)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