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aecf" w14:paraId="8d4aecf" w:rsidRDefault="008F30E3" w:rsidP="008F30E3" w:rsidR="008F30E3" w:rsidRPr="008F30E3">
      <w:pPr>
        <w15:collapsed w:val="false"/>
      </w:pPr>
      <w:bookmarkStart w:name="_GoBack" w:id="0"/>
      <w:bookmarkEnd w:id="0"/>
      <w:r w:rsidRPr="008F30E3">
        <w:t xml:space="preserve">           </w:t>
      </w:r>
      <w:r w:rsidRPr="008F30E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30E3" w:rsidP="008F30E3" w:rsidR="008F30E3" w:rsidRPr="008F30E3">
      <w:r w:rsidRPr="008F30E3">
        <w:t>REPUBLIKA HRVATSKA</w:t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  <w:t xml:space="preserve">      </w:t>
      </w:r>
    </w:p>
    <w:p w:rsidRDefault="008F30E3" w:rsidP="008F30E3" w:rsidR="008F30E3">
      <w:r w:rsidRPr="008F30E3">
        <w:t>TRGOVAČKI SUD U SPLITU</w:t>
      </w:r>
    </w:p>
    <w:p w:rsidRDefault="00724ABF" w:rsidP="008F30E3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9516FE" w:rsidR="009516FE" w:rsidRPr="009516FE">
      <w:pPr>
        <w:spacing w:after="200" w:before="20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9516FE" w:rsidR="00724ABF">
      <w:pPr>
        <w:spacing w:after="200" w:before="200"/>
        <w:jc w:val="center"/>
      </w:pPr>
      <w:r w:rsidRPr="009516FE">
        <w:rPr>
          <w:spacing w:val="60"/>
        </w:rPr>
        <w:t>RJEŠENJE</w:t>
      </w:r>
    </w:p>
    <w:p w:rsidRDefault="00724ABF" w:rsidP="008F30E3" w:rsidR="00AA30B9">
      <w:pPr>
        <w:jc w:val="both"/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predlagatelja </w:t>
      </w:r>
      <w:r w:rsidR="003D7A52">
        <w:t>–</w:t>
      </w:r>
      <w:r w:rsidR="00B400BA">
        <w:t xml:space="preserve"> dužnika</w:t>
      </w:r>
      <w:r w:rsidR="003D7A52">
        <w:t xml:space="preserve"> </w:t>
      </w:r>
      <w:r w:rsidR="00092822" w:rsidRPr="00092822">
        <w:t>CARDO PLUS d.o.o. Split, Jeretova 12, OIB: 91093101272, zastupanog po punomoćniku Miroslavu Šariću, odvjetniku u Splitu</w:t>
      </w:r>
      <w:r w:rsidR="00AA30B9">
        <w:t>,</w:t>
      </w:r>
      <w:r w:rsidR="009516FE">
        <w:t xml:space="preserve">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092822">
        <w:t>24. rujna</w:t>
      </w:r>
      <w:r w:rsidR="00AA30B9">
        <w:t xml:space="preserve"> 2015</w:t>
      </w:r>
      <w:r w:rsidR="005F2341">
        <w:t>.</w:t>
      </w:r>
      <w:r w:rsidR="008F30E3">
        <w:t xml:space="preserve"> godine,</w:t>
      </w:r>
    </w:p>
    <w:p w:rsidRDefault="00092822" w:rsidP="008F30E3" w:rsidR="00092822" w:rsidRPr="00AA30B9">
      <w:pPr>
        <w:jc w:val="both"/>
        <w:rPr>
          <w:b/>
          <w:bCs/>
        </w:rPr>
      </w:pPr>
    </w:p>
    <w:p w:rsidRDefault="00A42456" w:rsidP="009516FE" w:rsidR="00A42456">
      <w:pPr>
        <w:jc w:val="center"/>
      </w:pPr>
      <w:r>
        <w:t>r i j e š i o     j e</w:t>
      </w:r>
    </w:p>
    <w:p w:rsidRDefault="00A42456" w:rsidP="00A42456" w:rsidR="00A42456">
      <w:pPr>
        <w:jc w:val="center"/>
      </w:pP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 – dužnika</w:t>
      </w:r>
      <w:r w:rsidR="006924F0" w:rsidRPr="006924F0">
        <w:t xml:space="preserve"> </w:t>
      </w:r>
      <w:r w:rsidR="00092822" w:rsidRPr="00092822">
        <w:t>CARDO PLUS d.o.o. Split, Jeretova 12, OIB: 91093101272</w:t>
      </w:r>
      <w:r w:rsidR="004339C8">
        <w:t xml:space="preserve">, </w:t>
      </w:r>
      <w:r w:rsidR="00704CEE" w:rsidRPr="008B028B">
        <w:t>i vjerovnika</w:t>
      </w:r>
      <w:r w:rsidR="00092822">
        <w:t>, za dan 30</w:t>
      </w:r>
      <w:r w:rsidR="00292D19">
        <w:t>. listopada</w:t>
      </w:r>
      <w:r w:rsidR="00C46529" w:rsidRPr="008B028B">
        <w:t xml:space="preserve"> 2015</w:t>
      </w:r>
      <w:r w:rsidR="006924F0" w:rsidRPr="008B028B">
        <w:t xml:space="preserve">. </w:t>
      </w:r>
      <w:r w:rsidR="00963843" w:rsidRPr="008B028B">
        <w:t xml:space="preserve">godine </w:t>
      </w:r>
      <w:r w:rsidR="002D15AC" w:rsidRPr="008B028B">
        <w:t xml:space="preserve">u </w:t>
      </w:r>
      <w:r w:rsidR="00092822">
        <w:t>13</w:t>
      </w:r>
      <w:r>
        <w:t>,00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092822" w:rsidR="00704CEE">
      <w:pPr>
        <w:spacing w:before="160"/>
        <w:ind w:firstLine="708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092822" w:rsidR="009516FE">
      <w:pPr>
        <w:spacing w:before="160"/>
        <w:ind w:firstLine="708"/>
        <w:jc w:val="both"/>
      </w:pPr>
      <w:r>
        <w:t xml:space="preserve">III. </w:t>
      </w:r>
      <w:r>
        <w:rPr>
          <w:rFonts w:eastAsia="Calibri"/>
          <w:lang w:val="fr-FR"/>
        </w:rPr>
        <w:t xml:space="preserve">Oglas o određivanju ročišta bit će istaknut na oglasnoj ploči Trgovačkog suda u Splitu i objavljen na web-stranici Financijske agencije. </w:t>
      </w:r>
    </w:p>
    <w:p w:rsidRDefault="00A42456" w:rsidP="008F30E3" w:rsidR="00880B6C">
      <w:pPr>
        <w:spacing w:after="160" w:before="24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092822" w:rsidRPr="00092822">
        <w:t>CARDO PLUS d.o.o. Split, Jeretova 12, OIB: 91093101272</w:t>
      </w:r>
      <w:r w:rsidR="004339C8">
        <w:t xml:space="preserve">, </w:t>
      </w:r>
      <w:r w:rsidR="00C753B7">
        <w:t>za sklapanje predstečajne nagodbe.</w:t>
      </w:r>
    </w:p>
    <w:p w:rsidRDefault="00C753B7" w:rsidP="00880B6C" w:rsidR="00C753B7">
      <w:pPr>
        <w:tabs>
          <w:tab w:pos="3600" w:val="left"/>
        </w:tabs>
        <w:jc w:val="both"/>
      </w:pPr>
    </w:p>
    <w:p w:rsidRDefault="00C753B7" w:rsidP="00C753B7" w:rsidR="00C753B7">
      <w:pPr>
        <w:tabs>
          <w:tab w:pos="720" w:val="left"/>
          <w:tab w:pos="3600" w:val="left"/>
        </w:tabs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C753B7" w:rsidP="00880B6C" w:rsidR="00C753B7">
      <w:pPr>
        <w:tabs>
          <w:tab w:pos="3600" w:val="left"/>
        </w:tabs>
        <w:jc w:val="both"/>
        <w:rPr>
          <w:bCs/>
        </w:rPr>
      </w:pPr>
    </w:p>
    <w:p w:rsidRDefault="007E28E0" w:rsidP="007E28E0" w:rsidR="00107221">
      <w:pPr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092822">
        <w:t>24. rujna</w:t>
      </w:r>
      <w:r w:rsidR="009516FE">
        <w:t xml:space="preserve"> 2015</w:t>
      </w:r>
      <w:r w:rsidR="00BA1114">
        <w:t>.</w:t>
      </w:r>
      <w:r w:rsidR="00643A13">
        <w:t xml:space="preserve"> godine</w:t>
      </w:r>
    </w:p>
    <w:p w:rsidRDefault="00BA1114" w:rsidP="00A42456" w:rsidR="00BA1114" w:rsidRPr="00864D24">
      <w:pPr>
        <w:jc w:val="center"/>
      </w:pPr>
    </w:p>
    <w:p w:rsidRDefault="00277968" w:rsidP="00277968" w:rsidR="00A42456">
      <w:pPr>
        <w:pStyle w:val="Tijeloteksta"/>
        <w:tabs>
          <w:tab w:pos="6810" w:val="clear"/>
        </w:tabs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292D19" w:rsidR="00937AEB">
      <w:pPr>
        <w:pStyle w:val="Tijeloteksta"/>
        <w:tabs>
          <w:tab w:pos="6810" w:val="clear"/>
        </w:tabs>
        <w:ind w:left="708"/>
        <w:jc w:val="right"/>
      </w:pPr>
      <w:r>
        <w:t>ANA GOLUB GRUIĆ</w:t>
      </w:r>
    </w:p>
    <w:p w:rsidRDefault="00A42456" w:rsidP="00292D19" w:rsidR="00A42456">
      <w:pPr>
        <w:spacing w:before="16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292D19" w:rsidR="00582BB2">
      <w:pPr>
        <w:spacing w:before="16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092822">
        <w:t>–</w:t>
      </w:r>
      <w:r>
        <w:t xml:space="preserve"> dužniku</w:t>
      </w:r>
      <w:r w:rsidR="00092822">
        <w:t xml:space="preserve"> po punomoćniku</w:t>
      </w:r>
    </w:p>
    <w:p w:rsidRDefault="00292D19" w:rsidP="00582BB2" w:rsidR="00B759D4">
      <w:pPr>
        <w:numPr>
          <w:ilvl w:val="0"/>
          <w:numId w:val="10"/>
        </w:numPr>
        <w:jc w:val="both"/>
      </w:pPr>
      <w:r>
        <w:t>e-</w:t>
      </w:r>
      <w:r w:rsidR="009516FE">
        <w:t>oglasna</w:t>
      </w:r>
      <w:r w:rsidR="007E28E0">
        <w:t xml:space="preserve"> ploč</w:t>
      </w:r>
      <w:r w:rsidR="009516FE">
        <w:t>a</w:t>
      </w:r>
      <w:r w:rsidR="007E28E0">
        <w:t xml:space="preserve"> ovog suda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292D19" w:rsidP="006D0152" w:rsidR="00292D19">
      <w:pPr>
        <w:numPr>
          <w:ilvl w:val="0"/>
          <w:numId w:val="10"/>
        </w:numPr>
        <w:jc w:val="both"/>
      </w:pPr>
      <w:r>
        <w:t>u spis</w:t>
      </w:r>
    </w:p>
    <w:sectPr w:rsidSect="007D6EFA" w:rsidR="00292D19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Stpn-</w:t>
    </w:r>
    <w:r w:rsidR="007D6EFA">
      <w:t>10</w:t>
    </w:r>
    <w:r w:rsidR="00AA30B9">
      <w:t>8/2014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Stpn-</w:t>
    </w:r>
    <w:r w:rsidR="00292D19">
      <w:t>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92822"/>
    <w:rsid w:val="000B2798"/>
    <w:rsid w:val="000C4424"/>
    <w:rsid w:val="000E22E7"/>
    <w:rsid w:val="000F477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7968"/>
    <w:rsid w:val="00292D19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71686"/>
    <w:rsid w:val="00575D67"/>
    <w:rsid w:val="00582BB2"/>
    <w:rsid w:val="005A53D5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8F30E3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2F4F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F002DE"/>
    <w:rsid w:val="00F10F9B"/>
    <w:rsid w:val="00F346C7"/>
    <w:rsid w:val="00F416D0"/>
    <w:rsid w:val="00F6470D"/>
    <w:rsid w:val="00F714C0"/>
    <w:rsid w:val="00FB2EBE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2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2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2015.</izvorni_sadrzaj>
    <derivirana_varijabla naziv="DomainObject.Predmet.DatumOsnivanja_1">22.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Stpn-6/2015</izvorni_sadrzaj>
    <derivirana_varijabla naziv="DomainObject.Predmet.OznakaBroj_1">Stpn-6/2015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CARDO PLUS d.o.o. za usluge</izvorni_sadrzaj>
    <derivirana_varijabla naziv="DomainObject.Predmet.StrankaFormated_1">  CARDO PLUS d.o.o. za usluge</derivirana_varijabla>
  </DomainObject.Predmet.StrankaFormated>
  <DomainObject.Predmet.StrankaFormatedOIB>
    <izvorni_sadrzaj>  CARDO PLUS d.o.o. za usluge, OIB 91093101272</izvorni_sadrzaj>
    <derivirana_varijabla naziv="DomainObject.Predmet.StrankaFormatedOIB_1">  CARDO PLUS d.o.o. za usluge, OIB 91093101272</derivirana_varijabla>
  </DomainObject.Predmet.StrankaFormatedOIB>
  <DomainObject.Predmet.StrankaFormatedWithAdress>
    <izvorni_sadrzaj> CARDO PLUS d.o.o. za usluge, Rikarda Katalinića Jeretova 12, 21000 Split</izvorni_sadrzaj>
    <derivirana_varijabla naziv="DomainObject.Predmet.StrankaFormatedWithAdress_1"> CARDO PLUS d.o.o. za usluge, Rikarda Katalinića Jeretova 12, 21000 Split</derivirana_varijabla>
  </DomainObject.Predmet.StrankaFormatedWithAdress>
  <DomainObject.Predmet.StrankaFormatedWithAdressOIB>
    <izvorni_sadrzaj> CARDO PLUS d.o.o. za usluge, OIB 91093101272, Rikarda Katalinića Jeretova 12, 21000 Split</izvorni_sadrzaj>
    <derivirana_varijabla naziv="DomainObject.Predmet.StrankaFormatedWithAdressOIB_1"> CARDO PLUS d.o.o. za usluge, OIB 91093101272, Rikarda Katalinića Jeretova 12, 21000 Split</derivirana_varijabla>
  </DomainObject.Predmet.StrankaFormatedWithAdressOIB>
  <DomainObject.Predmet.StrankaWithAdress>
    <izvorni_sadrzaj>CARDO PLUS d.o.o. za usluge Rikarda Katalinića Jeretova 12,21000 Split</izvorni_sadrzaj>
    <derivirana_varijabla naziv="DomainObject.Predmet.StrankaWithAdress_1">CARDO PLUS d.o.o. za usluge Rikarda Katalinića Jeretova 12,21000 Split</derivirana_varijabla>
  </DomainObject.Predmet.StrankaWithAdress>
  <DomainObject.Predmet.StrankaWithAdressOIB>
    <izvorni_sadrzaj>CARDO PLUS d.o.o. za usluge, OIB 91093101272, Rikarda Katalinića Jeretova 12,21000 Split</izvorni_sadrzaj>
    <derivirana_varijabla naziv="DomainObject.Predmet.StrankaWithAdressOIB_1">CARDO PLUS d.o.o. za usluge, OIB 91093101272, Rikarda Katalinića Jeretova 12,21000 Split</derivirana_varijabla>
  </DomainObject.Predmet.StrankaWithAdressOIB>
  <DomainObject.Predmet.StrankaNazivFormated>
    <izvorni_sadrzaj>CARDO PLUS d.o.o. za usluge</izvorni_sadrzaj>
    <derivirana_varijabla naziv="DomainObject.Predmet.StrankaNazivFormated_1">CARDO PLUS d.o.o. za usluge</derivirana_varijabla>
  </DomainObject.Predmet.StrankaNazivFormated>
  <DomainObject.Predmet.StrankaNazivFormatedOIB>
    <izvorni_sadrzaj>CARDO PLUS d.o.o. za usluge, OIB 91093101272</izvorni_sadrzaj>
    <derivirana_varijabla naziv="DomainObject.Predmet.StrankaNazivFormatedOIB_1">CARDO PLUS d.o.o. za usluge, OIB 91093101272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CARDO PLUS d.o.o. za usluge</item>
    </izvorni_sadrzaj>
    <derivirana_varijabla naziv="DomainObject.Predmet.StrankaListFormated_1">
      <item>CARDO PLUS d.o.o. za usluge</item>
    </derivirana_varijabla>
  </DomainObject.Predmet.StrankaListFormated>
  <DomainObject.Predmet.StrankaListFormatedOIB>
    <izvorni_sadrzaj>
      <item>CARDO PLUS d.o.o. za usluge, OIB 91093101272</item>
    </izvorni_sadrzaj>
    <derivirana_varijabla naziv="DomainObject.Predmet.StrankaListFormatedOIB_1">
      <item>CARDO PLUS d.o.o. za usluge, OIB 91093101272</item>
    </derivirana_varijabla>
  </DomainObject.Predmet.StrankaListFormatedOIB>
  <DomainObject.Predmet.StrankaListFormatedWithAdress>
    <izvorni_sadrzaj>
      <item>CARDO PLUS d.o.o. za usluge, Rikarda Katalinića Jeretova 12, 21000 Split</item>
    </izvorni_sadrzaj>
    <derivirana_varijabla naziv="DomainObject.Predmet.StrankaListFormatedWithAdress_1">
      <item>CARDO PLUS d.o.o. za usluge, Rikarda Katalinića Jeretova 12, 21000 Split</item>
    </derivirana_varijabla>
  </DomainObject.Predmet.StrankaListFormatedWithAdress>
  <DomainObject.Predmet.StrankaListFormatedWithAdressOIB>
    <izvorni_sadrzaj>
      <item>CARDO PLUS d.o.o. za usluge, OIB 91093101272, Rikarda Katalinića Jeretova 12, 21000 Split</item>
    </izvorni_sadrzaj>
    <derivirana_varijabla naziv="DomainObject.Predmet.StrankaListFormatedWithAdressOIB_1">
      <item>CARDO PLUS d.o.o. za usluge, OIB 91093101272, Rikarda Katalinića Jeretova 12, 21000 Split</item>
    </derivirana_varijabla>
  </DomainObject.Predmet.StrankaListFormatedWithAdressOIB>
  <DomainObject.Predmet.StrankaListNazivFormated>
    <izvorni_sadrzaj>
      <item>CARDO PLUS d.o.o. za usluge</item>
    </izvorni_sadrzaj>
    <derivirana_varijabla naziv="DomainObject.Predmet.StrankaListNazivFormated_1">
      <item>CARDO PLUS d.o.o. za usluge</item>
    </derivirana_varijabla>
  </DomainObject.Predmet.StrankaListNazivFormated>
  <DomainObject.Predmet.StrankaListNazivFormatedOIB>
    <izvorni_sadrzaj>
      <item>CARDO PLUS d.o.o. za usluge, OIB 91093101272</item>
    </izvorni_sadrzaj>
    <derivirana_varijabla naziv="DomainObject.Predmet.StrankaListNazivFormatedOIB_1">
      <item>CARDO PLUS d.o.o. za usluge, OIB 91093101272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Miroslav Šarić</item>
    </izvorni_sadrzaj>
    <derivirana_varijabla naziv="DomainObject.Predmet.OstaliListFormated_1">
      <item>Miroslav Šarić</item>
    </derivirana_varijabla>
  </DomainObject.Predmet.OstaliListFormated>
  <DomainObject.Predmet.OstaliListFormatedOIB>
    <izvorni_sadrzaj>
      <item>Miroslav Šarić</item>
    </izvorni_sadrzaj>
    <derivirana_varijabla naziv="DomainObject.Predmet.OstaliListFormatedOIB_1">
      <item>Miroslav Šarić</item>
    </derivirana_varijabla>
  </DomainObject.Predmet.OstaliListFormatedOIB>
  <DomainObject.Predmet.OstaliListFormatedWithAdress>
    <izvorni_sadrzaj>
      <item>Miroslav Šarić, Trg hrvatske bratske zajednice 2 B, 21000 Split</item>
    </izvorni_sadrzaj>
    <derivirana_varijabla naziv="DomainObject.Predmet.OstaliListFormatedWithAdress_1">
      <item>Miroslav Šarić, Trg hrvatske bratske zajednice 2 B, 21000 Split</item>
    </derivirana_varijabla>
  </DomainObject.Predmet.OstaliListFormatedWithAdress>
  <DomainObject.Predmet.OstaliListFormatedWithAdressOIB>
    <izvorni_sadrzaj>
      <item>Miroslav Šarić, Trg hrvatske bratske zajednice 2 B, 21000 Split</item>
    </izvorni_sadrzaj>
    <derivirana_varijabla naziv="DomainObject.Predmet.OstaliListFormatedWithAdressOIB_1">
      <item>Miroslav Šarić, Trg hrvatske bratske zajednice 2 B, 21000 Split</item>
    </derivirana_varijabla>
  </DomainObject.Predmet.OstaliListFormatedWithAdressOIB>
  <DomainObject.Predmet.OstaliListNazivFormated>
    <izvorni_sadrzaj>
      <item>Miroslav Šarić</item>
    </izvorni_sadrzaj>
    <derivirana_varijabla naziv="DomainObject.Predmet.OstaliListNazivFormated_1">
      <item>Miroslav Šarić</item>
    </derivirana_varijabla>
  </DomainObject.Predmet.OstaliListNazivFormated>
  <DomainObject.Predmet.OstaliListNazivFormatedOIB>
    <izvorni_sadrzaj>
      <item>Miroslav Šarić</item>
    </izvorni_sadrzaj>
    <derivirana_varijabla naziv="DomainObject.Predmet.OstaliListNazivFormatedOIB_1">
      <item>Miroslav Šarić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CARDO PLUS d.o.o. za usluge</izvorni_sadrzaj>
    <derivirana_varijabla naziv="DomainObject.Predmet.StrankaIDrugi_1">CARDO PLUS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CARDO PLUS d.o.o. za usluge, OIB 91093101272, Rikarda Katalinića Jeretova 12, 21000 Split</izvorni_sadrzaj>
    <derivirana_varijabla naziv="DomainObject.Predmet.StrankaIDrugiAdressOIB_1">CARDO PLUS d.o.o. za usluge, OIB 91093101272, Rikarda Katalinića Jeretova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CARDO PLUS d.o.o. za usluge</item>
      <item>Miroslav Šarić</item>
    </izvorni_sadrzaj>
    <derivirana_varijabla naziv="DomainObject.Predmet.SudioniciListNaziv_1">
      <item>CARDO PLUS d.o.o. za usluge</item>
      <item>Miroslav Šarić</item>
    </derivirana_varijabla>
  </DomainObject.Predmet.SudioniciListNaziv>
  <DomainObject.Predmet.SudioniciListAdressOIB>
    <izvorni_sadrzaj>
      <item>CARDO PLUS d.o.o. za usluge, OIB 91093101272, Rikarda Katalinića Jeretova 12,21000 Split</item>
      <item>Miroslav Šarić, Trg hrvatske bratske zajednice 2 B,21000 Split</item>
    </izvorni_sadrzaj>
    <derivirana_varijabla naziv="DomainObject.Predmet.SudioniciListAdressOIB_1">
      <item>CARDO PLUS d.o.o. za usluge, OIB 91093101272, Rikarda Katalinića Jeretova 12,21000 Split</item>
      <item>Miroslav Šarić, Trg hrvatske bratske zajednice 2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91093101272</item>
      <item>, OIB null</item>
    </izvorni_sadrzaj>
    <derivirana_varijabla naziv="DomainObject.Predmet.SudioniciListNazivOIB_1">
      <item>, OIB 91093101272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240</properties:Words>
  <properties:Characters>1362</properties:Characters>
  <properties:Lines>39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2015-09-24T08:16:00Z</cp:lastPrinted>
  <dcterms:modified xmlns:xsi="http://www.w3.org/2001/XMLSchema-instance" xsi:type="dcterms:W3CDTF">2015-09-24T10:03:00Z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