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5bb02" w14:paraId="dd5bb02" w:rsidRDefault="00317CD1" w:rsidP="00317CD1" w:rsidR="00317CD1" w:rsidRPr="00FD1DC8">
      <w:pPr>
        <w:jc w:val="right"/>
        <w15:collapsed w:val="false"/>
      </w:pPr>
      <w:bookmarkStart w:name="_GoBack" w:id="0"/>
      <w:bookmarkEnd w:id="0"/>
      <w:r w:rsidRPr="00FD1DC8">
        <w:t>Posl.br. 1 St-</w:t>
      </w:r>
      <w:r w:rsidR="006346C3">
        <w:t>379</w:t>
      </w:r>
      <w:r w:rsidR="005D1C46">
        <w:t>/</w:t>
      </w:r>
      <w:r w:rsidR="005305D3">
        <w:t>20</w:t>
      </w:r>
      <w:r w:rsidR="006346C3">
        <w:t>17</w:t>
      </w:r>
      <w:r>
        <w:t>-</w:t>
      </w:r>
      <w:r w:rsidR="00DD6E13">
        <w:t>6</w:t>
      </w:r>
      <w:r w:rsidR="00D913BA">
        <w:t>3</w:t>
      </w:r>
    </w:p>
    <w:p w:rsidRDefault="00317CD1" w:rsidP="00317CD1" w:rsidR="00317CD1" w:rsidRPr="00FD1DC8"/>
    <w:p w:rsidRDefault="00317CD1" w:rsidP="00317CD1" w:rsidR="00317CD1" w:rsidRPr="00FD1DC8">
      <w:pPr>
        <w:jc w:val="center"/>
      </w:pPr>
      <w:r w:rsidRPr="00FD1DC8">
        <w:t>Z A P I S N I K</w:t>
      </w:r>
    </w:p>
    <w:p w:rsidRDefault="00317CD1" w:rsidP="00317CD1" w:rsidR="00317CD1" w:rsidRPr="00FD1DC8">
      <w:pPr>
        <w:jc w:val="center"/>
      </w:pPr>
      <w:r w:rsidRPr="00FD1DC8">
        <w:t xml:space="preserve">od </w:t>
      </w:r>
      <w:r w:rsidR="006346C3">
        <w:t>1</w:t>
      </w:r>
      <w:r w:rsidR="00CA0FBD">
        <w:t>2</w:t>
      </w:r>
      <w:r w:rsidR="00EA025E">
        <w:t xml:space="preserve">. </w:t>
      </w:r>
      <w:r w:rsidR="006346C3">
        <w:t>lipnja</w:t>
      </w:r>
      <w:r w:rsidR="00EA025E">
        <w:t xml:space="preserve"> </w:t>
      </w:r>
      <w:r w:rsidR="003009D8">
        <w:t>2018</w:t>
      </w:r>
      <w:r w:rsidR="00307C2E">
        <w:t>.</w:t>
      </w:r>
    </w:p>
    <w:p w:rsidRDefault="00317CD1" w:rsidP="00317CD1" w:rsidR="00317CD1">
      <w:pPr>
        <w:jc w:val="both"/>
      </w:pPr>
    </w:p>
    <w:p w:rsidRDefault="00307C2E" w:rsidP="00317CD1" w:rsidR="00317CD1" w:rsidRPr="00FD1DC8">
      <w:pPr>
        <w:jc w:val="both"/>
      </w:pPr>
      <w:r>
        <w:t>sa ročišta radi izjašnjavanja o vrijednosti imovine stečajnog dužnika</w:t>
      </w:r>
      <w:r w:rsidR="00317CD1" w:rsidRPr="00FD1DC8">
        <w:t xml:space="preserve"> održana kod Trgovačkog suda u Zadru, u stečajnom postupku nad stečajnim dužnikom </w:t>
      </w:r>
      <w:r w:rsidR="006346C3" w:rsidRPr="00F61F0B">
        <w:t>ZM-ELEMES d.o.o., Šibenik, Narodnog preporoda 12, OIB: 21766591898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Nazočni od suda: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1.</w:t>
      </w:r>
      <w:r>
        <w:t xml:space="preserve"> </w:t>
      </w:r>
      <w:r w:rsidR="00307C2E">
        <w:t>Ardena Bajlo, sutkinja</w:t>
      </w:r>
    </w:p>
    <w:p w:rsidRDefault="00317CD1" w:rsidP="00317CD1" w:rsidR="00317CD1" w:rsidRPr="00FD1DC8">
      <w:pPr>
        <w:jc w:val="both"/>
      </w:pPr>
      <w:r w:rsidRPr="00FD1DC8">
        <w:t>2.</w:t>
      </w:r>
      <w:r>
        <w:t xml:space="preserve"> </w:t>
      </w:r>
      <w:r w:rsidR="003009D8">
        <w:t>Ante Rubelj</w:t>
      </w:r>
      <w:r w:rsidRPr="00FD1DC8">
        <w:t>, zapisničar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Utvrđuje se da su na današnje ročište pristupili za vjerovnike:</w:t>
      </w:r>
    </w:p>
    <w:p w:rsidRDefault="0063244D" w:rsidP="0063244D" w:rsidR="0063244D">
      <w:pPr>
        <w:pStyle w:val="Odlomakpopisa"/>
        <w:numPr>
          <w:ilvl w:val="0"/>
          <w:numId w:val="19"/>
        </w:numPr>
        <w:jc w:val="both"/>
      </w:pPr>
      <w:r>
        <w:t>za Zagrebačku banku Zoran Županović, zaposlenik po punomoći</w:t>
      </w:r>
    </w:p>
    <w:p w:rsidRDefault="00CA0FBD" w:rsidP="001B78F5" w:rsidR="00CA0FBD" w:rsidRPr="00FD1DC8">
      <w:pPr>
        <w:pStyle w:val="Odlomakpopisa"/>
        <w:ind w:left="1080"/>
        <w:jc w:val="both"/>
      </w:pPr>
    </w:p>
    <w:p w:rsidRDefault="00317CD1" w:rsidP="00317CD1" w:rsidR="00317CD1" w:rsidRPr="00FD1DC8">
      <w:pPr>
        <w:jc w:val="both"/>
      </w:pPr>
      <w:r w:rsidRPr="00FD1DC8">
        <w:t xml:space="preserve">Početak u </w:t>
      </w:r>
      <w:r w:rsidR="0063244D">
        <w:t>8</w:t>
      </w:r>
      <w:r w:rsidR="00D06028">
        <w:t>,</w:t>
      </w:r>
      <w:r w:rsidR="0063244D">
        <w:t>30</w:t>
      </w:r>
      <w:r w:rsidRPr="00FD1DC8">
        <w:t xml:space="preserve"> sati.</w:t>
      </w:r>
    </w:p>
    <w:p w:rsidRDefault="00317CD1" w:rsidP="00317CD1" w:rsidR="00317CD1" w:rsidRPr="00FD1DC8">
      <w:pPr>
        <w:jc w:val="both"/>
      </w:pPr>
    </w:p>
    <w:p w:rsidRDefault="00317CD1" w:rsidP="00317CD1" w:rsidR="00317CD1">
      <w:pPr>
        <w:jc w:val="both"/>
      </w:pPr>
      <w:r w:rsidRPr="00FD1DC8">
        <w:t xml:space="preserve">Utvrđuje se da </w:t>
      </w:r>
      <w:r w:rsidR="006346C3">
        <w:t>je</w:t>
      </w:r>
      <w:r w:rsidRPr="00FD1DC8">
        <w:t xml:space="preserve"> pristupio </w:t>
      </w:r>
      <w:r w:rsidR="006346C3">
        <w:t>Frane Zvonimir Negro</w:t>
      </w:r>
      <w:r w:rsidRPr="00FD1DC8">
        <w:t>, stečajni upravitelj.</w:t>
      </w:r>
    </w:p>
    <w:p w:rsidRDefault="006346C3" w:rsidP="006346C3" w:rsidR="006346C3" w:rsidRPr="00FD1DC8">
      <w:pPr>
        <w:jc w:val="both"/>
      </w:pPr>
    </w:p>
    <w:p w:rsidRDefault="006346C3" w:rsidP="006346C3" w:rsidR="006346C3">
      <w:pPr>
        <w:jc w:val="both"/>
      </w:pPr>
      <w:r w:rsidRPr="00FD1DC8">
        <w:t xml:space="preserve">Utvrđuje se da je oglas o održavanju današnjeg ročišta oglašen </w:t>
      </w:r>
      <w:r>
        <w:t>na e-oglasnoj ploči suda dana 3. travnja 2018.</w:t>
      </w:r>
    </w:p>
    <w:p w:rsidRDefault="006346C3" w:rsidP="006346C3" w:rsidR="006346C3">
      <w:pPr>
        <w:jc w:val="both"/>
      </w:pPr>
    </w:p>
    <w:p w:rsidRDefault="006346C3" w:rsidP="006346C3" w:rsidR="006346C3">
      <w:pPr>
        <w:jc w:val="both"/>
      </w:pPr>
      <w:r>
        <w:t>Sudac utvrđuje da je riječ o prodaji nekretnina i to:</w:t>
      </w:r>
    </w:p>
    <w:p w:rsidRDefault="006346C3" w:rsidP="006346C3" w:rsidR="006346C3">
      <w:pPr>
        <w:jc w:val="both"/>
      </w:pPr>
    </w:p>
    <w:p w:rsidRDefault="001330EA" w:rsidP="001330EA" w:rsidR="001330EA">
      <w:pPr>
        <w:pStyle w:val="Odlomakpopisa"/>
        <w:numPr>
          <w:ilvl w:val="0"/>
          <w:numId w:val="17"/>
        </w:numPr>
        <w:jc w:val="both"/>
      </w:pPr>
      <w:r>
        <w:t xml:space="preserve">nekretnine </w:t>
      </w:r>
      <w:r w:rsidRPr="009230A6">
        <w:t xml:space="preserve">kat. čest. </w:t>
      </w:r>
      <w:r>
        <w:t>4660</w:t>
      </w:r>
      <w:r w:rsidRPr="009230A6">
        <w:t>/</w:t>
      </w:r>
      <w:r>
        <w:t>37</w:t>
      </w:r>
      <w:r w:rsidRPr="009230A6">
        <w:t xml:space="preserve"> k.o. </w:t>
      </w:r>
      <w:r>
        <w:t>Šibenik</w:t>
      </w:r>
      <w:r w:rsidRPr="009230A6">
        <w:t xml:space="preserve">, zk. ul. </w:t>
      </w:r>
      <w:r>
        <w:t>8266</w:t>
      </w:r>
      <w:r w:rsidRPr="009230A6">
        <w:t xml:space="preserve">, površine </w:t>
      </w:r>
      <w:r>
        <w:t>9858 m2</w:t>
      </w:r>
    </w:p>
    <w:p w:rsidRDefault="00887967" w:rsidP="001330EA" w:rsidR="00887967">
      <w:pPr>
        <w:pStyle w:val="Odlomakpopisa"/>
        <w:jc w:val="both"/>
      </w:pPr>
    </w:p>
    <w:p w:rsidRDefault="006346C3" w:rsidP="006346C3" w:rsidR="006346C3" w:rsidRPr="001C3168">
      <w:pPr>
        <w:pStyle w:val="Odlomakpopisa"/>
        <w:ind w:left="1440"/>
        <w:jc w:val="both"/>
      </w:pPr>
    </w:p>
    <w:p w:rsidRDefault="006346C3" w:rsidP="006346C3" w:rsidR="006346C3">
      <w:pPr>
        <w:jc w:val="both"/>
      </w:pPr>
      <w:r>
        <w:t xml:space="preserve">u vlasništvu stečajnog dužnika </w:t>
      </w:r>
      <w:r w:rsidRPr="007B4460">
        <w:t xml:space="preserve">na kojem je upisano razlučno pravo </w:t>
      </w:r>
      <w:r w:rsidR="00887967">
        <w:t>HRVATSKA BANKA ZA OBNOVU I RAZVITAK i ZAGREBAČKA BANKA</w:t>
      </w:r>
      <w:r w:rsidRPr="007B4460">
        <w:t xml:space="preserve">, te da treba odrediti početnu cijenu za prodaju iste. </w:t>
      </w:r>
    </w:p>
    <w:p w:rsidRDefault="006346C3" w:rsidP="006346C3" w:rsidR="006346C3">
      <w:pPr>
        <w:jc w:val="both"/>
      </w:pPr>
    </w:p>
    <w:p w:rsidRDefault="006346C3" w:rsidP="006346C3" w:rsidR="006346C3">
      <w:pPr>
        <w:jc w:val="both"/>
      </w:pPr>
      <w:r>
        <w:t xml:space="preserve">Stečajni upravitelj predlaže da početna vrijednost navedene nekretnine bude </w:t>
      </w:r>
      <w:r w:rsidR="0063244D">
        <w:t>2.287.848,78</w:t>
      </w:r>
      <w:r>
        <w:t xml:space="preserve"> kuna.</w:t>
      </w:r>
    </w:p>
    <w:p w:rsidRDefault="006346C3" w:rsidP="006346C3" w:rsidR="006346C3">
      <w:pPr>
        <w:jc w:val="both"/>
      </w:pPr>
    </w:p>
    <w:p w:rsidRDefault="006346C3" w:rsidP="006346C3" w:rsidR="006346C3">
      <w:pPr>
        <w:jc w:val="both"/>
      </w:pPr>
      <w:r>
        <w:t xml:space="preserve">Punomoćnik vjerovnika </w:t>
      </w:r>
      <w:r w:rsidR="00887967">
        <w:t>ZAGREBAČKA BANKA</w:t>
      </w:r>
      <w:r>
        <w:t xml:space="preserve"> navodi da je suglasan sa prijedlogom stečajnog upravitelja. </w:t>
      </w:r>
    </w:p>
    <w:p w:rsidRDefault="006346C3" w:rsidP="006346C3" w:rsidR="006346C3">
      <w:pPr>
        <w:jc w:val="both"/>
      </w:pPr>
    </w:p>
    <w:p w:rsidRDefault="006346C3" w:rsidP="006346C3" w:rsidR="006346C3">
      <w:pPr>
        <w:jc w:val="both"/>
      </w:pPr>
      <w:r>
        <w:t>Odluka će biti donesena u zakonskom roku.</w:t>
      </w:r>
    </w:p>
    <w:p w:rsidRDefault="006346C3" w:rsidP="006346C3" w:rsidR="006346C3">
      <w:pPr>
        <w:jc w:val="both"/>
      </w:pPr>
    </w:p>
    <w:p w:rsidRDefault="006346C3" w:rsidP="006346C3" w:rsidR="006346C3">
      <w:pPr>
        <w:jc w:val="both"/>
      </w:pPr>
      <w:r>
        <w:t xml:space="preserve">Daljnjih prijedloga nema. </w:t>
      </w: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  <w:r w:rsidRPr="00FD1DC8">
        <w:t xml:space="preserve">Dovršeno u </w:t>
      </w:r>
      <w:r w:rsidR="0063244D">
        <w:t>8,31</w:t>
      </w:r>
      <w:r w:rsidRPr="00FD1DC8">
        <w:t xml:space="preserve"> sati.</w:t>
      </w: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  <w:r w:rsidRPr="00FD1DC8">
        <w:t>ZAPISNIČAR</w:t>
      </w:r>
      <w:r w:rsidRPr="00FD1DC8">
        <w:tab/>
      </w:r>
      <w:r w:rsidRPr="00FD1DC8">
        <w:tab/>
      </w:r>
      <w:r>
        <w:tab/>
      </w:r>
      <w:r>
        <w:tab/>
        <w:t xml:space="preserve">     </w:t>
      </w:r>
      <w:r w:rsidRPr="00FD1DC8">
        <w:t>S</w:t>
      </w:r>
      <w:r>
        <w:t>UTKINJA</w:t>
      </w:r>
      <w:r w:rsidRPr="00FD1DC8">
        <w:tab/>
      </w:r>
      <w:r w:rsidRPr="00FD1DC8">
        <w:tab/>
      </w:r>
      <w:r>
        <w:t xml:space="preserve"> </w:t>
      </w:r>
      <w:r w:rsidRPr="00FD1DC8">
        <w:t>STEČAJNI UPRAVITELJ</w:t>
      </w: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  <w:r w:rsidRPr="00FD1DC8">
        <w:t>VJEROVNICI</w:t>
      </w:r>
    </w:p>
    <w:sectPr w:rsidSect="00307C2E" w:rsidR="006346C3" w:rsidRPr="00FD1DC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7C2E" w:rsidP="00307C2E" w:rsidR="00307C2E">
      <w:r>
        <w:separator/>
      </w:r>
    </w:p>
  </w:endnote>
  <w:endnote w:id="0" w:type="continuationSeparator">
    <w:p w:rsidRDefault="00307C2E" w:rsidP="00307C2E" w:rsidR="00307C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7C2E" w:rsidP="00307C2E" w:rsidR="00307C2E">
      <w:r>
        <w:separator/>
      </w:r>
    </w:p>
  </w:footnote>
  <w:footnote w:id="0" w:type="continuationSeparator">
    <w:p w:rsidRDefault="00307C2E" w:rsidP="00307C2E" w:rsidR="00307C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9349083"/>
      <w:docPartObj>
        <w:docPartGallery w:val="Page Numbers (Top of Page)"/>
        <w:docPartUnique/>
      </w:docPartObj>
    </w:sdtPr>
    <w:sdtEndPr/>
    <w:sdtContent>
      <w:p w:rsidRDefault="00307C2E" w:rsidP="00307C2E" w:rsidR="00307C2E" w:rsidRPr="00FD1DC8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4F62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307C2E">
          <w:t xml:space="preserve"> </w:t>
        </w:r>
        <w:r w:rsidRPr="00FD1DC8">
          <w:t>Posl.br. 1 St-</w:t>
        </w:r>
        <w:r w:rsidR="006346C3">
          <w:t>379</w:t>
        </w:r>
        <w:r>
          <w:t>/</w:t>
        </w:r>
        <w:r w:rsidR="006346C3">
          <w:t>2017</w:t>
        </w:r>
        <w:r>
          <w:t>-</w:t>
        </w:r>
        <w:r w:rsidR="006346C3">
          <w:t>60</w:t>
        </w:r>
      </w:p>
      <w:p w:rsidRDefault="00D913BA" w:rsidR="00307C2E">
        <w:pPr>
          <w:pStyle w:val="Zaglavlje"/>
          <w:jc w:val="center"/>
        </w:pPr>
      </w:p>
    </w:sdtContent>
  </w:sdt>
  <w:p w:rsidRDefault="00307C2E" w:rsidR="00307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A18ED"/>
    <w:multiLevelType w:val="hybridMultilevel"/>
    <w:tmpl w:val="5AEA52E4"/>
    <w:lvl w:tplc="9928233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F753E0"/>
    <w:multiLevelType w:val="hybridMultilevel"/>
    <w:tmpl w:val="1136AB0E"/>
    <w:lvl w:tplc="284C5714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8D60AC"/>
    <w:multiLevelType w:val="hybridMultilevel"/>
    <w:tmpl w:val="88D8581E"/>
    <w:lvl w:tplc="ACCECFC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9BA177E"/>
    <w:multiLevelType w:val="hybridMultilevel"/>
    <w:tmpl w:val="404E7D94"/>
    <w:lvl w:tplc="47A2735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7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35A23591"/>
    <w:multiLevelType w:val="hybridMultilevel"/>
    <w:tmpl w:val="6A18B048"/>
    <w:lvl w:tplc="418ADBA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376F5BC0"/>
    <w:multiLevelType w:val="hybridMultilevel"/>
    <w:tmpl w:val="92E28604"/>
    <w:lvl w:tplc="24F2BD3E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DE92FEA"/>
    <w:multiLevelType w:val="hybridMultilevel"/>
    <w:tmpl w:val="3308252C"/>
    <w:lvl w:tplc="947E24E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60256FC"/>
    <w:multiLevelType w:val="hybridMultilevel"/>
    <w:tmpl w:val="7D48DB46"/>
    <w:lvl w:tplc="F016095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7EC4FA5"/>
    <w:multiLevelType w:val="hybridMultilevel"/>
    <w:tmpl w:val="93E4183A"/>
    <w:lvl w:tplc="4A4216E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6BBC6067"/>
    <w:multiLevelType w:val="hybridMultilevel"/>
    <w:tmpl w:val="1040EB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16A4D37"/>
    <w:multiLevelType w:val="hybridMultilevel"/>
    <w:tmpl w:val="5102347A"/>
    <w:lvl w:tplc="20769A4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81219FB"/>
    <w:multiLevelType w:val="hybridMultilevel"/>
    <w:tmpl w:val="818A14FA"/>
    <w:lvl w:tplc="D3BC742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EC82074"/>
    <w:multiLevelType w:val="hybridMultilevel"/>
    <w:tmpl w:val="A45CC598"/>
    <w:lvl w:tplc="850EFBD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15"/>
  </w:num>
  <w:num w:numId="3">
    <w:abstractNumId w:val="2"/>
  </w:num>
  <w:num w:numId="4">
    <w:abstractNumId w:val="13"/>
  </w:num>
  <w:num w:numId="5">
    <w:abstractNumId w:val="18"/>
  </w:num>
  <w:num w:numId="6">
    <w:abstractNumId w:val="7"/>
  </w:num>
  <w:num w:numId="7">
    <w:abstractNumId w:val="10"/>
  </w:num>
  <w:num w:numId="8">
    <w:abstractNumId w:val="14"/>
  </w:num>
  <w:num w:numId="9">
    <w:abstractNumId w:val="6"/>
  </w:num>
  <w:num w:numId="10">
    <w:abstractNumId w:val="16"/>
  </w:num>
  <w:num w:numId="11">
    <w:abstractNumId w:val="0"/>
  </w:num>
  <w:num w:numId="12">
    <w:abstractNumId w:val="12"/>
  </w:num>
  <w:num w:numId="13">
    <w:abstractNumId w:val="5"/>
  </w:num>
  <w:num w:numId="14">
    <w:abstractNumId w:val="4"/>
  </w:num>
  <w:num w:numId="15">
    <w:abstractNumId w:val="17"/>
  </w:num>
  <w:num w:numId="16">
    <w:abstractNumId w:val="3"/>
  </w:num>
  <w:num w:numId="17">
    <w:abstractNumId w:val="1"/>
  </w:num>
  <w:num w:numId="18">
    <w:abstractNumId w:val="9"/>
  </w:num>
  <w:num w:numId="19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7CD1"/>
    <w:rsid w:val="00033854"/>
    <w:rsid w:val="00043FE2"/>
    <w:rsid w:val="000A4643"/>
    <w:rsid w:val="001330EA"/>
    <w:rsid w:val="001B78F5"/>
    <w:rsid w:val="001E30DA"/>
    <w:rsid w:val="002635C4"/>
    <w:rsid w:val="00270DDA"/>
    <w:rsid w:val="002B2082"/>
    <w:rsid w:val="003009D8"/>
    <w:rsid w:val="00302D11"/>
    <w:rsid w:val="00307C2E"/>
    <w:rsid w:val="00317CD1"/>
    <w:rsid w:val="004F260B"/>
    <w:rsid w:val="00524D17"/>
    <w:rsid w:val="005305D3"/>
    <w:rsid w:val="005A172B"/>
    <w:rsid w:val="005D1C46"/>
    <w:rsid w:val="0063244D"/>
    <w:rsid w:val="006346C3"/>
    <w:rsid w:val="0067481E"/>
    <w:rsid w:val="0069162D"/>
    <w:rsid w:val="006F249E"/>
    <w:rsid w:val="00705044"/>
    <w:rsid w:val="00736778"/>
    <w:rsid w:val="007A1BF0"/>
    <w:rsid w:val="007A715F"/>
    <w:rsid w:val="00884F62"/>
    <w:rsid w:val="00887967"/>
    <w:rsid w:val="008D5CB9"/>
    <w:rsid w:val="009C674C"/>
    <w:rsid w:val="009E0678"/>
    <w:rsid w:val="00A230C1"/>
    <w:rsid w:val="00A57FDF"/>
    <w:rsid w:val="00AC25AC"/>
    <w:rsid w:val="00AE225C"/>
    <w:rsid w:val="00CA0FBD"/>
    <w:rsid w:val="00CE6639"/>
    <w:rsid w:val="00D06028"/>
    <w:rsid w:val="00D21DDB"/>
    <w:rsid w:val="00D913BA"/>
    <w:rsid w:val="00DB052E"/>
    <w:rsid w:val="00DD6E13"/>
    <w:rsid w:val="00E21F85"/>
    <w:rsid w:val="00E2638C"/>
    <w:rsid w:val="00EA025E"/>
    <w:rsid w:val="00F13B20"/>
    <w:rsid w:val="00F82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17CD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07C2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07C2E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4D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4D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4D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4D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4D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7CD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4D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4D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4D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4D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4D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43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566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662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3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453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24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12. lipnja 2018.</izvorni_sadrzaj>
    <derivirana_varijabla naziv="DomainObject.StvarniPocetakDatum_1">12. lipnja 2018.</derivirana_varijabla>
  </DomainObject.StvarniPocetakDatum>
  <DomainObject.StvarniZavrsetakDatum>
    <izvorni_sadrzaj>12. lipnja 2018.</izvorni_sadrzaj>
    <derivirana_varijabla naziv="DomainObject.StvarniZavrsetakDatum_1">12. lipnja 2018.</derivirana_varijabla>
  </DomainObject.StvarniZavrsetakDatum>
  <DomainObject.PlaniraniZavrsetakDatum>
    <izvorni_sadrzaj>12. lipnja 2018.</izvorni_sadrzaj>
    <derivirana_varijabla naziv="DomainObject.PlaniraniZavrsetakDatum_1">12. lipnja 2018.</derivirana_varijabla>
  </DomainObject.PlaniraniZavrsetakDatum>
  <DomainObject.PlaniraniPocetakDatum>
    <izvorni_sadrzaj>12. lipnja 2018.</izvorni_sadrzaj>
    <derivirana_varijabla naziv="DomainObject.PlaniraniPocetakDatum_1">12. lipnja 2018.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08:35</izvorni_sadrzaj>
    <derivirana_varijabla naziv="DomainObject.StvarniZavrsetakVrijeme_1">08:35</derivirana_varijabla>
  </DomainObject.StvarniZavrsetakVrijeme>
  <DomainObject.PlaniraniZavrsetakVrijeme>
    <izvorni_sadrzaj>08:35</izvorni_sadrzaj>
    <derivirana_varijabla naziv="DomainObject.PlaniraniZavrsetakVrijeme_1">08:35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12. lipnja 2018.</izvorni_sadrzaj>
    <derivirana_varijabla naziv="DomainObject.Zapisnik.DatumKreiranja_1">12.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St-379/2017-65</izvorni_sadrzaj>
    <derivirana_varijabla naziv="DomainObject.Zapisnik.Oznaka_1">St-379/2017-65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2017.</izvorni_sadrzaj>
    <derivirana_varijabla naziv="DomainObject.Predmet.DatumOsnivanja_1">28.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St-379/2017</izvorni_sadrzaj>
    <derivirana_varijabla naziv="DomainObject.Predmet.OznakaBroj_1">St-379/2017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ZM-ELEMES d.o.o. sustavi lakih metala</izvorni_sadrzaj>
    <derivirana_varijabla naziv="DomainObject.Predmet.ProtustrankaFormated_1">  ZM-ELEMES d.o.o. sustavi lakih metala</derivirana_varijabla>
  </DomainObject.Predmet.ProtustrankaFormated>
  <DomainObject.Predmet.ProtustrankaFormatedOIB>
    <izvorni_sadrzaj>  ZM-ELEMES d.o.o. sustavi lakih metala, OIB 21766591898</izvorni_sadrzaj>
    <derivirana_varijabla naziv="DomainObject.Predmet.ProtustrankaFormatedOIB_1">  ZM-ELEMES d.o.o. sustavi lakih metala, OIB 21766591898</derivirana_varijabla>
  </DomainObject.Predmet.ProtustrankaFormatedOIB>
  <DomainObject.Predmet.ProtustrankaFormatedWithAdress>
    <izvorni_sadrzaj> ZM-ELEMES d.o.o. sustavi lakih metala, Narodnog preporoda 12, 22000 Šibenik</izvorni_sadrzaj>
    <derivirana_varijabla naziv="DomainObject.Predmet.ProtustrankaFormatedWithAdress_1"> ZM-ELEMES d.o.o. sustavi lakih metala, Narodnog preporoda 12, 22000 Šibenik</derivirana_varijabla>
  </DomainObject.Predmet.ProtustrankaFormatedWithAdress>
  <DomainObject.Predmet.ProtustrankaFormatedWithAdressOIB>
    <izvorni_sadrzaj> ZM-ELEMES d.o.o. sustavi lakih metala, OIB 21766591898, Narodnog preporoda 12, 22000 Šibenik</izvorni_sadrzaj>
    <derivirana_varijabla naziv="DomainObject.Predmet.ProtustrankaFormatedWithAdressOIB_1"> ZM-ELEMES d.o.o. sustavi lakih metala, OIB 21766591898, Narodnog preporoda 12, 22000 Šibenik</derivirana_varijabla>
  </DomainObject.Predmet.ProtustrankaFormatedWithAdressOIB>
  <DomainObject.Predmet.ProtustrankaWithAdress>
    <izvorni_sadrzaj>ZM-ELEMES d.o.o. sustavi lakih metala Narodnog preporoda 12, 22000 Šibenik</izvorni_sadrzaj>
    <derivirana_varijabla naziv="DomainObject.Predmet.ProtustrankaWithAdress_1">ZM-ELEMES d.o.o. sustavi lakih metala Narodnog preporoda 12, 22000 Šibenik</derivirana_varijabla>
  </DomainObject.Predmet.ProtustrankaWithAdress>
  <DomainObject.Predmet.ProtustrankaWithAdressOIB>
    <izvorni_sadrzaj>ZM-ELEMES d.o.o. sustavi lakih metala, OIB 21766591898, Narodnog preporoda 12, 22000 Šibenik</izvorni_sadrzaj>
    <derivirana_varijabla naziv="DomainObject.Predmet.ProtustrankaWithAdressOIB_1">ZM-ELEMES d.o.o. sustavi lakih metala, OIB 21766591898, Narodnog preporoda 12, 22000 Šibenik</derivirana_varijabla>
  </DomainObject.Predmet.ProtustrankaWithAdressOIB>
  <DomainObject.Predmet.ProtustrankaNazivFormated>
    <izvorni_sadrzaj>ZM-ELEMES d.o.o. sustavi lakih metala</izvorni_sadrzaj>
    <derivirana_varijabla naziv="DomainObject.Predmet.ProtustrankaNazivFormated_1">ZM-ELEMES d.o.o. sustavi lakih metala</derivirana_varijabla>
  </DomainObject.Predmet.ProtustrankaNazivFormated>
  <DomainObject.Predmet.ProtustrankaNazivFormatedOIB>
    <izvorni_sadrzaj>ZM-ELEMES d.o.o. sustavi lakih metala, OIB 21766591898</izvorni_sadrzaj>
    <derivirana_varijabla naziv="DomainObject.Predmet.ProtustrankaNazivFormatedOIB_1">ZM-ELEMES d.o.o. sustavi lakih metala, OIB 21766591898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ZM-ELEMES d.o.o. sustavi lakih metala</item>
    </izvorni_sadrzaj>
    <derivirana_varijabla naziv="DomainObject.Predmet.ProtuStrankaListFormated_1">
      <item>ZM-ELEMES d.o.o. sustavi lakih metala</item>
    </derivirana_varijabla>
  </DomainObject.Predmet.ProtuStrankaListFormated>
  <DomainObject.Predmet.ProtuStrankaListFormatedOIB>
    <izvorni_sadrzaj>
      <item>ZM-ELEMES d.o.o. sustavi lakih metala, OIB 21766591898</item>
    </izvorni_sadrzaj>
    <derivirana_varijabla naziv="DomainObject.Predmet.ProtuStrankaListFormatedOIB_1">
      <item>ZM-ELEMES d.o.o. sustavi lakih metala, OIB 21766591898</item>
    </derivirana_varijabla>
  </DomainObject.Predmet.ProtuStrankaListFormatedOIB>
  <DomainObject.Predmet.ProtuStrankaListFormatedWithAdress>
    <izvorni_sadrzaj>
      <item>ZM-ELEMES d.o.o. sustavi lakih metala, Narodnog preporoda 12, 22000 Šibenik</item>
    </izvorni_sadrzaj>
    <derivirana_varijabla naziv="DomainObject.Predmet.ProtuStrankaListFormatedWithAdress_1">
      <item>ZM-ELEMES d.o.o. sustavi lakih metala, Narodnog preporoda 12, 22000 Šibenik</item>
    </derivirana_varijabla>
  </DomainObject.Predmet.ProtuStrankaListFormatedWithAdress>
  <DomainObject.Predmet.ProtuStrankaListFormatedWithAdressOIB>
    <izvorni_sadrzaj>
      <item>ZM-ELEMES d.o.o. sustavi lakih metala, OIB 21766591898, Narodnog preporoda 12, 22000 Šibenik</item>
    </izvorni_sadrzaj>
    <derivirana_varijabla naziv="DomainObject.Predmet.ProtuStrankaListFormatedWithAdressOIB_1">
      <item>ZM-ELEMES d.o.o. sustavi lakih metala, OIB 21766591898, Narodnog preporoda 12, 22000 Šibenik</item>
    </derivirana_varijabla>
  </DomainObject.Predmet.ProtuStrankaListFormatedWithAdressOIB>
  <DomainObject.Predmet.ProtuStrankaListNazivFormated>
    <izvorni_sadrzaj>
      <item>ZM-ELEMES d.o.o. sustavi lakih metala</item>
    </izvorni_sadrzaj>
    <derivirana_varijabla naziv="DomainObject.Predmet.ProtuStrankaListNazivFormated_1">
      <item>ZM-ELEMES d.o.o. sustavi lakih metala</item>
    </derivirana_varijabla>
  </DomainObject.Predmet.ProtuStrankaListNazivFormated>
  <DomainObject.Predmet.ProtuStrankaListNazivFormatedOIB>
    <izvorni_sadrzaj>
      <item>ZM-ELEMES d.o.o. sustavi lakih metala, OIB 21766591898</item>
    </izvorni_sadrzaj>
    <derivirana_varijabla naziv="DomainObject.Predmet.ProtuStrankaListNazivFormatedOIB_1">
      <item>ZM-ELEMES d.o.o. sustavi lakih metala, OIB 21766591898</item>
    </derivirana_varijabla>
  </DomainObject.Predmet.ProtuStrankaListNazivFormatedOIB>
  <DomainObject.Predmet.OstaliListFormated>
    <izvorni_sadrzaj>
      <item>Ivo Grubišić</item>
    </izvorni_sadrzaj>
    <derivirana_varijabla naziv="DomainObject.Predmet.OstaliListFormated_1">
      <item>Ivo Grubišić</item>
    </derivirana_varijabla>
  </DomainObject.Predmet.OstaliListFormated>
  <DomainObject.Predmet.OstaliListFormatedOIB>
    <izvorni_sadrzaj>
      <item>Ivo Grubišić, OIB 44773764665</item>
    </izvorni_sadrzaj>
    <derivirana_varijabla naziv="DomainObject.Predmet.OstaliListFormatedOIB_1">
      <item>Ivo Grubišić, OIB 44773764665</item>
    </derivirana_varijabla>
  </DomainObject.Predmet.OstaliListFormatedOIB>
  <DomainObject.Predmet.OstaliListFormatedWithAdress>
    <izvorni_sadrzaj>
      <item>Ivo Grubišić, Bana Ivana Mažuranića 28, 22000 Šibenik</item>
    </izvorni_sadrzaj>
    <derivirana_varijabla naziv="DomainObject.Predmet.OstaliListFormatedWithAdress_1">
      <item>Ivo Grubišić, Bana Ivana Mažuranića 28, 22000 Šibenik</item>
    </derivirana_varijabla>
  </DomainObject.Predmet.OstaliListFormatedWithAdress>
  <DomainObject.Predmet.OstaliListFormatedWithAdressOIB>
    <izvorni_sadrzaj>
      <item>Ivo Grubišić, OIB 44773764665, Bana Ivana Mažuranića 28, 22000 Šibenik</item>
    </izvorni_sadrzaj>
    <derivirana_varijabla naziv="DomainObject.Predmet.OstaliListFormatedWithAdressOIB_1">
      <item>Ivo Grubišić, OIB 44773764665, Bana Ivana Mažuranića 28, 22000 Šibenik</item>
    </derivirana_varijabla>
  </DomainObject.Predmet.OstaliListFormatedWithAdressOIB>
  <DomainObject.Predmet.OstaliListNazivFormated>
    <izvorni_sadrzaj>
      <item>Ivo Grubišić</item>
    </izvorni_sadrzaj>
    <derivirana_varijabla naziv="DomainObject.Predmet.OstaliListNazivFormated_1">
      <item>Ivo Grubišić</item>
    </derivirana_varijabla>
  </DomainObject.Predmet.OstaliListNazivFormated>
  <DomainObject.Predmet.OstaliListNazivFormatedOIB>
    <izvorni_sadrzaj>
      <item>Ivo Grubišić, OIB 44773764665</item>
    </izvorni_sadrzaj>
    <derivirana_varijabla naziv="DomainObject.Predmet.OstaliListNazivFormatedOIB_1">
      <item>Ivo Grubišić, OIB 44773764665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>St-379/2017-65</izvorni_sadrzaj>
    <derivirana_varijabla naziv="DomainObject.PoslovniBrojDokumenta_1">St-379/2017-65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ZM-ELEMES d.o.o. sustavi lakih metala</izvorni_sadrzaj>
    <derivirana_varijabla naziv="DomainObject.Predmet.ProtustrankaIDrugi_1">ZM-ELEMES d.o.o. sustavi lakih metala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ZM-ELEMES d.o.o. sustavi lakih metala, OIB 21766591898, Narodnog preporoda 12, 22000 Šibenik</izvorni_sadrzaj>
    <derivirana_varijabla naziv="DomainObject.Predmet.ProtustrankaIDrugiAdressOIB_1">ZM-ELEMES d.o.o. sustavi lakih metala, OIB 21766591898,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ZM-ELEMES d.o.o. sustavi lakih metala</item>
      <item>Ivo Grubišić</item>
    </izvorni_sadrzaj>
    <derivirana_varijabla naziv="DomainObject.Predmet.SudioniciListNaziv_1">
      <item>FINA - Podružnica Šibenik</item>
      <item>ZM-ELEMES d.o.o. sustavi lakih metala</item>
      <item>Ivo Grubišić</item>
    </derivirana_varijabla>
  </DomainObject.Predmet.SudioniciListNaziv>
  <DomainObject.Predmet.SudioniciListAdressOIB>
    <izvorni_sadrzaj>
      <item>FINA - Podružnica Šibenik, OIB 85821130368, Perivoj L. Marune 1,22000 Šibenik</item>
      <item>ZM-ELEMES d.o.o. sustavi lakih metala, OIB 21766591898, Narodnog preporoda 12,22000 Šibenik</item>
      <item>Ivo Grubišić, OIB 44773764665, Bana Ivana Mažuranića 28,22000 Šibenik</item>
    </izvorni_sadrzaj>
    <derivirana_varijabla naziv="DomainObject.Predmet.SudioniciListAdressOIB_1">
      <item>FINA - Podružnica Šibenik, OIB 85821130368, Perivoj L. Marune 1,22000 Šibenik</item>
      <item>ZM-ELEMES d.o.o. sustavi lakih metala, OIB 21766591898, Narodnog preporoda 12,22000 Šibenik</item>
      <item>Ivo Grubišić, OIB 44773764665, Bana Ivana Mažuranića 28,22000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21766591898</item>
      <item>, OIB 44773764665</item>
    </izvorni_sadrzaj>
    <derivirana_varijabla naziv="DomainObject.Predmet.SudioniciListNazivOIB_1">
      <item>, OIB 85821130368</item>
      <item>, OIB 21766591898</item>
      <item>, OIB 44773764665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199</properties:Words>
  <properties:Characters>1120</properties:Characters>
  <properties:Lines>50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2018-06-12T05:37:00Z</dcterms:created>
  <dc:creator>wsadmin</dc:creator>
  <cp:lastModifiedBy>wsadmin</cp:lastModifiedBy>
  <cp:lastPrinted>2017-06-08T08:15:00Z</cp:lastPrinted>
  <dcterms:modified xmlns:xsi="http://www.w3.org/2001/XMLSchema-instance" xsi:type="dcterms:W3CDTF">2018-06-12T06:43:00Z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St-379/2017-65 / Zapisnik - Ročište (St-379-17_-4660-37_radi_izjašnjavanja_o_vrijednosti_imovine_12.6.2018.2018)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