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9e11" w14:paraId="ca09e11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B27FBD">
        <w:t>6931</w:t>
      </w:r>
      <w:r w:rsidR="008A486F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931A0">
        <w:t>” broj 71/15, dalje: SZ), dana 10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576D1B" w:rsidR="008A486F" w:rsidRPr="008A486F">
      <w:r>
        <w:t>I        </w:t>
      </w:r>
      <w:r>
        <w:tab/>
      </w:r>
      <w:r w:rsidR="00361F1A">
        <w:t>Za dužnika</w:t>
      </w:r>
      <w:r w:rsidR="00B27FBD">
        <w:t xml:space="preserve"> ORNAMENTA j.d.o.o.,</w:t>
      </w:r>
      <w:r w:rsidR="00B00BD2">
        <w:t xml:space="preserve"> </w:t>
      </w:r>
      <w:proofErr w:type="spellStart"/>
      <w:r w:rsidR="00B27FBD">
        <w:t>Gorenska</w:t>
      </w:r>
      <w:proofErr w:type="spellEnd"/>
      <w:r w:rsidR="00B27FBD">
        <w:t xml:space="preserve"> ulica 25</w:t>
      </w:r>
      <w:r w:rsidR="008A486F">
        <w:t>,</w:t>
      </w:r>
      <w:r w:rsidR="00F25195">
        <w:t xml:space="preserve"> Gornji </w:t>
      </w:r>
      <w:proofErr w:type="spellStart"/>
      <w:r w:rsidR="00F25195">
        <w:t>Stupnik</w:t>
      </w:r>
      <w:proofErr w:type="spellEnd"/>
      <w:r w:rsidR="00F25195">
        <w:t xml:space="preserve"> (O</w:t>
      </w:r>
      <w:r w:rsidR="00B27FBD">
        <w:t xml:space="preserve">pćina </w:t>
      </w:r>
      <w:proofErr w:type="spellStart"/>
      <w:r w:rsidR="00B27FBD">
        <w:t>Stupnik</w:t>
      </w:r>
      <w:proofErr w:type="spellEnd"/>
      <w:r w:rsidR="00B27FBD">
        <w:t>)</w:t>
      </w:r>
      <w:r w:rsidR="008A486F">
        <w:t>, OIB:</w:t>
      </w:r>
      <w:r w:rsidR="00B00BD2" w:rsidRPr="00B00BD2">
        <w:t xml:space="preserve"> </w:t>
      </w:r>
      <w:r w:rsidR="00B27FBD" w:rsidRPr="00B27FBD">
        <w:t>87964206151</w:t>
      </w:r>
      <w:r w:rsidR="00B27FBD">
        <w:t>.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B27FBD">
        <w:t>nova za plaćanje je 6.880,33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D169C">
        <w:t>10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3D" w:rsidR="00E2193D">
      <w:r>
        <w:separator/>
      </w:r>
    </w:p>
  </w:endnote>
  <w:endnote w:id="0" w:type="continuationSeparator">
    <w:p w:rsidRDefault="00E2193D" w:rsidR="00E21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3D" w:rsidR="00E2193D">
      <w:r>
        <w:separator/>
      </w:r>
    </w:p>
  </w:footnote>
  <w:footnote w:id="0" w:type="continuationSeparator">
    <w:p w:rsidRDefault="00E2193D" w:rsidR="00E21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8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16140"/>
    <w:rsid w:val="00016F2E"/>
    <w:rsid w:val="0002156E"/>
    <w:rsid w:val="00024785"/>
    <w:rsid w:val="00033FCA"/>
    <w:rsid w:val="00034B12"/>
    <w:rsid w:val="000370B8"/>
    <w:rsid w:val="000410F6"/>
    <w:rsid w:val="0004219E"/>
    <w:rsid w:val="0004323E"/>
    <w:rsid w:val="000460B4"/>
    <w:rsid w:val="00047070"/>
    <w:rsid w:val="00052561"/>
    <w:rsid w:val="00055347"/>
    <w:rsid w:val="00072CCC"/>
    <w:rsid w:val="00073B24"/>
    <w:rsid w:val="00075FBA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1F9A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81DD4"/>
    <w:rsid w:val="00491AB1"/>
    <w:rsid w:val="004931A0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0E5A"/>
    <w:rsid w:val="0052382B"/>
    <w:rsid w:val="0052662C"/>
    <w:rsid w:val="005334D9"/>
    <w:rsid w:val="00533F6D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76D1B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C57B4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62C"/>
    <w:rsid w:val="00755E35"/>
    <w:rsid w:val="0075602E"/>
    <w:rsid w:val="00761DE4"/>
    <w:rsid w:val="0076394A"/>
    <w:rsid w:val="00764BCD"/>
    <w:rsid w:val="007675B1"/>
    <w:rsid w:val="00767CAE"/>
    <w:rsid w:val="007743B9"/>
    <w:rsid w:val="00774FBB"/>
    <w:rsid w:val="007759BD"/>
    <w:rsid w:val="00783B71"/>
    <w:rsid w:val="007844CF"/>
    <w:rsid w:val="007851A9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A486F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2DF"/>
    <w:rsid w:val="009446AA"/>
    <w:rsid w:val="00946586"/>
    <w:rsid w:val="00951852"/>
    <w:rsid w:val="00980C45"/>
    <w:rsid w:val="00982653"/>
    <w:rsid w:val="009852F9"/>
    <w:rsid w:val="009912A0"/>
    <w:rsid w:val="009923FA"/>
    <w:rsid w:val="009A4595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369F0"/>
    <w:rsid w:val="00A4106F"/>
    <w:rsid w:val="00A44E9E"/>
    <w:rsid w:val="00A458FA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0BD2"/>
    <w:rsid w:val="00B03A75"/>
    <w:rsid w:val="00B04FE7"/>
    <w:rsid w:val="00B07A8F"/>
    <w:rsid w:val="00B12B97"/>
    <w:rsid w:val="00B2354D"/>
    <w:rsid w:val="00B24A5F"/>
    <w:rsid w:val="00B24BC5"/>
    <w:rsid w:val="00B2747E"/>
    <w:rsid w:val="00B27ED0"/>
    <w:rsid w:val="00B27FBD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48FE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40E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1C11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6488E"/>
    <w:rsid w:val="00D71DE8"/>
    <w:rsid w:val="00D7303D"/>
    <w:rsid w:val="00D8098B"/>
    <w:rsid w:val="00D8300C"/>
    <w:rsid w:val="00D8424D"/>
    <w:rsid w:val="00D84B99"/>
    <w:rsid w:val="00D85343"/>
    <w:rsid w:val="00D868BB"/>
    <w:rsid w:val="00D873F2"/>
    <w:rsid w:val="00D87721"/>
    <w:rsid w:val="00D90EB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193D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169C"/>
    <w:rsid w:val="00ED6B92"/>
    <w:rsid w:val="00ED742A"/>
    <w:rsid w:val="00EE3BE3"/>
    <w:rsid w:val="00EE5B40"/>
    <w:rsid w:val="00EE64D7"/>
    <w:rsid w:val="00F015F5"/>
    <w:rsid w:val="00F075FA"/>
    <w:rsid w:val="00F0760A"/>
    <w:rsid w:val="00F07B89"/>
    <w:rsid w:val="00F07FC9"/>
    <w:rsid w:val="00F10C44"/>
    <w:rsid w:val="00F12B23"/>
    <w:rsid w:val="00F25195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B68"/>
    <w:rsid w:val="00F75D82"/>
    <w:rsid w:val="00F76E39"/>
    <w:rsid w:val="00F772D5"/>
    <w:rsid w:val="00F841C0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6931</izvorni_sadrzaj>
    <derivirana_varijabla naziv="DomainObject.Predmet.Broj_1">6931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St-6931/2016</izvorni_sadrzaj>
    <derivirana_varijabla naziv="DomainObject.Predmet.OznakaBroj_1">St-6931/2016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ORNAMENTA j.d.o.o. zastupanog po punomoćniku TOMISLAV PRŽULJ</izvorni_sadrzaj>
    <derivirana_varijabla naziv="DomainObject.Predmet.ProtustrankaFormated_1">  ORNAMENTA j.d.o.o. zastupanog po punomoćniku TOMISLAV PRŽULJ</derivirana_varijabla>
  </DomainObject.Predmet.ProtustrankaFormated>
  <DomainObject.Predmet.ProtustrankaFormatedOIB>
    <izvorni_sadrzaj>  ORNAMENTA j.d.o.o., OIB 87964206151 zastupanog po punomoćniku TOMISLAV PRŽULJ</izvorni_sadrzaj>
    <derivirana_varijabla naziv="DomainObject.Predmet.ProtustrankaFormatedOIB_1">  ORNAMENTA j.d.o.o., OIB 87964206151 zastupanog po punomoćniku TOMISLAV PRŽULJ</derivirana_varijabla>
  </DomainObject.Predmet.ProtustrankaFormatedOIB>
  <DomainObject.Predmet.ProtustrankaFormatedWithAdress>
    <izvorni_sadrzaj> ORNAMENTA j.d.o.o., Gorenska ulica 25, 10255 Gornji Stupnik zastupanog po punomoćniku TOMISLAV PRŽULJ</izvorni_sadrzaj>
    <derivirana_varijabla naziv="DomainObject.Predmet.ProtustrankaFormatedWithAdress_1"> ORNAMENTA j.d.o.o., Gorenska ulica 25, 10255 Gornji Stupnik zastupanog po punomoćniku TOMISLAV PRŽULJ</derivirana_varijabla>
  </DomainObject.Predmet.ProtustrankaFormatedWithAdress>
  <DomainObject.Predmet.ProtustrankaFormatedWithAdressOIB>
    <izvorni_sadrzaj> ORNAMENTA j.d.o.o., OIB 87964206151, Gorenska ulica 25, 10255 Gornji Stupnik zastupanog po punomoćniku TOMISLAV PRŽULJ</izvorni_sadrzaj>
    <derivirana_varijabla naziv="DomainObject.Predmet.ProtustrankaFormatedWithAdressOIB_1"> ORNAMENTA j.d.o.o., OIB 87964206151, Gorenska ulica 25, 10255 Gornji Stupnik zastupanog po punomoćniku TOMISLAV PRŽULJ</derivirana_varijabla>
  </DomainObject.Predmet.ProtustrankaFormatedWithAdressOIB>
  <DomainObject.Predmet.ProtustrankaWithAdress>
    <izvorni_sadrzaj>ORNAMENTA j.d.o.o. Gorenska ulica 25, 10255 Gornji Stupnik</izvorni_sadrzaj>
    <derivirana_varijabla naziv="DomainObject.Predmet.ProtustrankaWithAdress_1">ORNAMENTA j.d.o.o. Gorenska ulica 25, 10255 Gornji Stupnik</derivirana_varijabla>
  </DomainObject.Predmet.ProtustrankaWithAdress>
  <DomainObject.Predmet.ProtustrankaWithAdressOIB>
    <izvorni_sadrzaj>ORNAMENTA j.d.o.o., OIB 87964206151, Gorenska ulica 25, 10255 Gornji Stupnik</izvorni_sadrzaj>
    <derivirana_varijabla naziv="DomainObject.Predmet.ProtustrankaWithAdressOIB_1">ORNAMENTA j.d.o.o., OIB 87964206151, Gorenska ulica 25, 10255 Gornji Stupnik</derivirana_varijabla>
  </DomainObject.Predmet.ProtustrankaWithAdressOIB>
  <DomainObject.Predmet.ProtustrankaNazivFormated>
    <izvorni_sadrzaj>ORNAMENTA j.d.o.o.</izvorni_sadrzaj>
    <derivirana_varijabla naziv="DomainObject.Predmet.ProtustrankaNazivFormated_1">ORNAMENTA j.d.o.o.</derivirana_varijabla>
  </DomainObject.Predmet.ProtustrankaNazivFormated>
  <DomainObject.Predmet.ProtustrankaNazivFormatedOIB>
    <izvorni_sadrzaj>ORNAMENTA j.d.o.o., OIB 87964206151</izvorni_sadrzaj>
    <derivirana_varijabla naziv="DomainObject.Predmet.ProtustrankaNazivFormatedOIB_1">ORNAMENTA j.d.o.o., OIB 87964206151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ORNAMENTA j.d.o.o. zastupanog po punomoćniku TOMISLAV PRŽULJ</item>
    </izvorni_sadrzaj>
    <derivirana_varijabla naziv="DomainObject.Predmet.ProtuStrankaListFormated_1">
      <item>ORNAMENTA j.d.o.o. zastupanog po punomoćniku TOMISLAV PRŽULJ</item>
    </derivirana_varijabla>
  </DomainObject.Predmet.ProtuStrankaListFormated>
  <DomainObject.Predmet.ProtuStrankaListFormatedOIB>
    <izvorni_sadrzaj>
      <item>ORNAMENTA j.d.o.o., OIB 87964206151 zastupanog po punomoćniku TOMISLAV PRŽULJ</item>
    </izvorni_sadrzaj>
    <derivirana_varijabla naziv="DomainObject.Predmet.ProtuStrankaListFormatedOIB_1">
      <item>ORNAMENTA j.d.o.o., OIB 87964206151 zastupanog po punomoćniku TOMISLAV PRŽULJ</item>
    </derivirana_varijabla>
  </DomainObject.Predmet.ProtuStrankaListFormatedOIB>
  <DomainObject.Predmet.ProtuStrankaListFormatedWithAdress>
    <izvorni_sadrzaj>
      <item>ORNAMENTA j.d.o.o., Gorenska ulica 25, 10255 Gornji Stupnik zastupanog po punomoćniku TOMISLAV PRŽULJ</item>
    </izvorni_sadrzaj>
    <derivirana_varijabla naziv="DomainObject.Predmet.ProtuStrankaListFormatedWithAdress_1">
      <item>ORNAMENTA j.d.o.o., Gorenska ulica 25, 10255 Gornji Stupnik zastupanog po punomoćniku TOMISLAV PRŽULJ</item>
    </derivirana_varijabla>
  </DomainObject.Predmet.ProtuStrankaListFormatedWithAdress>
  <DomainObject.Predmet.ProtuStrankaListFormatedWithAdressOIB>
    <izvorni_sadrzaj>
      <item>ORNAMENTA j.d.o.o., OIB 87964206151, Gorenska ulica 25, 10255 Gornji Stupnik zastupanog po punomoćniku TOMISLAV PRŽULJ</item>
    </izvorni_sadrzaj>
    <derivirana_varijabla naziv="DomainObject.Predmet.ProtuStrankaListFormatedWithAdressOIB_1">
      <item>ORNAMENTA j.d.o.o., OIB 87964206151, Gorenska ulica 25, 10255 Gornji Stupnik zastupanog po punomoćniku TOMISLAV PRŽULJ</item>
    </derivirana_varijabla>
  </DomainObject.Predmet.ProtuStrankaListFormatedWithAdressOIB>
  <DomainObject.Predmet.ProtuStrankaListNazivFormated>
    <izvorni_sadrzaj>
      <item>ORNAMENTA j.d.o.o.</item>
    </izvorni_sadrzaj>
    <derivirana_varijabla naziv="DomainObject.Predmet.ProtuStrankaListNazivFormated_1">
      <item>ORNAMENTA j.d.o.o.</item>
    </derivirana_varijabla>
  </DomainObject.Predmet.ProtuStrankaListNazivFormated>
  <DomainObject.Predmet.ProtuStrankaListNazivFormatedOIB>
    <izvorni_sadrzaj>
      <item>ORNAMENTA j.d.o.o., OIB 87964206151</item>
    </izvorni_sadrzaj>
    <derivirana_varijabla naziv="DomainObject.Predmet.ProtuStrankaListNazivFormatedOIB_1">
      <item>ORNAMENTA j.d.o.o., OIB 87964206151</item>
    </derivirana_varijabla>
  </DomainObject.Predmet.ProtuStrankaListNazivFormatedOIB>
  <DomainObject.Predmet.OstaliListFormated>
    <izvorni_sadrzaj>
      <item>TOMISLAV PRŽULJ punomoćnik sudionika u postupku ORNAMENTA j.d.o.o.</item>
    </izvorni_sadrzaj>
    <derivirana_varijabla naziv="DomainObject.Predmet.OstaliListFormated_1">
      <item>TOMISLAV PRŽULJ punomoćnik sudionika u postupku ORNAMENTA j.d.o.o.</item>
    </derivirana_varijabla>
  </DomainObject.Predmet.OstaliListFormated>
  <DomainObject.Predmet.OstaliListFormatedOIB>
    <izvorni_sadrzaj>
      <item>TOMISLAV PRŽULJ, OIB 86852641257 punomoćnik sudionika u postupku ORNAMENTA j.d.o.o.</item>
    </izvorni_sadrzaj>
    <derivirana_varijabla naziv="DomainObject.Predmet.OstaliListFormatedOIB_1">
      <item>TOMISLAV PRŽULJ, OIB 86852641257 punomoćnik sudionika u postupku ORNAMENTA j.d.o.o.</item>
    </derivirana_varijabla>
  </DomainObject.Predmet.OstaliListFormatedOIB>
  <DomainObject.Predmet.OstaliListFormatedWithAdress>
    <izvorni_sadrzaj>
      <item>TOMISLAV PRŽULJ, SV.MATEJA 55, 10000 Zagreb punomoćnik sudionika u postupku ORNAMENTA j.d.o.o.</item>
    </izvorni_sadrzaj>
    <derivirana_varijabla naziv="DomainObject.Predmet.OstaliListFormatedWithAdress_1">
      <item>TOMISLAV PRŽULJ, SV.MATEJA 55, 10000 Zagreb punomoćnik sudionika u postupku ORNAMENTA j.d.o.o.</item>
    </derivirana_varijabla>
  </DomainObject.Predmet.OstaliListFormatedWithAdress>
  <DomainObject.Predmet.OstaliListFormatedWithAdressOIB>
    <izvorni_sadrzaj>
      <item>TOMISLAV PRŽULJ, OIB 86852641257, SV.MATEJA 55, 10000 Zagreb punomoćnik sudionika u postupku ORNAMENTA j.d.o.o.</item>
    </izvorni_sadrzaj>
    <derivirana_varijabla naziv="DomainObject.Predmet.OstaliListFormatedWithAdressOIB_1">
      <item>TOMISLAV PRŽULJ, OIB 86852641257, SV.MATEJA 55, 10000 Zagreb punomoćnik sudionika u postupku ORNAMENTA j.d.o.o.</item>
    </derivirana_varijabla>
  </DomainObject.Predmet.OstaliListFormatedWithAdressOIB>
  <DomainObject.Predmet.OstaliListNazivFormated>
    <izvorni_sadrzaj>
      <item>TOMISLAV PRŽULJ</item>
    </izvorni_sadrzaj>
    <derivirana_varijabla naziv="DomainObject.Predmet.OstaliListNazivFormated_1">
      <item>TOMISLAV PRŽULJ</item>
    </derivirana_varijabla>
  </DomainObject.Predmet.OstaliListNazivFormated>
  <DomainObject.Predmet.OstaliListNazivFormatedOIB>
    <izvorni_sadrzaj>
      <item>TOMISLAV PRŽULJ, OIB 86852641257</item>
    </izvorni_sadrzaj>
    <derivirana_varijabla naziv="DomainObject.Predmet.OstaliListNazivFormatedOIB_1">
      <item>TOMISLAV PRŽULJ, OIB 86852641257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ORNAMENTA j.d.o.o.</izvorni_sadrzaj>
    <derivirana_varijabla naziv="DomainObject.Predmet.ProtustrankaIDrugi_1">ORNAMENTA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ORNAMENTA j.d.o.o., OIB 87964206151, Gorenska ulica 25, 10255 Gornji Stupnik</izvorni_sadrzaj>
    <derivirana_varijabla naziv="DomainObject.Predmet.ProtustrankaIDrugiAdressOIB_1">ORNAMENTA j.d.o.o., OIB 87964206151, Gorenska ulica 25,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ORNAMENTA j.d.o.o.</item>
      <item>TOMISLAV PRŽULJ</item>
    </izvorni_sadrzaj>
    <derivirana_varijabla naziv="DomainObject.Predmet.SudioniciListNaziv_1">
      <item>FINA Regionalni centar Zagreb</item>
      <item>ORNAMENTA j.d.o.o.</item>
      <item>TOMISLAV PRŽULJ</item>
    </derivirana_varijabla>
  </DomainObject.Predmet.SudioniciListNaziv>
  <DomainObject.Predmet.SudioniciListAdressOIB>
    <izvorni_sadrzaj>
      <item>FINA Regionalni centar Zagreb, OIB 85821130368, Trg svibanjskih žrtava 1995. 1,10000 Zagreb</item>
      <item>ORNAMENTA j.d.o.o., OIB 87964206151, Gorenska ulica 25,10255 Gornji Stupnik</item>
      <item>TOMISLAV PRŽULJ, OIB 86852641257, SV.MATEJA 55,10000 Zagreb</item>
    </izvorni_sadrzaj>
    <derivirana_varijabla naziv="DomainObject.Predmet.SudioniciListAdressOIB_1">
      <item>FINA Regionalni centar Zagreb, OIB 85821130368, Trg svibanjskih žrtava 1995. 1,10000 Zagreb</item>
      <item>ORNAMENTA j.d.o.o., OIB 87964206151, Gorenska ulica 25,10255 Gornji Stupnik</item>
      <item>TOMISLAV PRŽULJ, OIB 86852641257, SV.MATEJA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87964206151</item>
      <item>, OIB 86852641257</item>
    </izvorni_sadrzaj>
    <derivirana_varijabla naziv="DomainObject.Predmet.SudioniciListNazivOIB_1">
      <item>, OIB 85821130368</item>
      <item>, OIB 87964206151</item>
      <item>, OIB 86852641257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683BC-240D-40D3-915C-452B419D9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1389</properties:Characters>
  <properties:Lines>45</properties:Lines>
  <properties:Paragraphs>20</properties:Paragraphs>
  <properties:TotalTime>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2017-03-10T12:11:00Z</cp:lastPrinted>
  <dcterms:modified xmlns:xsi="http://www.w3.org/2001/XMLSchema-instance" xsi:type="dcterms:W3CDTF">2017-03-10T12:11:00Z</dcterms:modified>
  <cp:revision>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