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356d0" w14:paraId="12356d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6D1FE4">
        <w:rPr>
          <w:sz w:val="24"/>
          <w:szCs w:val="24"/>
        </w:rPr>
        <w:t>4</w:t>
      </w:r>
      <w:r w:rsidR="00FF787B">
        <w:rPr>
          <w:sz w:val="24"/>
          <w:szCs w:val="24"/>
        </w:rPr>
        <w:t>384</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87F3F">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261B47" w:rsidR="00261B47" w:rsidRPr="000D7E17">
      <w:pPr>
        <w:jc w:val="both"/>
        <w:rPr>
          <w:sz w:val="24"/>
        </w:rPr>
      </w:pPr>
      <w:r w:rsidRPr="000D7E17">
        <w:rPr>
          <w:sz w:val="24"/>
        </w:rPr>
        <w:tab/>
      </w:r>
      <w:r w:rsidR="00FF787B" w:rsidRPr="00FF787B">
        <w:rPr>
          <w:sz w:val="24"/>
        </w:rPr>
        <w:t>Trgovački sud u Zagrebu, po sucu Nikolini Dorić Hadžisejdić, u stečajnom predmetu u povodu prijedloga predlagatelja FINANCIJSKA AGENCIJA, RC Zagreb, Podružnica Zagreb, Trg svibanjskih žrtava 1995. 1, OIB: 85821130368, za otvaranje stečajnog postupka nad dužnikom DIVINUS EVENTUM j.d.o.o. za prijevoz i usluge,  J.J. Posilovića 2, Ivanić-Grad,  OIB: 30921211436</w:t>
      </w:r>
      <w:r w:rsidR="00261B47" w:rsidRPr="00261B47">
        <w:rPr>
          <w:sz w:val="24"/>
        </w:rPr>
        <w:t xml:space="preserve">, </w:t>
      </w:r>
      <w:r w:rsidR="00C87F3F">
        <w:rPr>
          <w:sz w:val="24"/>
        </w:rPr>
        <w:t>20</w:t>
      </w:r>
      <w:r w:rsidR="00261B47" w:rsidRPr="00261B47">
        <w:rPr>
          <w:sz w:val="24"/>
        </w:rPr>
        <w:t xml:space="preserve">. </w:t>
      </w:r>
      <w:r w:rsidR="00FF787B">
        <w:rPr>
          <w:sz w:val="24"/>
        </w:rPr>
        <w:t xml:space="preserve">listopada </w:t>
      </w:r>
      <w:r w:rsidR="00261B47" w:rsidRPr="00261B47">
        <w:rPr>
          <w:sz w:val="24"/>
        </w:rPr>
        <w:t>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FF787B" w:rsidRPr="00FF787B">
        <w:rPr>
          <w:sz w:val="24"/>
          <w:szCs w:val="24"/>
          <w:lang w:val="pt-BR"/>
        </w:rPr>
        <w:t>DIVINUS EVENTUM j.d.o.o. za prijevoz i usluge,  J.J. Posilovića 2, Ivanić-Grad,  OIB: 30921211436</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FF787B">
        <w:rPr>
          <w:sz w:val="24"/>
          <w:szCs w:val="24"/>
        </w:rPr>
        <w:t>Gorazdu Barišecu</w:t>
      </w:r>
      <w:r w:rsidR="006D1FE4">
        <w:rPr>
          <w:sz w:val="24"/>
          <w:szCs w:val="24"/>
        </w:rPr>
        <w:t xml:space="preserve">, OIB: </w:t>
      </w:r>
      <w:r w:rsidR="00FF787B">
        <w:rPr>
          <w:sz w:val="24"/>
          <w:szCs w:val="24"/>
        </w:rPr>
        <w:t>32903548487</w:t>
      </w:r>
      <w:r w:rsidR="006D1FE4">
        <w:rPr>
          <w:sz w:val="24"/>
          <w:szCs w:val="24"/>
        </w:rPr>
        <w:t xml:space="preserve">, </w:t>
      </w:r>
      <w:r w:rsidR="00FF787B">
        <w:rPr>
          <w:sz w:val="24"/>
          <w:szCs w:val="24"/>
        </w:rPr>
        <w:t>Ivanić-Grad, Josipa Juraja Posilovića 2,</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23</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Pr>
          <w:sz w:val="24"/>
          <w:szCs w:val="24"/>
        </w:rPr>
        <w:t>9</w:t>
      </w:r>
      <w:r w:rsidR="007D336F" w:rsidRPr="00CA1A6F">
        <w:rPr>
          <w:sz w:val="24"/>
          <w:szCs w:val="24"/>
        </w:rPr>
        <w:t>:</w:t>
      </w:r>
      <w:r w:rsidR="009A63ED">
        <w:rPr>
          <w:sz w:val="24"/>
          <w:szCs w:val="24"/>
        </w:rPr>
        <w:t>0</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w:t>
      </w:r>
      <w:r w:rsidR="00C87F3F">
        <w:rPr>
          <w:sz w:val="24"/>
          <w:szCs w:val="24"/>
        </w:rPr>
        <w:t>broj 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r w:rsidR="009A63ED">
        <w:rPr>
          <w:sz w:val="24"/>
          <w:szCs w:val="24"/>
        </w:rPr>
        <w:t xml:space="preserve"> – </w:t>
      </w:r>
      <w:r w:rsidR="00FF787B">
        <w:rPr>
          <w:sz w:val="24"/>
          <w:szCs w:val="24"/>
        </w:rPr>
        <w:t>Raiffeisenbank Austria d.d.</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FF787B" w:rsidRPr="00FF787B">
        <w:rPr>
          <w:sz w:val="24"/>
          <w:szCs w:val="24"/>
        </w:rPr>
        <w:t>DIVINUS EVENTUM j.d.o.o. za prijevoz i usluge,  J.J. Posilovića 2, Ivanić-Grad,  OIB: 30921211436</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9A63ED">
        <w:rPr>
          <w:sz w:val="24"/>
          <w:szCs w:val="24"/>
        </w:rPr>
        <w:t>1</w:t>
      </w:r>
      <w:r w:rsidR="00FF787B">
        <w:rPr>
          <w:sz w:val="24"/>
          <w:szCs w:val="24"/>
        </w:rPr>
        <w:t>88</w:t>
      </w:r>
      <w:r w:rsidRPr="00CA1A6F">
        <w:rPr>
          <w:sz w:val="24"/>
          <w:szCs w:val="24"/>
        </w:rPr>
        <w:t xml:space="preserve"> dana, u ukupnom iznosu od </w:t>
      </w:r>
      <w:r w:rsidR="00FF787B">
        <w:rPr>
          <w:sz w:val="24"/>
          <w:szCs w:val="24"/>
        </w:rPr>
        <w:t>4.057,26</w:t>
      </w:r>
      <w:r w:rsidR="00181351" w:rsidRPr="00CA1A6F">
        <w:rPr>
          <w:sz w:val="24"/>
          <w:szCs w:val="24"/>
        </w:rPr>
        <w:t xml:space="preserve"> </w:t>
      </w:r>
      <w:r w:rsidRPr="00CA1A6F">
        <w:rPr>
          <w:sz w:val="24"/>
          <w:szCs w:val="24"/>
        </w:rPr>
        <w:t xml:space="preserve">kn, kao i da dužnik ima </w:t>
      </w:r>
      <w:r w:rsidR="009A63ED">
        <w:rPr>
          <w:sz w:val="24"/>
          <w:szCs w:val="24"/>
        </w:rPr>
        <w:t>2</w:t>
      </w:r>
      <w:r w:rsidRPr="00CA1A6F">
        <w:rPr>
          <w:sz w:val="24"/>
          <w:szCs w:val="24"/>
        </w:rPr>
        <w:t xml:space="preserve"> zaposlen</w:t>
      </w:r>
      <w:r w:rsidR="009A63ED">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C87F3F">
        <w:rPr>
          <w:sz w:val="24"/>
          <w:szCs w:val="24"/>
        </w:rPr>
        <w:t>20</w:t>
      </w:r>
      <w:r w:rsidR="00E7396A" w:rsidRPr="00CA1A6F">
        <w:rPr>
          <w:sz w:val="24"/>
          <w:szCs w:val="24"/>
        </w:rPr>
        <w:t xml:space="preserve">. </w:t>
      </w:r>
      <w:r w:rsidR="00FF787B">
        <w:rPr>
          <w:sz w:val="24"/>
          <w:szCs w:val="24"/>
        </w:rPr>
        <w:t>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37201E">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37201E" w:rsidP="00C359B6" w:rsidR="0037201E">
      <w:pPr>
        <w:pStyle w:val="Bezproreda"/>
        <w:ind w:left="4956"/>
        <w:jc w:val="right"/>
      </w:pPr>
      <w:r>
        <w:t>Za točnost otpravka - ovlašteni službenik</w:t>
      </w:r>
    </w:p>
    <w:p w:rsidRDefault="0037201E" w:rsidP="00C359B6" w:rsidR="0037201E">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7201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FF787B">
      <w:rPr>
        <w:sz w:val="24"/>
        <w:szCs w:val="24"/>
      </w:rPr>
      <w:t>384</w:t>
    </w:r>
    <w:r w:rsidR="00294869">
      <w:rPr>
        <w:sz w:val="24"/>
        <w:szCs w:val="24"/>
      </w:rPr>
      <w:t>/16-</w:t>
    </w:r>
    <w:r w:rsidR="00C87F3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201E"/>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A63ED"/>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87F3F"/>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7201E"/>
    <w:rPr>
      <w:color w:val="808080"/>
      <w:bdr w:space="0" w:sz="0" w:color="auto" w:val="none"/>
      <w:shd w:fill="auto" w:color="auto" w:val="clear"/>
    </w:rPr>
  </w:style>
  <w:style w:customStyle="true" w:styleId="eSPISCCParagraphDefaultFont" w:type="character">
    <w:name w:val="eSPIS_CC_Paragraph Default Font"/>
    <w:basedOn w:val="Zadanifontodlomka"/>
    <w:rsid w:val="003720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201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720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20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4384</izvorni_sadrzaj>
    <derivirana_varijabla naziv="DomainObject.Predmet.Broj_1">4384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St-4384/2016</izvorni_sadrzaj>
    <derivirana_varijabla naziv="DomainObject.Predmet.OznakaBroj_1">St-4384/2016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DIVINUS EVENTUM jednostavno društvo s ograničenom odgovornošću za prijevoz i usluge zastupanog po punomoćniku Gorazd Barišec</izvorni_sadrzaj>
    <derivirana_varijabla naziv="DomainObject.Predmet.ProtustrankaFormated_1">  DIVINUS EVENTUM jednostavno društvo s ograničenom odgovornošću za prijevoz i usluge zastupanog po punomoćniku Gorazd Barišec</derivirana_varijabla>
  </DomainObject.Predmet.ProtustrankaFormated>
  <DomainObject.Predmet.ProtustrankaFormatedOIB>
    <izvorni_sadrzaj>  DIVINUS EVENTUM jednostavno društvo s ograničenom odgovornošću za prijevoz i usluge, OIB 30921211436 zastupanog po punomoćniku Gorazd Barišec</izvorni_sadrzaj>
    <derivirana_varijabla naziv="DomainObject.Predmet.ProtustrankaFormatedOIB_1">  DIVINUS EVENTUM jednostavno društvo s ograničenom odgovornošću za prijevoz i usluge, OIB 30921211436 zastupanog po punomoćniku Gorazd Barišec</derivirana_varijabla>
  </DomainObject.Predmet.ProtustrankaFormatedOIB>
  <DomainObject.Predmet.ProtustrankaFormatedWithAdress>
    <izvorni_sadrzaj> DIVINUS EVENTUM jednostavno društvo s ograničenom odgovornošću za prijevoz i usluge, J.J. Posilovića 2, 10310 Ivanić-Grad zastupanog po punomoćniku Gorazd Barišec</izvorni_sadrzaj>
    <derivirana_varijabla naziv="DomainObject.Predmet.ProtustrankaFormatedWithAdress_1"> DIVINUS EVENTUM jednostavno društvo s ograničenom odgovornošću za prijevoz i usluge, J.J. Posilovića 2, 10310 Ivanić-Grad zastupanog po punomoćniku Gorazd Barišec</derivirana_varijabla>
  </DomainObject.Predmet.ProtustrankaFormatedWithAdress>
  <DomainObject.Predmet.ProtustrankaFormatedWithAdressOIB>
    <izvorni_sadrzaj> DIVINUS EVENTUM jednostavno društvo s ograničenom odgovornošću za prijevoz i usluge, OIB 30921211436, J.J. Posilovića 2, 10310 Ivanić-Grad zastupanog po punomoćniku Gorazd Barišec</izvorni_sadrzaj>
    <derivirana_varijabla naziv="DomainObject.Predmet.ProtustrankaFormatedWithAdressOIB_1"> DIVINUS EVENTUM jednostavno društvo s ograničenom odgovornošću za prijevoz i usluge, OIB 30921211436, J.J. Posilovića 2, 10310 Ivanić-Grad zastupanog po punomoćniku Gorazd Barišec</derivirana_varijabla>
  </DomainObject.Predmet.ProtustrankaFormatedWithAdressOIB>
  <DomainObject.Predmet.ProtustrankaWithAdress>
    <izvorni_sadrzaj>DIVINUS EVENTUM jednostavno društvo s ograničenom odgovornošću za prijevoz i usluge J.J. Posilovića 2, 10310 Ivanić-Grad</izvorni_sadrzaj>
    <derivirana_varijabla naziv="DomainObject.Predmet.ProtustrankaWithAdress_1">DIVINUS EVENTUM jednostavno društvo s ograničenom odgovornošću za prijevoz i usluge J.J. Posilovića 2, 10310 Ivanić-Grad</derivirana_varijabla>
  </DomainObject.Predmet.ProtustrankaWithAdress>
  <DomainObject.Predmet.ProtustrankaWithAdressOIB>
    <izvorni_sadrzaj>DIVINUS EVENTUM jednostavno društvo s ograničenom odgovornošću za prijevoz i usluge, OIB 30921211436, J.J. Posilovića 2, 10310 Ivanić-Grad</izvorni_sadrzaj>
    <derivirana_varijabla naziv="DomainObject.Predmet.ProtustrankaWithAdressOIB_1">DIVINUS EVENTUM jednostavno društvo s ograničenom odgovornošću za prijevoz i usluge, OIB 30921211436, J.J. Posilovića 2, 10310 Ivanić-Grad</derivirana_varijabla>
  </DomainObject.Predmet.ProtustrankaWithAdressOIB>
  <DomainObject.Predmet.ProtustrankaNazivFormated>
    <izvorni_sadrzaj>DIVINUS EVENTUM jednostavno društvo s ograničenom odgovornošću za prijevoz i usluge</izvorni_sadrzaj>
    <derivirana_varijabla naziv="DomainObject.Predmet.ProtustrankaNazivFormated_1">DIVINUS EVENTUM jednostavno društvo s ograničenom odgovornošću za prijevoz i usluge</derivirana_varijabla>
  </DomainObject.Predmet.ProtustrankaNazivFormated>
  <DomainObject.Predmet.ProtustrankaNazivFormatedOIB>
    <izvorni_sadrzaj>DIVINUS EVENTUM jednostavno društvo s ograničenom odgovornošću za prijevoz i usluge, OIB 30921211436</izvorni_sadrzaj>
    <derivirana_varijabla naziv="DomainObject.Predmet.ProtustrankaNazivFormatedOIB_1">DIVINUS EVENTUM jednostavno društvo s ograničenom odgovornošću za prijevoz i usluge, OIB 30921211436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DIVINUS EVENTUM jednostavno društvo s ograničenom odgovornošću za prijevoz i usluge zastupanog po punomoćniku Gorazd Barišec</item>
    </izvorni_sadrzaj>
    <derivirana_varijabla naziv="DomainObject.Predmet.ProtuStrankaListFormated_1">
      <item>DIVINUS EVENTUM jednostavno društvo s ograničenom odgovornošću za prijevoz i usluge zastupanog po punomoćniku Gorazd Barišec</item>
    </derivirana_varijabla>
  </DomainObject.Predmet.ProtuStrankaListFormated>
  <DomainObject.Predmet.ProtuStrankaListFormatedOIB>
    <izvorni_sadrzaj>
      <item>DIVINUS EVENTUM jednostavno društvo s ograničenom odgovornošću za prijevoz i usluge, OIB 30921211436 zastupanog po punomoćniku Gorazd Barišec</item>
    </izvorni_sadrzaj>
    <derivirana_varijabla naziv="DomainObject.Predmet.ProtuStrankaListFormatedOIB_1">
      <item>DIVINUS EVENTUM jednostavno društvo s ograničenom odgovornošću za prijevoz i usluge, OIB 30921211436 zastupanog po punomoćniku Gorazd Barišec</item>
    </derivirana_varijabla>
  </DomainObject.Predmet.ProtuStrankaListFormatedOIB>
  <DomainObject.Predmet.ProtuStrankaListFormatedWithAdress>
    <izvorni_sadrzaj>
      <item>DIVINUS EVENTUM jednostavno društvo s ograničenom odgovornošću za prijevoz i usluge, J.J. Posilovića 2, 10310 Ivanić-Grad zastupanog po punomoćniku Gorazd Barišec</item>
    </izvorni_sadrzaj>
    <derivirana_varijabla naziv="DomainObject.Predmet.ProtuStrankaListFormatedWithAdress_1">
      <item>DIVINUS EVENTUM jednostavno društvo s ograničenom odgovornošću za prijevoz i usluge, J.J. Posilovića 2, 10310 Ivanić-Grad zastupanog po punomoćniku Gorazd Barišec</item>
    </derivirana_varijabla>
  </DomainObject.Predmet.ProtuStrankaListFormatedWithAdress>
  <DomainObject.Predmet.ProtuStrankaListFormatedWithAdressOIB>
    <izvorni_sadrzaj>
      <item>DIVINUS EVENTUM jednostavno društvo s ograničenom odgovornošću za prijevoz i usluge, OIB 30921211436, J.J. Posilovića 2, 10310 Ivanić-Grad zastupanog po punomoćniku Gorazd Barišec</item>
    </izvorni_sadrzaj>
    <derivirana_varijabla naziv="DomainObject.Predmet.ProtuStrankaListFormatedWithAdressOIB_1">
      <item>DIVINUS EVENTUM jednostavno društvo s ograničenom odgovornošću za prijevoz i usluge, OIB 30921211436, J.J. Posilovića 2, 10310 Ivanić-Grad zastupanog po punomoćniku Gorazd Barišec</item>
    </derivirana_varijabla>
  </DomainObject.Predmet.ProtuStrankaListFormatedWithAdressOIB>
  <DomainObject.Predmet.ProtuStrankaListNazivFormated>
    <izvorni_sadrzaj>
      <item>DIVINUS EVENTUM jednostavno društvo s ograničenom odgovornošću za prijevoz i usluge</item>
    </izvorni_sadrzaj>
    <derivirana_varijabla naziv="DomainObject.Predmet.ProtuStrankaListNazivFormated_1">
      <item>DIVINUS EVENTUM jednostavno društvo s ograničenom odgovornošću za prijevoz i usluge</item>
    </derivirana_varijabla>
  </DomainObject.Predmet.ProtuStrankaListNazivFormated>
  <DomainObject.Predmet.ProtuStrankaListNazivFormatedOIB>
    <izvorni_sadrzaj>
      <item>DIVINUS EVENTUM jednostavno društvo s ograničenom odgovornošću za prijevoz i usluge, OIB 30921211436</item>
    </izvorni_sadrzaj>
    <derivirana_varijabla naziv="DomainObject.Predmet.ProtuStrankaListNazivFormatedOIB_1">
      <item>DIVINUS EVENTUM jednostavno društvo s ograničenom odgovornošću za prijevoz i usluge, OIB 30921211436</item>
    </derivirana_varijabla>
  </DomainObject.Predmet.ProtuStrankaListNazivFormatedOIB>
  <DomainObject.Predmet.OstaliListFormated>
    <izvorni_sadrzaj>
      <item>Gorazd Barišec punomoćnik sudionika u postupku DIVINUS EVENTUM jednostavno društvo s ograničenom odgovornošću za prijevoz i usluge</item>
    </izvorni_sadrzaj>
    <derivirana_varijabla naziv="DomainObject.Predmet.OstaliListFormated_1">
      <item>Gorazd Barišec punomoćnik sudionika u postupku DIVINUS EVENTUM jednostavno društvo s ograničenom odgovornošću za prijevoz i usluge</item>
    </derivirana_varijabla>
  </DomainObject.Predmet.OstaliListFormated>
  <DomainObject.Predmet.OstaliListFormatedOIB>
    <izvorni_sadrzaj>
      <item>Gorazd Barišec, OIB 32903548487 punomoćnik sudionika u postupku DIVINUS EVENTUM jednostavno društvo s ograničenom odgovornošću za prijevoz i usluge</item>
    </izvorni_sadrzaj>
    <derivirana_varijabla naziv="DomainObject.Predmet.OstaliListFormatedOIB_1">
      <item>Gorazd Barišec, OIB 32903548487 punomoćnik sudionika u postupku DIVINUS EVENTUM jednostavno društvo s ograničenom odgovornošću za prijevoz i usluge</item>
    </derivirana_varijabla>
  </DomainObject.Predmet.OstaliListFormatedOIB>
  <DomainObject.Predmet.OstaliListFormatedWithAdress>
    <izvorni_sadrzaj>
      <item>Gorazd Barišec, Ulica Josipa Juraja Posilovića 2, 10310 Ivanić-Grad punomoćnik sudionika u postupku DIVINUS EVENTUM jednostavno društvo s ograničenom odgovornošću za prijevoz i usluge</item>
    </izvorni_sadrzaj>
    <derivirana_varijabla naziv="DomainObject.Predmet.OstaliListFormatedWithAdress_1">
      <item>Gorazd Barišec, Ulica Josipa Juraja Posilovića 2, 10310 Ivanić-Grad punomoćnik sudionika u postupku DIVINUS EVENTUM jednostavno društvo s ograničenom odgovornošću za prijevoz i usluge</item>
    </derivirana_varijabla>
  </DomainObject.Predmet.OstaliListFormatedWithAdress>
  <DomainObject.Predmet.OstaliListFormatedWithAdressOIB>
    <izvorni_sadrzaj>
      <item>Gorazd Barišec, OIB 32903548487, Ulica Josipa Juraja Posilovića 2, 10310 Ivanić-Grad punomoćnik sudionika u postupku DIVINUS EVENTUM jednostavno društvo s ograničenom odgovornošću za prijevoz i usluge</item>
    </izvorni_sadrzaj>
    <derivirana_varijabla naziv="DomainObject.Predmet.OstaliListFormatedWithAdressOIB_1">
      <item>Gorazd Barišec, OIB 32903548487, Ulica Josipa Juraja Posilovića 2, 10310 Ivanić-Grad punomoćnik sudionika u postupku DIVINUS EVENTUM jednostavno društvo s ograničenom odgovornošću za prijevoz i usluge</item>
    </derivirana_varijabla>
  </DomainObject.Predmet.OstaliListFormatedWithAdressOIB>
  <DomainObject.Predmet.OstaliListNazivFormated>
    <izvorni_sadrzaj>
      <item>Gorazd Barišec</item>
    </izvorni_sadrzaj>
    <derivirana_varijabla naziv="DomainObject.Predmet.OstaliListNazivFormated_1">
      <item>Gorazd Barišec</item>
    </derivirana_varijabla>
  </DomainObject.Predmet.OstaliListNazivFormated>
  <DomainObject.Predmet.OstaliListNazivFormatedOIB>
    <izvorni_sadrzaj>
      <item>Gorazd Barišec, OIB 32903548487</item>
    </izvorni_sadrzaj>
    <derivirana_varijabla naziv="DomainObject.Predmet.OstaliListNazivFormatedOIB_1">
      <item>Gorazd Barišec, OIB 32903548487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DIVINUS EVENTUM jednostavno društvo s ograničenom odgovornošću za prijevoz i usluge</izvorni_sadrzaj>
    <derivirana_varijabla naziv="DomainObject.Predmet.ProtustrankaIDrugi_1">DIVINUS EVENTUM jednostavno društvo s ograničenom odgovornošću za prijevoz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DIVINUS EVENTUM jednostavno društvo s ograničenom odgovornošću za prijevoz i usluge, OIB 30921211436, J.J. Posilovića 2, 10310 Ivanić-Grad</izvorni_sadrzaj>
    <derivirana_varijabla naziv="DomainObject.Predmet.ProtustrankaIDrugiAdressOIB_1">DIVINUS EVENTUM jednostavno društvo s ograničenom odgovornošću za prijevoz i usluge, OIB 30921211436, J.J. Posilovića 2,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DIVINUS EVENTUM jednostavno društvo s ograničenom odgovornošću za prijevoz i usluge</item>
      <item>Gorazd Barišec</item>
    </izvorni_sadrzaj>
    <derivirana_varijabla naziv="DomainObject.Predmet.SudioniciListNaziv_1">
      <item>FINA Regionalni centar Zagreb</item>
      <item>DIVINUS EVENTUM jednostavno društvo s ograničenom odgovornošću za prijevoz i usluge</item>
      <item>Gorazd Barišec</item>
    </derivirana_varijabla>
  </DomainObject.Predmet.SudioniciListNaziv>
  <DomainObject.Predmet.SudioniciListAdressOIB>
    <izvorni_sadrzaj>
      <item>FINA Regionalni centar Zagreb, OIB 85821130368, Trg svibanjskih žrtava 1995. br. 1,10000 Zagreb</item>
      <item>DIVINUS EVENTUM jednostavno društvo s ograničenom odgovornošću za prijevoz i usluge, OIB 30921211436, J.J. Posilovića 2,10310 Ivanić-Grad</item>
      <item>Gorazd Barišec, OIB 32903548487, Ulica Josipa Juraja Posilovića 2,10310 Ivanić-Grad</item>
    </izvorni_sadrzaj>
    <derivirana_varijabla naziv="DomainObject.Predmet.SudioniciListAdressOIB_1">
      <item>FINA Regionalni centar Zagreb, OIB 85821130368, Trg svibanjskih žrtava 1995. br. 1,10000 Zagreb</item>
      <item>DIVINUS EVENTUM jednostavno društvo s ograničenom odgovornošću za prijevoz i usluge, OIB 30921211436, J.J. Posilovića 2,10310 Ivanić-Grad</item>
      <item>Gorazd Barišec, OIB 32903548487, Ulica Josipa Juraja Posilovića 2,10310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30921211436</item>
      <item>, OIB 32903548487</item>
    </izvorni_sadrzaj>
    <derivirana_varijabla naziv="DomainObject.Predmet.SudioniciListNazivOIB_1">
      <item>, OIB 85821130368</item>
      <item>, OIB 30921211436</item>
      <item>, OIB 32903548487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83570C-865F-4F3C-ADA1-5338421264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5293</properties:Characters>
  <properties:Lines>123</properties:Lines>
  <properties:Paragraphs>43</properties:Paragraphs>
  <properties:TotalTime>539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2017-10-20T11:32:00Z</cp:lastPrinted>
  <dcterms:modified xmlns:xsi="http://www.w3.org/2001/XMLSchema-instance" xsi:type="dcterms:W3CDTF">2017-10-20T11:32:00Z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