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ef37" w14:paraId="b47ef37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225A05">
        <w:rPr>
          <w:rFonts w:hAnsi="Times New Roman" w:ascii="Times New Roman"/>
        </w:rPr>
        <w:t>3717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225A05">
        <w:rPr>
          <w:rFonts w:hAnsi="Times New Roman" w:ascii="Times New Roman"/>
        </w:rPr>
        <w:t>3717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dana </w:t>
      </w:r>
      <w:r w:rsidR="00C0577C">
        <w:rPr>
          <w:rFonts w:hAnsi="Times New Roman" w:ascii="Times New Roman"/>
        </w:rPr>
        <w:t>30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225A05" w:rsidRPr="00E34A90">
        <w:rPr>
          <w:rFonts w:hAnsi="Times New Roman" w:ascii="Times New Roman"/>
        </w:rPr>
        <w:t>POLJOPRIVREDNO-STOČARSKO-VOĆARSKA ZADRUGA BRANITELJA NATURALIS</w:t>
      </w:r>
      <w:r w:rsidR="00225A05" w:rsidRPr="008D3E9F">
        <w:rPr>
          <w:rFonts w:hAnsi="Times New Roman" w:ascii="Times New Roman"/>
        </w:rPr>
        <w:t>,</w:t>
      </w:r>
      <w:r w:rsidR="00225A05">
        <w:rPr>
          <w:rFonts w:hAnsi="Times New Roman" w:ascii="Times New Roman"/>
        </w:rPr>
        <w:t xml:space="preserve"> Zagreb, Slavenskog 9, OIB: </w:t>
      </w:r>
      <w:r w:rsidR="00225A05" w:rsidRPr="00E34A90">
        <w:rPr>
          <w:rFonts w:hAnsi="Times New Roman" w:ascii="Times New Roman"/>
        </w:rPr>
        <w:t>86344566022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</w:t>
      </w:r>
      <w:r w:rsidR="004E2013">
        <w:rPr>
          <w:rFonts w:hAnsi="Times New Roman" w:ascii="Times New Roman"/>
        </w:rPr>
        <w:t>1</w:t>
      </w:r>
      <w:r w:rsidR="00C123C6">
        <w:rPr>
          <w:rFonts w:hAnsi="Times New Roman" w:ascii="Times New Roman"/>
        </w:rPr>
        <w:t>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225A05">
        <w:rPr>
          <w:rFonts w:hAnsi="Times New Roman" w:ascii="Times New Roman"/>
        </w:rPr>
        <w:t>5.837,53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C0577C">
        <w:rPr>
          <w:rFonts w:hAnsi="Times New Roman" w:ascii="Times New Roman"/>
        </w:rPr>
        <w:t>30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C0577C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63470"/>
    <w:rsid w:val="00151875"/>
    <w:rsid w:val="00225A05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716C64"/>
    <w:rsid w:val="00731BBD"/>
    <w:rsid w:val="00775495"/>
    <w:rsid w:val="0084009F"/>
    <w:rsid w:val="00891887"/>
    <w:rsid w:val="008E495A"/>
    <w:rsid w:val="00A85A17"/>
    <w:rsid w:val="00AC469F"/>
    <w:rsid w:val="00B17B44"/>
    <w:rsid w:val="00B536E9"/>
    <w:rsid w:val="00B7675D"/>
    <w:rsid w:val="00B77BD6"/>
    <w:rsid w:val="00B948E9"/>
    <w:rsid w:val="00C0577C"/>
    <w:rsid w:val="00C0664C"/>
    <w:rsid w:val="00C123C6"/>
    <w:rsid w:val="00CA0E6F"/>
    <w:rsid w:val="00D46A3C"/>
    <w:rsid w:val="00D537C4"/>
    <w:rsid w:val="00D815F6"/>
    <w:rsid w:val="00E06921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40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0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09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0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0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40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0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09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0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0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3717</izvorni_sadrzaj>
    <derivirana_varijabla naziv="DomainObject.Predmet.Broj_1">3717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St-3717/2015</izvorni_sadrzaj>
    <derivirana_varijabla naziv="DomainObject.Predmet.OznakaBroj_1">St-3717/2015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POLJOPRIVREDNO-STOČARSKO-VOĆARSKA ZADRUGA BRANITELJA NATURALIS</izvorni_sadrzaj>
    <derivirana_varijabla naziv="DomainObject.Predmet.ProtustrankaFormated_1">  POLJOPRIVREDNO-STOČARSKO-VOĆARSKA ZADRUGA BRANITELJA NATURALIS</derivirana_varijabla>
  </DomainObject.Predmet.ProtustrankaFormated>
  <DomainObject.Predmet.ProtustrankaFormatedOIB>
    <izvorni_sadrzaj>  POLJOPRIVREDNO-STOČARSKO-VOĆARSKA ZADRUGA BRANITELJA NATURALIS, OIB 86344566022</izvorni_sadrzaj>
    <derivirana_varijabla naziv="DomainObject.Predmet.ProtustrankaFormatedOIB_1">  POLJOPRIVREDNO-STOČARSKO-VOĆARSKA ZADRUGA BRANITELJA NATURALIS, OIB 86344566022</derivirana_varijabla>
  </DomainObject.Predmet.ProtustrankaFormatedOIB>
  <DomainObject.Predmet.ProtustrankaFormatedWithAdress>
    <izvorni_sadrzaj> POLJOPRIVREDNO-STOČARSKO-VOĆARSKA ZADRUGA BRANITELJA NATURALIS, Slavenskog 9, 10000 Zagreb</izvorni_sadrzaj>
    <derivirana_varijabla naziv="DomainObject.Predmet.ProtustrankaFormatedWithAdress_1"> POLJOPRIVREDNO-STOČARSKO-VOĆARSKA ZADRUGA BRANITELJA NATURALIS, Slavenskog 9, 10000 Zagreb</derivirana_varijabla>
  </DomainObject.Predmet.ProtustrankaFormatedWithAdress>
  <DomainObject.Predmet.ProtustrankaFormatedWithAdressOIB>
    <izvorni_sadrzaj> POLJOPRIVREDNO-STOČARSKO-VOĆARSKA ZADRUGA BRANITELJA NATURALIS, OIB 86344566022, Slavenskog 9, 10000 Zagreb</izvorni_sadrzaj>
    <derivirana_varijabla naziv="DomainObject.Predmet.ProtustrankaFormatedWithAdressOIB_1"> POLJOPRIVREDNO-STOČARSKO-VOĆARSKA ZADRUGA BRANITELJA NATURALIS, OIB 86344566022, Slavenskog 9, 10000 Zagreb</derivirana_varijabla>
  </DomainObject.Predmet.ProtustrankaFormatedWithAdressOIB>
  <DomainObject.Predmet.ProtustrankaWithAdress>
    <izvorni_sadrzaj>POLJOPRIVREDNO-STOČARSKO-VOĆARSKA ZADRUGA BRANITELJA NATURALIS Slavenskog 9, 10000 Zagreb</izvorni_sadrzaj>
    <derivirana_varijabla naziv="DomainObject.Predmet.ProtustrankaWithAdress_1">POLJOPRIVREDNO-STOČARSKO-VOĆARSKA ZADRUGA BRANITELJA NATURALIS Slavenskog 9, 10000 Zagreb</derivirana_varijabla>
  </DomainObject.Predmet.ProtustrankaWithAdress>
  <DomainObject.Predmet.ProtustrankaWithAdressOIB>
    <izvorni_sadrzaj>POLJOPRIVREDNO-STOČARSKO-VOĆARSKA ZADRUGA BRANITELJA NATURALIS, OIB 86344566022, Slavenskog 9, 10000 Zagreb</izvorni_sadrzaj>
    <derivirana_varijabla naziv="DomainObject.Predmet.ProtustrankaWithAdressOIB_1">POLJOPRIVREDNO-STOČARSKO-VOĆARSKA ZADRUGA BRANITELJA NATURALIS, OIB 86344566022, Slavenskog 9, 10000 Zagreb</derivirana_varijabla>
  </DomainObject.Predmet.ProtustrankaWithAdressOIB>
  <DomainObject.Predmet.ProtustrankaNazivFormated>
    <izvorni_sadrzaj>POLJOPRIVREDNO-STOČARSKO-VOĆARSKA ZADRUGA BRANITELJA NATURALIS</izvorni_sadrzaj>
    <derivirana_varijabla naziv="DomainObject.Predmet.ProtustrankaNazivFormated_1">POLJOPRIVREDNO-STOČARSKO-VOĆARSKA ZADRUGA BRANITELJA NATURALIS</derivirana_varijabla>
  </DomainObject.Predmet.ProtustrankaNazivFormated>
  <DomainObject.Predmet.ProtustrankaNazivFormatedOIB>
    <izvorni_sadrzaj>POLJOPRIVREDNO-STOČARSKO-VOĆARSKA ZADRUGA BRANITELJA NATURALIS, OIB 86344566022</izvorni_sadrzaj>
    <derivirana_varijabla naziv="DomainObject.Predmet.ProtustrankaNazivFormatedOIB_1">POLJOPRIVREDNO-STOČARSKO-VOĆARSKA ZADRUGA BRANITELJA NATURALIS, OIB 86344566022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POLJOPRIVREDNO-STOČARSKO-VOĆARSKA ZADRUGA BRANITELJA NATURALIS</item>
    </izvorni_sadrzaj>
    <derivirana_varijabla naziv="DomainObject.Predmet.ProtuStrankaListFormated_1">
      <item>POLJOPRIVREDNO-STOČARSKO-VOĆARSKA ZADRUGA BRANITELJA NATURALIS</item>
    </derivirana_varijabla>
  </DomainObject.Predmet.ProtuStrankaListFormated>
  <DomainObject.Predmet.ProtuStrankaListFormatedOIB>
    <izvorni_sadrzaj>
      <item>POLJOPRIVREDNO-STOČARSKO-VOĆARSKA ZADRUGA BRANITELJA NATURALIS, OIB 86344566022</item>
    </izvorni_sadrzaj>
    <derivirana_varijabla naziv="DomainObject.Predmet.ProtuStrankaListFormatedOIB_1">
      <item>POLJOPRIVREDNO-STOČARSKO-VOĆARSKA ZADRUGA BRANITELJA NATURALIS, OIB 86344566022</item>
    </derivirana_varijabla>
  </DomainObject.Predmet.ProtuStrankaListFormatedOIB>
  <DomainObject.Predmet.ProtuStrankaListFormatedWithAdress>
    <izvorni_sadrzaj>
      <item>POLJOPRIVREDNO-STOČARSKO-VOĆARSKA ZADRUGA BRANITELJA NATURALIS, Slavenskog 9, 10000 Zagreb</item>
    </izvorni_sadrzaj>
    <derivirana_varijabla naziv="DomainObject.Predmet.ProtuStrankaListFormatedWithAdress_1">
      <item>POLJOPRIVREDNO-STOČARSKO-VOĆARSKA ZADRUGA BRANITELJA NATURALIS, Slavenskog 9, 10000 Zagreb</item>
    </derivirana_varijabla>
  </DomainObject.Predmet.ProtuStrankaListFormatedWithAdress>
  <DomainObject.Predmet.ProtuStrankaListFormatedWithAdressOIB>
    <izvorni_sadrzaj>
      <item>POLJOPRIVREDNO-STOČARSKO-VOĆARSKA ZADRUGA BRANITELJA NATURALIS, OIB 86344566022, Slavenskog 9, 10000 Zagreb</item>
    </izvorni_sadrzaj>
    <derivirana_varijabla naziv="DomainObject.Predmet.ProtuStrankaListFormatedWithAdressOIB_1">
      <item>POLJOPRIVREDNO-STOČARSKO-VOĆARSKA ZADRUGA BRANITELJA NATURALIS, OIB 86344566022, Slavenskog 9, 10000 Zagreb</item>
    </derivirana_varijabla>
  </DomainObject.Predmet.ProtuStrankaListFormatedWithAdressOIB>
  <DomainObject.Predmet.ProtuStrankaListNazivFormated>
    <izvorni_sadrzaj>
      <item>POLJOPRIVREDNO-STOČARSKO-VOĆARSKA ZADRUGA BRANITELJA NATURALIS</item>
    </izvorni_sadrzaj>
    <derivirana_varijabla naziv="DomainObject.Predmet.ProtuStrankaListNazivFormated_1">
      <item>POLJOPRIVREDNO-STOČARSKO-VOĆARSKA ZADRUGA BRANITELJA NATURALIS</item>
    </derivirana_varijabla>
  </DomainObject.Predmet.ProtuStrankaListNazivFormated>
  <DomainObject.Predmet.ProtuStrankaListNazivFormatedOIB>
    <izvorni_sadrzaj>
      <item>POLJOPRIVREDNO-STOČARSKO-VOĆARSKA ZADRUGA BRANITELJA NATURALIS, OIB 86344566022</item>
    </izvorni_sadrzaj>
    <derivirana_varijabla naziv="DomainObject.Predmet.ProtuStrankaListNazivFormatedOIB_1">
      <item>POLJOPRIVREDNO-STOČARSKO-VOĆARSKA ZADRUGA BRANITELJA NATURALIS, OIB 86344566022</item>
    </derivirana_varijabla>
  </DomainObject.Predmet.ProtuStrankaListNazivFormatedOIB>
  <DomainObject.Predmet.OstaliListFormated>
    <izvorni_sadrzaj>
      <item>Mirjana Hudoletnjak</item>
    </izvorni_sadrzaj>
    <derivirana_varijabla naziv="DomainObject.Predmet.OstaliListFormated_1">
      <item>Mirjana Hudoletnjak</item>
    </derivirana_varijabla>
  </DomainObject.Predmet.OstaliListFormated>
  <DomainObject.Predmet.OstaliListFormatedOIB>
    <izvorni_sadrzaj>
      <item>Mirjana Hudoletnjak, OIB 08740780824</item>
    </izvorni_sadrzaj>
    <derivirana_varijabla naziv="DomainObject.Predmet.OstaliListFormatedOIB_1">
      <item>Mirjana Hudoletnjak, OIB 08740780824</item>
    </derivirana_varijabla>
  </DomainObject.Predmet.OstaliListFormatedOIB>
  <DomainObject.Predmet.OstaliListFormatedWithAdress>
    <izvorni_sadrzaj>
      <item>Mirjana Hudoletnjak</item>
    </izvorni_sadrzaj>
    <derivirana_varijabla naziv="DomainObject.Predmet.OstaliListFormatedWithAdress_1">
      <item>Mirjana Hudoletnjak</item>
    </derivirana_varijabla>
  </DomainObject.Predmet.OstaliListFormatedWithAdress>
  <DomainObject.Predmet.OstaliListFormatedWithAdressOIB>
    <izvorni_sadrzaj>
      <item>Mirjana Hudoletnjak, OIB 08740780824</item>
    </izvorni_sadrzaj>
    <derivirana_varijabla naziv="DomainObject.Predmet.OstaliListFormatedWithAdressOIB_1">
      <item>Mirjana Hudoletnjak, OIB 08740780824</item>
    </derivirana_varijabla>
  </DomainObject.Predmet.OstaliListFormatedWithAdressOIB>
  <DomainObject.Predmet.OstaliListNazivFormated>
    <izvorni_sadrzaj>
      <item>Mirjana Hudoletnjak</item>
    </izvorni_sadrzaj>
    <derivirana_varijabla naziv="DomainObject.Predmet.OstaliListNazivFormated_1">
      <item>Mirjana Hudoletnjak</item>
    </derivirana_varijabla>
  </DomainObject.Predmet.OstaliListNazivFormated>
  <DomainObject.Predmet.OstaliListNazivFormatedOIB>
    <izvorni_sadrzaj>
      <item>Mirjana Hudoletnjak, OIB 08740780824</item>
    </izvorni_sadrzaj>
    <derivirana_varijabla naziv="DomainObject.Predmet.OstaliListNazivFormatedOIB_1">
      <item>Mirjana Hudoletnjak, OIB 08740780824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POLJOPRIVREDNO-STOČARSKO-VOĆARSKA ZADRUGA BRANITELJA NATURALIS</izvorni_sadrzaj>
    <derivirana_varijabla naziv="DomainObject.Predmet.ProtustrankaIDrugi_1">POLJOPRIVREDNO-STOČARSKO-VOĆARSKA ZADRUGA BRANITELJA NATURALIS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POLJOPRIVREDNO-STOČARSKO-VOĆARSKA ZADRUGA BRANITELJA NATURALIS, OIB 86344566022, Slavenskog 9, 10000 Zagreb</izvorni_sadrzaj>
    <derivirana_varijabla naziv="DomainObject.Predmet.ProtustrankaIDrugiAdressOIB_1">POLJOPRIVREDNO-STOČARSKO-VOĆARSKA ZADRUGA BRANITELJA NATURALIS, OIB 86344566022, Slavenskog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POLJOPRIVREDNO-STOČARSKO-VOĆARSKA ZADRUGA BRANITELJA NATURALIS</item>
      <item>Mirjana Hudoletnjak</item>
    </izvorni_sadrzaj>
    <derivirana_varijabla naziv="DomainObject.Predmet.SudioniciListNaziv_1">
      <item>FINA Regionalni centar Zagreb</item>
      <item>POLJOPRIVREDNO-STOČARSKO-VOĆARSKA ZADRUGA BRANITELJA NATURALIS</item>
      <item>Mirjana Hudoletnjak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POLJOPRIVREDNO-STOČARSKO-VOĆARSKA ZADRUGA BRANITELJA NATURALIS, OIB 86344566022, Slavenskog 9,10000 Zagreb</item>
      <item>Mirjana Hudoletnjak, OIB 08740780824</item>
    </izvorni_sadrzaj>
    <derivirana_varijabla naziv="DomainObject.Predmet.SudioniciListAdressOIB_1">
      <item>FINA Regionalni centar Zagreb, OIB 85821130368, Trg svibanjskih žrtava 1995. 1,10000 Zagreb</item>
      <item>POLJOPRIVREDNO-STOČARSKO-VOĆARSKA ZADRUGA BRANITELJA NATURALIS, OIB 86344566022, Slavenskog 9,10000 Zagreb</item>
      <item>Mirjana Hudoletnjak, OIB 08740780824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86344566022</item>
      <item>, OIB 08740780824</item>
    </izvorni_sadrzaj>
    <derivirana_varijabla naziv="DomainObject.Predmet.SudioniciListNazivOIB_1">
      <item>, OIB 85821130368</item>
      <item>, OIB 86344566022</item>
      <item>, OIB 08740780824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1457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2015-11-30T07:37:00Z</dcterms:created>
  <dc:creator>Gordana Grčić</dc:creator>
  <cp:lastModifiedBy>Gordana Grčić</cp:lastModifiedBy>
  <cp:lastPrinted>2015-11-30T07:37:00Z</cp:lastPrinted>
  <dcterms:modified xmlns:xsi="http://www.w3.org/2001/XMLSchema-instance" xsi:type="dcterms:W3CDTF">2015-11-30T07:40:00Z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