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eb0f" w14:paraId="9f1eb0f" w:rsidRDefault="001E7C50" w:rsidP="005D7BF8" w:rsidR="001E7C50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C50" w:rsidP="005D7BF8" w:rsidR="001E7C5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E7C50" w:rsidP="005D7BF8" w:rsidR="001E7C5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E7C50" w:rsidP="005D7BF8" w:rsidR="001E7C50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E7C50" w:rsidR="001E7C50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7A435A">
        <w:t>u prethodnom postupku radi utvrđivanja pretpostavki</w:t>
      </w:r>
      <w:r w:rsidR="007A435A" w:rsidRPr="007A435A">
        <w:t xml:space="preserve"> za otvaranje stečajnog postupka nad dužnikom trgovačkim društvom </w:t>
      </w:r>
      <w:r w:rsidR="00F653AC" w:rsidRPr="00F653AC">
        <w:rPr>
          <w:b/>
        </w:rPr>
        <w:t>DEMIR jednostavno društvo s ograničenom odgovornošću za ugostiteljstvo, Rijeka, Trampov breg 66, OIB 06774618221</w:t>
      </w:r>
      <w:r w:rsidR="003B135D" w:rsidRPr="003B135D">
        <w:rPr>
          <w:b/>
        </w:rPr>
        <w:t xml:space="preserve">, </w:t>
      </w:r>
      <w:r w:rsidR="007A435A">
        <w:t>odlučujući o zahtjevu privremenog stečajnog upravitelja za nagradu i naknadu troškova,</w:t>
      </w:r>
      <w:r w:rsidR="007A435A" w:rsidRPr="007A435A">
        <w:t xml:space="preserve"> dana </w:t>
      </w:r>
      <w:r w:rsidR="00F653AC">
        <w:t>13. ožujka</w:t>
      </w:r>
      <w:r w:rsidR="00031215">
        <w:t xml:space="preserve"> 2017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031215" w:rsidRPr="00031215">
        <w:rPr>
          <w:b/>
        </w:rPr>
        <w:t>Ibrahim</w:t>
      </w:r>
      <w:r w:rsidR="00031215">
        <w:rPr>
          <w:b/>
        </w:rPr>
        <w:t>u</w:t>
      </w:r>
      <w:r w:rsidR="00031215" w:rsidRPr="00031215">
        <w:rPr>
          <w:b/>
        </w:rPr>
        <w:t xml:space="preserve"> Mehmedović, Rijeka, A. Starčevića 5, OIB 91320064198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F653AC">
        <w:t>5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1A56B9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</w:t>
      </w:r>
      <w:r w:rsidR="005A17E6">
        <w:t>e</w:t>
      </w:r>
      <w:r w:rsidR="00416E78">
        <w:t xml:space="preserve"> I.</w:t>
      </w:r>
      <w:r w:rsidR="00031215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031215" w:rsidRPr="00575247">
        <w:t>Ibrahim</w:t>
      </w:r>
      <w:r w:rsidR="00031215">
        <w:t>a</w:t>
      </w:r>
      <w:r w:rsidR="00031215" w:rsidRPr="00575247">
        <w:t xml:space="preserve"> Mehmedović, Rijeka, A. Starčevića 5, OIB 91320064198</w:t>
      </w:r>
      <w:r w:rsidR="00031215">
        <w:t xml:space="preserve"> </w:t>
      </w:r>
      <w:r w:rsidR="001A56B9">
        <w:t>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</w:t>
      </w:r>
      <w:r w:rsidR="00031215">
        <w:t>HR68 2484 0083 1173 7542 5</w:t>
      </w:r>
      <w:r w:rsidR="007A435A">
        <w:t xml:space="preserve"> kod </w:t>
      </w:r>
      <w:r w:rsidR="00031215">
        <w:t>Raiffeisenbank</w:t>
      </w:r>
      <w:r w:rsidR="007A435A">
        <w:t xml:space="preserve"> Zagreb d.d. Zagreb</w:t>
      </w:r>
      <w:r w:rsidR="005B64E7">
        <w:t xml:space="preserve">, </w:t>
      </w:r>
      <w:r w:rsidR="001A56B9" w:rsidRPr="001A56B9">
        <w:t xml:space="preserve">a iz sredstava Fonda za </w:t>
      </w:r>
      <w:r w:rsidR="001A56B9">
        <w:t>namirenje</w:t>
      </w:r>
      <w:r w:rsidR="001A56B9" w:rsidRPr="001A56B9">
        <w:t xml:space="preserve"> troškova stečajnog postupka iz čl.</w:t>
      </w:r>
      <w:r w:rsidR="001A56B9">
        <w:t>94. st.6.</w:t>
      </w:r>
      <w:r w:rsidR="001A56B9" w:rsidRPr="001A56B9">
        <w:t xml:space="preserve"> </w:t>
      </w:r>
      <w:r w:rsidR="001A56B9">
        <w:t xml:space="preserve">Stečajnog zakona (Narodne novine br. 71/15, dalje: </w:t>
      </w:r>
      <w:r w:rsidR="001A56B9" w:rsidRPr="001A56B9">
        <w:t>SZ-a</w:t>
      </w:r>
      <w:r w:rsidR="001A56B9">
        <w:t>)</w:t>
      </w:r>
      <w:r w:rsidR="00791320" w:rsidRPr="00791320">
        <w:t>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1A56B9" w:rsidP="00214472" w:rsidR="00DE5B76" w:rsidRPr="00031215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C65432">
        <w:rPr>
          <w:bCs/>
        </w:rPr>
        <w:t xml:space="preserve">od </w:t>
      </w:r>
      <w:r w:rsidR="00F653AC">
        <w:rPr>
          <w:bCs/>
        </w:rPr>
        <w:t>09. prosinca</w:t>
      </w:r>
      <w:r w:rsidR="007A435A">
        <w:rPr>
          <w:bCs/>
        </w:rPr>
        <w:t xml:space="preserve"> 2016.</w:t>
      </w:r>
      <w:r w:rsidR="00416E78">
        <w:rPr>
          <w:bCs/>
        </w:rPr>
        <w:t xml:space="preserve"> </w:t>
      </w:r>
      <w:r w:rsidR="00214472" w:rsidRPr="008B6081">
        <w:rPr>
          <w:bCs/>
        </w:rPr>
        <w:t>g</w:t>
      </w:r>
      <w:r w:rsidR="005B64E7">
        <w:rPr>
          <w:bCs/>
        </w:rPr>
        <w:t>odine</w:t>
      </w:r>
      <w:r w:rsidR="00214472" w:rsidRPr="008B6081">
        <w:rPr>
          <w:bCs/>
        </w:rPr>
        <w:t xml:space="preserve"> </w:t>
      </w:r>
      <w:r w:rsidR="00F653AC">
        <w:rPr>
          <w:bCs/>
        </w:rPr>
        <w:t xml:space="preserve">određena je mjera osiguranja iz čl.118. st.2. SZ-a imenovanjem privremenog stečajnog upravitelja Ibrahima Mehmedovića iz Rijeke, A. Starčevića 5. 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</w:t>
      </w:r>
      <w:r w:rsidR="001A56B9">
        <w:rPr>
          <w:bCs/>
        </w:rPr>
        <w:t xml:space="preserve">o </w:t>
      </w:r>
      <w:r w:rsidR="00DE5B76">
        <w:rPr>
          <w:bCs/>
        </w:rPr>
        <w:t>postojanju stečajnih razloga nad dužnikom</w:t>
      </w:r>
      <w:r w:rsidR="001A56B9">
        <w:rPr>
          <w:bCs/>
        </w:rPr>
        <w:t xml:space="preserve">, a posebno mogu li se imovinom dužnika </w:t>
      </w:r>
      <w:r w:rsidR="00F653AC">
        <w:rPr>
          <w:bCs/>
        </w:rPr>
        <w:t>namiriti</w:t>
      </w:r>
      <w:r w:rsidR="001A56B9">
        <w:rPr>
          <w:bCs/>
        </w:rPr>
        <w:t xml:space="preserve"> troškovi postupka</w:t>
      </w:r>
      <w:r w:rsidR="00DE5B76">
        <w:rPr>
          <w:bCs/>
        </w:rPr>
        <w:t>.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</w:t>
      </w:r>
      <w:r w:rsidR="00031215">
        <w:t>Narodne novine broj</w:t>
      </w:r>
      <w:r w:rsidR="00AD3E2E">
        <w:t xml:space="preserve"> 105/15)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AF1FBF">
        <w:t xml:space="preserve">, 3. i 6. </w:t>
      </w:r>
      <w:r w:rsidR="001A56B9">
        <w:t>SZ-a</w:t>
      </w:r>
      <w:r w:rsidR="00206C63">
        <w:t xml:space="preserve"> riješiti kao u </w:t>
      </w:r>
      <w:r w:rsidR="00AF1FBF">
        <w:t>izreci.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F653AC">
        <w:t>13. ožujka</w:t>
      </w:r>
      <w:r w:rsidR="00031215">
        <w:t xml:space="preserve"> 2017</w:t>
      </w:r>
      <w:r w:rsidR="00F87FDE">
        <w:t>. godine</w:t>
      </w:r>
    </w:p>
    <w:p w:rsidRDefault="00AF1FBF" w:rsidP="005A17E6" w:rsidR="00AF1FBF">
      <w:pPr>
        <w:ind w:firstLine="708" w:left="1416"/>
        <w:jc w:val="right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2A008D">
        <w:rPr>
          <w:b/>
        </w:rPr>
        <w:tab/>
      </w:r>
      <w:r w:rsidR="002A008D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0A7D22">
        <w:t xml:space="preserve"> </w:t>
      </w:r>
      <w:r w:rsidR="005A17E6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F653AC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653AC">
        <w:rPr>
          <w:szCs w:val="22"/>
        </w:rPr>
        <w:t xml:space="preserve">. </w:t>
      </w:r>
      <w:r w:rsidR="00F653AC" w:rsidRPr="00F653AC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F653AC" w:rsidP="00214472" w:rsidR="00F653AC">
      <w:pPr>
        <w:jc w:val="both"/>
        <w:rPr>
          <w:szCs w:val="22"/>
        </w:rPr>
      </w:pPr>
    </w:p>
    <w:p w:rsidRDefault="00AF1FBF" w:rsidP="00214472" w:rsidR="00AF1FBF">
      <w:pPr>
        <w:rPr>
          <w:b/>
          <w:sz w:val="20"/>
          <w:szCs w:val="20"/>
        </w:rPr>
      </w:pPr>
    </w:p>
    <w:p w:rsidRDefault="00AF1FBF" w:rsidP="00214472" w:rsidR="00AF1FBF">
      <w:pPr>
        <w:rPr>
          <w:b/>
          <w:sz w:val="20"/>
          <w:szCs w:val="20"/>
        </w:rPr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F653AC">
        <w:rPr>
          <w:sz w:val="20"/>
          <w:szCs w:val="20"/>
        </w:rPr>
        <w:t>13.3</w:t>
      </w:r>
      <w:r w:rsidR="00031215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C5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F653AC">
      <w:t>813</w:t>
    </w:r>
    <w:r w:rsidR="003B135D">
      <w:t>/16-</w:t>
    </w:r>
    <w:r w:rsidR="00F653AC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A78B5"/>
    <w:rsid w:val="000A7D22"/>
    <w:rsid w:val="000E4805"/>
    <w:rsid w:val="00123766"/>
    <w:rsid w:val="00137298"/>
    <w:rsid w:val="001937F7"/>
    <w:rsid w:val="001A56B9"/>
    <w:rsid w:val="001E7C50"/>
    <w:rsid w:val="00206C63"/>
    <w:rsid w:val="00214472"/>
    <w:rsid w:val="002318E9"/>
    <w:rsid w:val="00271766"/>
    <w:rsid w:val="002909CE"/>
    <w:rsid w:val="002A008D"/>
    <w:rsid w:val="0030327A"/>
    <w:rsid w:val="00312847"/>
    <w:rsid w:val="00316A04"/>
    <w:rsid w:val="003270C3"/>
    <w:rsid w:val="003565CB"/>
    <w:rsid w:val="003A0D93"/>
    <w:rsid w:val="003B135D"/>
    <w:rsid w:val="003C0F75"/>
    <w:rsid w:val="00416E78"/>
    <w:rsid w:val="00437396"/>
    <w:rsid w:val="00445D45"/>
    <w:rsid w:val="005712C4"/>
    <w:rsid w:val="005A17E6"/>
    <w:rsid w:val="005B64E7"/>
    <w:rsid w:val="005F450A"/>
    <w:rsid w:val="006268A4"/>
    <w:rsid w:val="0064787B"/>
    <w:rsid w:val="00682818"/>
    <w:rsid w:val="006F74A6"/>
    <w:rsid w:val="007863DC"/>
    <w:rsid w:val="00791320"/>
    <w:rsid w:val="007A435A"/>
    <w:rsid w:val="007D2B49"/>
    <w:rsid w:val="007E16AF"/>
    <w:rsid w:val="00850331"/>
    <w:rsid w:val="008B6081"/>
    <w:rsid w:val="008B77D5"/>
    <w:rsid w:val="008D25AF"/>
    <w:rsid w:val="0095082E"/>
    <w:rsid w:val="0098264F"/>
    <w:rsid w:val="009929AA"/>
    <w:rsid w:val="009A5E54"/>
    <w:rsid w:val="009E169F"/>
    <w:rsid w:val="009F3C0A"/>
    <w:rsid w:val="00A0703C"/>
    <w:rsid w:val="00A50178"/>
    <w:rsid w:val="00A52130"/>
    <w:rsid w:val="00AC6F47"/>
    <w:rsid w:val="00AD3E2E"/>
    <w:rsid w:val="00AF1FBF"/>
    <w:rsid w:val="00B032AC"/>
    <w:rsid w:val="00B35D11"/>
    <w:rsid w:val="00B60DCD"/>
    <w:rsid w:val="00BA591A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653AC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C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C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C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C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E7C50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E7C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7C5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C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C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C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C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E7C50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E7C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7C5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 j.d.o.o.</izvorni_sadrzaj>
    <derivirana_varijabla naziv="DomainObject.Predmet.ProtustrankaFormated_1">  DEMIR j.d.o.o.</derivirana_varijabla>
  </DomainObject.Predmet.ProtustrankaFormated>
  <DomainObject.Predmet.ProtustrankaFormatedOIB>
    <izvorni_sadrzaj>  DEMIR j.d.o.o., OIB 06774618221</izvorni_sadrzaj>
    <derivirana_varijabla naziv="DomainObject.Predmet.ProtustrankaFormatedOIB_1">  DEMIR j.d.o.o., OIB 06774618221</derivirana_varijabla>
  </DomainObject.Predmet.ProtustrankaFormatedOIB>
  <DomainObject.Predmet.ProtustrankaFormatedWithAdress>
    <izvorni_sadrzaj> DEMIR j.d.o.o., Trampov breg 66, 51000 Rijeka</izvorni_sadrzaj>
    <derivirana_varijabla naziv="DomainObject.Predmet.ProtustrankaFormatedWithAdress_1"> DEMIR j.d.o.o., Trampov breg 66, 51000 Rijeka</derivirana_varijabla>
  </DomainObject.Predmet.ProtustrankaFormatedWithAdress>
  <DomainObject.Predmet.ProtustrankaFormatedWithAdressOIB>
    <izvorni_sadrzaj> DEMIR j.d.o.o., OIB 06774618221, Trampov breg 66, 51000 Rijeka</izvorni_sadrzaj>
    <derivirana_varijabla naziv="DomainObject.Predmet.ProtustrankaFormatedWithAdressOIB_1"> DEMIR j.d.o.o., OIB 06774618221, Trampov breg 66, 51000 Rijeka</derivirana_varijabla>
  </DomainObject.Predmet.ProtustrankaFormatedWithAdressOIB>
  <DomainObject.Predmet.ProtustrankaWithAdress>
    <izvorni_sadrzaj>DEMIR j.d.o.o. Trampov breg 66, 51000 Rijeka</izvorni_sadrzaj>
    <derivirana_varijabla naziv="DomainObject.Predmet.ProtustrankaWithAdress_1">DEMIR j.d.o.o. Trampov breg 66, 51000 Rijeka</derivirana_varijabla>
  </DomainObject.Predmet.ProtustrankaWithAdress>
  <DomainObject.Predmet.ProtustrankaWithAdressOIB>
    <izvorni_sadrzaj>DEMIR j.d.o.o., OIB 06774618221, Trampov breg 66, 51000 Rijeka</izvorni_sadrzaj>
    <derivirana_varijabla naziv="DomainObject.Predmet.ProtustrankaWithAdressOIB_1">DEMIR j.d.o.o., OIB 06774618221, Trampov breg 66, 51000 Rijeka</derivirana_varijabla>
  </DomainObject.Predmet.ProtustrankaWithAdressOIB>
  <DomainObject.Predmet.ProtustrankaNazivFormated>
    <izvorni_sadrzaj>DEMIR j.d.o.o.</izvorni_sadrzaj>
    <derivirana_varijabla naziv="DomainObject.Predmet.ProtustrankaNazivFormated_1">DEMIR j.d.o.o.</derivirana_varijabla>
  </DomainObject.Predmet.ProtustrankaNazivFormated>
  <DomainObject.Predmet.ProtustrankaNazivFormatedOIB>
    <izvorni_sadrzaj>DEMIR j.d.o.o., OIB 06774618221</izvorni_sadrzaj>
    <derivirana_varijabla naziv="DomainObject.Predmet.ProtustrankaNazivFormatedOIB_1">DEMIR j.d.o.o., OIB 06774618221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DEMIR j.d.o.o.</item>
    </izvorni_sadrzaj>
    <derivirana_varijabla naziv="DomainObject.Predmet.ProtuStrankaListFormated_1">
      <item>DEMIR j.d.o.o.</item>
    </derivirana_varijabla>
  </DomainObject.Predmet.ProtuStrankaListFormated>
  <DomainObject.Predmet.ProtuStrankaListFormatedOIB>
    <izvorni_sadrzaj>
      <item>DEMIR j.d.o.o., OIB 06774618221</item>
    </izvorni_sadrzaj>
    <derivirana_varijabla naziv="DomainObject.Predmet.ProtuStrankaListFormatedOIB_1">
      <item>DEMIR j.d.o.o., OIB 06774618221</item>
    </derivirana_varijabla>
  </DomainObject.Predmet.ProtuStrankaListFormatedOIB>
  <DomainObject.Predmet.ProtuStrankaListFormatedWithAdress>
    <izvorni_sadrzaj>
      <item>DEMIR j.d.o.o., Trampov breg 66, 51000 Rijeka</item>
    </izvorni_sadrzaj>
    <derivirana_varijabla naziv="DomainObject.Predmet.ProtuStrankaListFormatedWithAdress_1">
      <item>DEMIR j.d.o.o., Trampov breg 66, 51000 Rijeka</item>
    </derivirana_varijabla>
  </DomainObject.Predmet.ProtuStrankaListFormatedWithAdress>
  <DomainObject.Predmet.ProtuStrankaListFormatedWithAdressOIB>
    <izvorni_sadrzaj>
      <item>DEMIR j.d.o.o., OIB 06774618221, Trampov breg 66, 51000 Rijeka</item>
    </izvorni_sadrzaj>
    <derivirana_varijabla naziv="DomainObject.Predmet.ProtuStrankaListFormatedWithAdressOIB_1">
      <item>DEMIR j.d.o.o., OIB 06774618221, Trampov breg 66, 51000 Rijeka</item>
    </derivirana_varijabla>
  </DomainObject.Predmet.ProtuStrankaListFormatedWithAdressOIB>
  <DomainObject.Predmet.ProtuStrankaListNazivFormated>
    <izvorni_sadrzaj>
      <item>DEMIR j.d.o.o.</item>
    </izvorni_sadrzaj>
    <derivirana_varijabla naziv="DomainObject.Predmet.ProtuStrankaListNazivFormated_1">
      <item>DEMIR j.d.o.o.</item>
    </derivirana_varijabla>
  </DomainObject.Predmet.ProtuStrankaListNazivFormated>
  <DomainObject.Predmet.ProtuStrankaListNazivFormatedOIB>
    <izvorni_sadrzaj>
      <item>DEMIR j.d.o.o., OIB 06774618221</item>
    </izvorni_sadrzaj>
    <derivirana_varijabla naziv="DomainObject.Predmet.ProtuStrankaListNazivFormatedOIB_1">
      <item>DEMIR j.d.o.o., OIB 06774618221</item>
    </derivirana_varijabla>
  </DomainObject.Predmet.ProtuStrankaListNazivFormatedOIB>
  <DomainObject.Predmet.OstaliListFormated>
    <izvorni_sadrzaj>
      <item>Jasmina Makić</item>
      <item>IBRAHIM MEHMEDOVIĆ</item>
    </izvorni_sadrzaj>
    <derivirana_varijabla naziv="DomainObject.Predmet.OstaliListFormated_1">
      <item>Jasmina Makić</item>
      <item>IBRAHIM MEHMEDOVIĆ</item>
    </derivirana_varijabla>
  </DomainObject.Predmet.OstaliListFormated>
  <DomainObject.Predmet.OstaliListFormatedOIB>
    <izvorni_sadrzaj>
      <item>Jasmina Makić, OIB 17347387753</item>
      <item>IBRAHIM MEHMEDOVIĆ</item>
    </izvorni_sadrzaj>
    <derivirana_varijabla naziv="DomainObject.Predmet.OstaliListFormatedOIB_1">
      <item>Jasmina Makić, OIB 17347387753</item>
      <item>IBRAHIM MEHMEDOVIĆ</item>
    </derivirana_varijabla>
  </DomainObject.Predmet.OstaliListFormatedOIB>
  <DomainObject.Predmet.OstaliListFormatedWithAdress>
    <izvorni_sadrzaj>
      <item>Jasmina Makić, Milice Jadranić 7c, 51000 Rijeka</item>
      <item>IBRAHIM MEHMEDOVIĆ</item>
    </izvorni_sadrzaj>
    <derivirana_varijabla naziv="DomainObject.Predmet.OstaliListFormatedWithAdress_1">
      <item>Jasmina Makić, Milice Jadranić 7c, 51000 Rijeka</item>
      <item>IBRAHIM MEHMEDOVIĆ</item>
    </derivirana_varijabla>
  </DomainObject.Predmet.OstaliListFormatedWithAdress>
  <DomainObject.Predmet.OstaliListFormatedWithAdressOIB>
    <izvorni_sadrzaj>
      <item>Jasmina Makić, OIB 17347387753, Milice Jadranić 7c, 51000 Rijeka</item>
      <item>IBRAHIM MEHMEDOVIĆ</item>
    </izvorni_sadrzaj>
    <derivirana_varijabla naziv="DomainObject.Predmet.OstaliListFormatedWithAdressOIB_1">
      <item>Jasmina Makić, OIB 17347387753, Milice Jadranić 7c, 51000 Rijeka</item>
      <item>IBRAHIM MEHMEDOVIĆ</item>
    </derivirana_varijabla>
  </DomainObject.Predmet.OstaliListFormatedWithAdressOIB>
  <DomainObject.Predmet.OstaliListNazivFormated>
    <izvorni_sadrzaj>
      <item>Jasmina Makić</item>
      <item>IBRAHIM MEHMEDOVIĆ</item>
    </izvorni_sadrzaj>
    <derivirana_varijabla naziv="DomainObject.Predmet.OstaliListNazivFormated_1">
      <item>Jasmina Makić</item>
      <item>IBRAHIM MEHMEDOVIĆ</item>
    </derivirana_varijabla>
  </DomainObject.Predmet.OstaliListNazivFormated>
  <DomainObject.Predmet.OstaliListNazivFormatedOIB>
    <izvorni_sadrzaj>
      <item>Jasmina Makić, OIB 17347387753</item>
      <item>IBRAHIM MEHMEDOVIĆ</item>
    </izvorni_sadrzaj>
    <derivirana_varijabla naziv="DomainObject.Predmet.OstaliListNazivFormatedOIB_1">
      <item>Jasmina Makić, OIB 17347387753</item>
      <item>IBRAHIM MEHMEDOVIĆ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DEMIR j.d.o.o.</izvorni_sadrzaj>
    <derivirana_varijabla naziv="DomainObject.Predmet.ProtustrankaIDrugi_1">DEMIR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DEMIR j.d.o.o., OIB 06774618221, Trampov breg 66, 51000 Rijeka</izvorni_sadrzaj>
    <derivirana_varijabla naziv="DomainObject.Predmet.ProtustrankaIDrugiAdressOIB_1">DEMIR j.d.o.o., OIB 06774618221, Trampov breg 66,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DEMIR j.d.o.o.</item>
      <item>Jasmina Makić</item>
      <item>IBRAHIM MEHMEDOVIĆ</item>
    </izvorni_sadrzaj>
    <derivirana_varijabla naziv="DomainObject.Predmet.SudioniciListNaziv_1">
      <item>FINA  Rijeka</item>
      <item>DEMIR j.d.o.o.</item>
      <item>Jasmina Makić</item>
      <item>IBRAHIM MEHMEDOVIĆ</item>
    </derivirana_varijabla>
  </DomainObject.Predmet.SudioniciListNaziv>
  <DomainObject.Predmet.SudioniciListAdressOIB>
    <izvorni_sadrzaj>
      <item>FINA  Rijeka, OIB 85821130368, Frana Kurelca 8,51000 Rijeka</item>
      <item>DEMIR j.d.o.o., OIB 06774618221, Trampov breg 66,51000 Rijeka</item>
      <item>Jasmina Makić, OIB 17347387753, Milice Jadranić 7c,51000 Rijeka</item>
      <item>IBRAHIM MEHMEDOVIĆ</item>
    </izvorni_sadrzaj>
    <derivirana_varijabla naziv="DomainObject.Predmet.SudioniciListAdressOIB_1">
      <item>FINA  Rijeka, OIB 85821130368, Frana Kurelca 8,51000 Rijeka</item>
      <item>DEMIR j.d.o.o., OIB 06774618221, Trampov breg 66,51000 Rijeka</item>
      <item>Jasmina Makić, OIB 17347387753, Milice Jadranić 7c,51000 Rijeka</item>
      <item>IBRAHIM MEHMEDOVIĆ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06774618221</item>
      <item>, OIB 17347387753</item>
      <item>, OIB null</item>
    </izvorni_sadrzaj>
    <derivirana_varijabla naziv="DomainObject.Predmet.SudioniciListNazivOIB_1">
      <item>, OIB 85821130368</item>
      <item>, OIB 06774618221</item>
      <item>, OIB 17347387753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8D31A6-2544-413A-AF54-1A0A713C3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2219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2017-03-13T09:04:00Z</dcterms:created>
  <dc:creator>dcmelik</dc:creator>
  <cp:lastModifiedBy>Jasna Radulović</cp:lastModifiedBy>
  <cp:lastPrinted>2017-02-22T13:16:00Z</cp:lastPrinted>
  <dcterms:modified xmlns:xsi="http://www.w3.org/2001/XMLSchema-instance" xsi:type="dcterms:W3CDTF">2017-03-13T09:07:00Z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