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edda" w14:paraId="610edda" w:rsidRDefault="008D6901" w:rsidP="008D6901" w:rsidR="008D690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  <w:t xml:space="preserve">            13 St-</w:t>
      </w:r>
      <w:r w:rsidR="008A281B">
        <w:rPr>
          <w:sz w:val="22"/>
          <w:szCs w:val="22"/>
        </w:rPr>
        <w:t>602/16-21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8A281B">
        <w:t>B-art j.d.o.o. Osijek, Pavla Pejačevića 7, MBS: 030129398, OIB: 28495269247,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876D0C">
        <w:t>22. ožujka 2017. godine,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876D0C" w:rsidP="000C1512" w:rsidR="000C1512">
      <w:pPr>
        <w:pStyle w:val="Tijeloteksta"/>
        <w:numPr>
          <w:ilvl w:val="0"/>
          <w:numId w:val="25"/>
        </w:numPr>
      </w:pPr>
      <w:r w:rsidRPr="008A281B">
        <w:rPr>
          <w:bCs/>
        </w:rPr>
        <w:t>Stečajnom</w:t>
      </w:r>
      <w:r w:rsidR="00E94D82" w:rsidRPr="008A281B">
        <w:rPr>
          <w:bCs/>
        </w:rPr>
        <w:t xml:space="preserve"> upravitelj</w:t>
      </w:r>
      <w:r w:rsidRPr="008A281B">
        <w:rPr>
          <w:bCs/>
        </w:rPr>
        <w:t xml:space="preserve">u </w:t>
      </w:r>
      <w:r w:rsidR="00D46579">
        <w:t>Davoru</w:t>
      </w:r>
      <w:r w:rsidR="000C1512">
        <w:t xml:space="preserve"> Lamza, Osijek</w:t>
      </w:r>
      <w:r w:rsidR="00F2638E">
        <w:t xml:space="preserve">, </w:t>
      </w:r>
      <w:r w:rsidR="000C1512">
        <w:t>Zagrebačka 17,</w:t>
      </w:r>
      <w:r w:rsidR="00F2638E">
        <w:t xml:space="preserve"> OIB: </w:t>
      </w:r>
      <w:r w:rsidR="000C1512">
        <w:t>55486063770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8A281B" w:rsidRPr="005F32B9">
        <w:t xml:space="preserve">dužnikom  </w:t>
      </w:r>
      <w:r w:rsidR="008A281B">
        <w:t>B-art j.d.o.o. Osijek, Pavla Pejačevića 7, MBS: 030129398, OIB: 28495269247.</w:t>
      </w:r>
    </w:p>
    <w:p w:rsidRDefault="008A281B" w:rsidP="008A281B" w:rsidR="008A281B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</w:t>
      </w:r>
      <w:r w:rsidR="000C1512">
        <w:t xml:space="preserve"> </w:t>
      </w:r>
      <w:r>
        <w:t xml:space="preserve"> isplati na žiro račun stečajn</w:t>
      </w:r>
      <w:r w:rsidR="000C1512">
        <w:t>og</w:t>
      </w:r>
      <w:r>
        <w:t xml:space="preserve"> </w:t>
      </w:r>
      <w:r w:rsidR="00F35285">
        <w:t>upravitelj</w:t>
      </w:r>
      <w:r w:rsidR="000C1512">
        <w:t>a</w:t>
      </w:r>
      <w:r w:rsidR="00CE72CB">
        <w:t xml:space="preserve"> </w:t>
      </w:r>
      <w:r w:rsidR="000C1512">
        <w:t xml:space="preserve"> </w:t>
      </w:r>
      <w:r w:rsidR="00D46579">
        <w:t xml:space="preserve">Davor </w:t>
      </w:r>
      <w:r w:rsidR="008A281B">
        <w:t xml:space="preserve">Lamza, Osijek, Zagrebačka </w:t>
      </w:r>
      <w:r w:rsidR="000C1512">
        <w:t xml:space="preserve">7, OIB: 55486063770, </w:t>
      </w:r>
      <w:r w:rsidR="00747DCE">
        <w:t>IBAN: HR</w:t>
      </w:r>
      <w:r w:rsidR="00876D0C">
        <w:t>4023600003112304887</w:t>
      </w:r>
      <w:r w:rsidR="00747DCE">
        <w:t xml:space="preserve">, sa kontovnika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6737FA" w:rsidR="006737FA">
      <w:pPr>
        <w:pStyle w:val="Tijeloteksta"/>
        <w:ind w:firstLine="708"/>
        <w:rPr>
          <w:bCs/>
        </w:rPr>
      </w:pPr>
      <w:r>
        <w:rPr>
          <w:bCs/>
        </w:rPr>
        <w:t xml:space="preserve">Rješenjem ovog suda </w:t>
      </w:r>
      <w:r w:rsidR="008A281B">
        <w:rPr>
          <w:bCs/>
        </w:rPr>
        <w:t xml:space="preserve">13 </w:t>
      </w:r>
      <w:r>
        <w:rPr>
          <w:bCs/>
        </w:rPr>
        <w:t>St-</w:t>
      </w:r>
      <w:r w:rsidR="008A281B">
        <w:rPr>
          <w:bCs/>
        </w:rPr>
        <w:t>602/16-10</w:t>
      </w:r>
      <w:r>
        <w:rPr>
          <w:bCs/>
        </w:rPr>
        <w:t xml:space="preserve"> godine pokrenut je prethodni postupak nad dužnikom</w:t>
      </w:r>
      <w:r w:rsidR="008A281B" w:rsidRPr="008A281B">
        <w:t xml:space="preserve"> </w:t>
      </w:r>
      <w:r w:rsidR="008A281B">
        <w:t>B-art j.d.o.o. Osijek, Pavla Pejačevića 7, MBS: 030129398, OIB: 28495269247.</w:t>
      </w:r>
      <w:r>
        <w:rPr>
          <w:bCs/>
        </w:rPr>
        <w:t xml:space="preserve"> Istim rješenjem imenovan je </w:t>
      </w:r>
      <w:r w:rsidR="000C1512">
        <w:rPr>
          <w:bCs/>
        </w:rPr>
        <w:t>privremeni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0C1512">
        <w:rPr>
          <w:bCs/>
        </w:rPr>
        <w:t xml:space="preserve">i upravitelj </w:t>
      </w:r>
      <w:r w:rsidR="00D46579">
        <w:t>Davor</w:t>
      </w:r>
      <w:r w:rsidR="000C1512">
        <w:t xml:space="preserve"> Lamza, Osijek, Zagrebačka 17, OIB: 55486063770,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6737FA" w:rsidP="006737FA" w:rsidR="006737FA">
      <w:pPr>
        <w:pStyle w:val="Tijeloteksta"/>
        <w:ind w:firstLine="708"/>
        <w:rPr>
          <w:bCs/>
        </w:rPr>
      </w:pPr>
    </w:p>
    <w:p w:rsidRDefault="008A281B" w:rsidP="006737FA" w:rsidR="008A281B">
      <w:pPr>
        <w:pStyle w:val="Tijeloteksta"/>
        <w:ind w:firstLine="708"/>
        <w:rPr>
          <w:bCs/>
        </w:rPr>
      </w:pPr>
    </w:p>
    <w:p w:rsidRDefault="006737FA" w:rsidP="006737FA" w:rsidR="006737FA">
      <w:pPr>
        <w:pStyle w:val="Tijeloteksta"/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13 St-</w:t>
      </w:r>
      <w:r w:rsidR="008A281B">
        <w:rPr>
          <w:sz w:val="22"/>
          <w:szCs w:val="22"/>
        </w:rPr>
        <w:t>602/16-21</w:t>
      </w:r>
    </w:p>
    <w:p w:rsidRDefault="006737FA" w:rsidP="006737FA" w:rsidR="006737FA">
      <w:pPr>
        <w:pStyle w:val="Tijeloteksta"/>
        <w:ind w:firstLine="708"/>
        <w:jc w:val="right"/>
        <w:rPr>
          <w:sz w:val="22"/>
          <w:szCs w:val="22"/>
        </w:rPr>
      </w:pPr>
    </w:p>
    <w:p w:rsidRDefault="006737FA" w:rsidP="006737FA" w:rsidR="006737FA">
      <w:pPr>
        <w:pStyle w:val="Tijeloteksta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6737FA" w:rsidP="006737FA" w:rsidR="006737FA">
      <w:pPr>
        <w:pStyle w:val="Tijeloteksta"/>
        <w:rPr>
          <w:bCs/>
        </w:rPr>
      </w:pPr>
    </w:p>
    <w:p w:rsidRDefault="006737FA" w:rsidP="006737FA" w:rsidR="006737FA">
      <w:pPr>
        <w:pStyle w:val="Tijeloteksta"/>
        <w:ind w:firstLine="708"/>
        <w:rPr>
          <w:bCs/>
        </w:rPr>
      </w:pPr>
    </w:p>
    <w:p w:rsidRDefault="00B03C6B" w:rsidP="006737FA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737FA">
        <w:rPr>
          <w:bCs/>
        </w:rPr>
        <w:t>i stečajni</w:t>
      </w:r>
      <w:r>
        <w:rPr>
          <w:bCs/>
        </w:rPr>
        <w:t xml:space="preserve"> upravitelj o</w:t>
      </w:r>
      <w:r w:rsidR="006737FA">
        <w:rPr>
          <w:bCs/>
        </w:rPr>
        <w:t>bavio</w:t>
      </w:r>
      <w:r>
        <w:rPr>
          <w:bCs/>
        </w:rPr>
        <w:t xml:space="preserve"> je sv</w:t>
      </w:r>
      <w:r w:rsidR="006737FA">
        <w:rPr>
          <w:bCs/>
        </w:rPr>
        <w:t>e potrebne radnje, te je sastavio</w:t>
      </w:r>
      <w:r>
        <w:rPr>
          <w:bCs/>
        </w:rPr>
        <w:t xml:space="preserve"> i dostavi</w:t>
      </w:r>
      <w:r w:rsidR="006737FA">
        <w:rPr>
          <w:bCs/>
        </w:rPr>
        <w:t>o</w:t>
      </w:r>
      <w:r>
        <w:rPr>
          <w:bCs/>
        </w:rPr>
        <w:t xml:space="preserve"> svoje pisano izvješće i nazoči</w:t>
      </w:r>
      <w:r w:rsidR="006737FA">
        <w:rPr>
          <w:bCs/>
        </w:rPr>
        <w:t>o</w:t>
      </w:r>
      <w:r>
        <w:rPr>
          <w:bCs/>
        </w:rPr>
        <w:t xml:space="preserve"> ročištu radi izjašnjenja o prijedlogu i raspravi o pretpostavkama  za otvaranje stečajnog postupka održanog dana </w:t>
      </w:r>
      <w:r w:rsidR="008A281B">
        <w:rPr>
          <w:bCs/>
        </w:rPr>
        <w:t>15. veljače</w:t>
      </w:r>
      <w:r w:rsidR="006737FA">
        <w:rPr>
          <w:bCs/>
        </w:rPr>
        <w:t xml:space="preserve"> 2017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6737FA">
        <w:t>22. ožujka  2017. godine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6737FA" w:rsidP="003A3426" w:rsidR="006737FA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6737FA" w:rsidP="006737FA" w:rsidR="006737FA" w:rsidRPr="003A3426">
      <w:r>
        <w:t>Marija Galić</w:t>
      </w:r>
      <w:r w:rsidRPr="003A3426">
        <w:t xml:space="preserve"> </w:t>
      </w:r>
      <w:r w:rsidR="00BF16B1">
        <w:tab/>
      </w:r>
      <w:r w:rsidR="00BF16B1">
        <w:tab/>
      </w:r>
      <w:r w:rsidR="00BF16B1">
        <w:tab/>
      </w:r>
      <w:r w:rsidR="00BF16B1">
        <w:tab/>
      </w:r>
      <w:r w:rsidR="00BF16B1">
        <w:tab/>
      </w:r>
      <w:r w:rsidR="00BF16B1">
        <w:tab/>
      </w:r>
      <w:r w:rsidR="00BF16B1">
        <w:tab/>
      </w:r>
      <w:r w:rsidR="00BF16B1">
        <w:tab/>
        <w:t xml:space="preserve">       Jadranka Herman</w:t>
      </w:r>
    </w:p>
    <w:p w:rsidRDefault="006737FA" w:rsidP="003A3426" w:rsidR="006737FA" w:rsidRPr="003A3426">
      <w:pPr>
        <w:ind w:firstLine="720" w:left="5760"/>
      </w:pPr>
    </w:p>
    <w:p w:rsidRDefault="006737FA" w:rsidP="003A3426" w:rsidR="006737FA" w:rsidRPr="003A3426">
      <w:pPr>
        <w:ind w:firstLine="720" w:left="5760"/>
      </w:pPr>
    </w:p>
    <w:p w:rsidRDefault="006737FA" w:rsidP="003A3426" w:rsidR="006737FA" w:rsidRPr="003A3426">
      <w:pPr>
        <w:jc w:val="both"/>
      </w:pPr>
      <w:r w:rsidRPr="003A3426">
        <w:rPr>
          <w:b/>
        </w:rPr>
        <w:t>NAPUTAK  O PRAVNOM LIJEKU</w:t>
      </w:r>
      <w:r w:rsidRPr="003A3426">
        <w:t xml:space="preserve"> : </w:t>
      </w:r>
    </w:p>
    <w:p w:rsidRDefault="006737FA" w:rsidP="003A3426" w:rsidR="006737FA" w:rsidRPr="003A3426">
      <w:pPr>
        <w:jc w:val="both"/>
      </w:pPr>
      <w:r w:rsidRPr="003A3426">
        <w:t xml:space="preserve">Protiv ovog rješenja može nezadovoljna stranka uložiti žalbu Visokom trgovačkom sudu Republike Hrvatske u Zagrebu u roku od 8 dana pismeno u 3 primjerka putem ovoga suda. </w:t>
      </w:r>
    </w:p>
    <w:p w:rsidRDefault="006737FA" w:rsidP="003A3426" w:rsidR="006737FA" w:rsidRPr="003A3426">
      <w:pPr>
        <w:jc w:val="both"/>
      </w:pPr>
    </w:p>
    <w:p w:rsidRDefault="006737FA" w:rsidP="006737FA" w:rsidR="007E4D9D">
      <w:r w:rsidRPr="003A3426">
        <w:tab/>
      </w:r>
      <w:r w:rsidRPr="003A3426">
        <w:tab/>
      </w:r>
      <w:r w:rsidRPr="003A3426">
        <w:tab/>
      </w:r>
      <w:r w:rsidRPr="003A3426">
        <w:tab/>
        <w:t xml:space="preserve">                               </w:t>
      </w:r>
      <w:r>
        <w:t xml:space="preserve">                              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</w:t>
      </w:r>
      <w:r w:rsidR="006737FA">
        <w:t xml:space="preserve"> </w:t>
      </w:r>
      <w:r w:rsidRPr="007B3432">
        <w:t>N</w:t>
      </w:r>
      <w:r w:rsidR="006737FA">
        <w:t xml:space="preserve"> </w:t>
      </w:r>
      <w:r w:rsidRPr="007B3432">
        <w:t>A</w:t>
      </w:r>
      <w:r w:rsidR="006737FA">
        <w:t xml:space="preserve"> :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6737FA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 15.4.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6737FA" w:rsidP="006737FA" w:rsidR="006737FA" w:rsidRPr="00A930D6"/>
    <w:sectPr w:rsidSect="00254F96" w:rsidR="006737FA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47D" w:rsidR="004F147D">
      <w:r>
        <w:separator/>
      </w:r>
    </w:p>
  </w:endnote>
  <w:endnote w:id="0" w:type="continuationSeparator">
    <w:p w:rsidRDefault="004F147D" w:rsidR="004F1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47D" w:rsidR="004F147D">
      <w:r>
        <w:separator/>
      </w:r>
    </w:p>
  </w:footnote>
  <w:footnote w:id="0" w:type="continuationSeparator">
    <w:p w:rsidRDefault="004F147D" w:rsidR="004F1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1512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3195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2330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147D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37FA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6D0C"/>
    <w:rsid w:val="00877FCE"/>
    <w:rsid w:val="00890926"/>
    <w:rsid w:val="008948B7"/>
    <w:rsid w:val="008A136C"/>
    <w:rsid w:val="008A281B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561E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6B1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D5EBA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6579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3C8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31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31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1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1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31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31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1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1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St-602/2016-21</izvorni_sadrzaj>
    <derivirana_varijabla naziv="DomainObject.Oznaka_1">St-602/2016-21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B-art  jednostavno društvo s ograničenom odgovornošću za proizvodnju, trgovinu i usluge</izvorni_sadrzaj>
    <derivirana_varijabla naziv="DomainObject.Predmet.ProtustrankaFormated_1">  B-art  jednostavno društvo s ograničenom odgovornošću za proizvodnju, trgovinu i usluge</derivirana_varijabla>
  </DomainObject.Predmet.ProtustrankaFormated>
  <DomainObject.Predmet.ProtustrankaFormatedOIB>
    <izvorni_sadrzaj>  B-art  jednostavno društvo s ograničenom odgovornošću za proizvodnju, trgovinu i usluge, OIB 28495269247</izvorni_sadrzaj>
    <derivirana_varijabla naziv="DomainObject.Predmet.ProtustrankaFormatedOIB_1">  B-art  jednostavno društvo s ograničenom odgovornošću za proizvodnju, trgovinu i usluge, OIB 28495269247</derivirana_varijabla>
  </DomainObject.Predmet.ProtustrankaFormatedOIB>
  <DomainObject.Predmet.ProtustrankaFormatedWithAdress>
    <izvorni_sadrzaj> B-art  jednostavno društvo s ograničenom odgovornošću za proizvodnju, trgovinu i usluge, Pavla Pejačevića 7, 31000 Osijek</izvorni_sadrzaj>
    <derivirana_varijabla naziv="DomainObject.Predmet.ProtustrankaFormatedWithAdress_1"> B-art  jednostavno društvo s ograničenom odgovornošću za proizvodnju, trgovinu i usluge, Pavla Pejačevića 7, 31000 Osijek</derivirana_varijabla>
  </DomainObject.Predmet.ProtustrankaFormatedWithAdress>
  <DomainObject.Predmet.ProtustrankaFormatedWithAdressOIB>
    <izvorni_sadrzaj> B-art  jednostavno društvo s ograničenom odgovornošću za proizvodnju, trgovinu i usluge, OIB 28495269247, Pavla Pejačevića 7, 31000 Osijek</izvorni_sadrzaj>
    <derivirana_varijabla naziv="DomainObject.Predmet.ProtustrankaFormatedWithAdressOIB_1"> B-art  jednostavno društvo s ograničenom odgovornošću za proizvodnju, trgovinu i usluge, OIB 28495269247, Pavla Pejačevića 7, 31000 Osijek</derivirana_varijabla>
  </DomainObject.Predmet.ProtustrankaFormatedWithAdressOIB>
  <DomainObject.Predmet.ProtustrankaWithAdress>
    <izvorni_sadrzaj>B-art  jednostavno društvo s ograničenom odgovornošću za proizvodnju, trgovinu i usluge Pavla Pejačevića 7, 31000 Osijek</izvorni_sadrzaj>
    <derivirana_varijabla naziv="DomainObject.Predmet.ProtustrankaWithAdress_1">B-art  jednostavno društvo s ograničenom odgovornošću za proizvodnju, trgovinu i usluge Pavla Pejačevića 7, 31000 Osijek</derivirana_varijabla>
  </DomainObject.Predmet.ProtustrankaWithAdress>
  <DomainObject.Predmet.ProtustrankaWithAdressOIB>
    <izvorni_sadrzaj>B-art  jednostavno društvo s ograničenom odgovornošću za proizvodnju, trgovinu i usluge, OIB 28495269247, Pavla Pejačevića 7, 31000 Osijek</izvorni_sadrzaj>
    <derivirana_varijabla naziv="DomainObject.Predmet.ProtustrankaWithAdressOIB_1">B-art  jednostavno društvo s ograničenom odgovornošću za proizvodnju, trgovinu i usluge, OIB 28495269247, Pavla Pejačevića 7, 31000 Osijek</derivirana_varijabla>
  </DomainObject.Predmet.ProtustrankaWithAdressOIB>
  <DomainObject.Predmet.ProtustrankaNazivFormated>
    <izvorni_sadrzaj>B-art  jednostavno društvo s ograničenom odgovornošću za proizvodnju, trgovinu i usluge</izvorni_sadrzaj>
    <derivirana_varijabla naziv="DomainObject.Predmet.ProtustrankaNazivFormated_1">B-art  jednostavno društvo s ograničenom odgovornošću za proizvodnju, trgovinu i usluge</derivirana_varijabla>
  </DomainObject.Predmet.ProtustrankaNazivFormated>
  <DomainObject.Predmet.ProtustrankaNazivFormatedOIB>
    <izvorni_sadrzaj>B-art  jednostavno društvo s ograničenom odgovornošću za proizvodnju, trgovinu i usluge, OIB 28495269247</izvorni_sadrzaj>
    <derivirana_varijabla naziv="DomainObject.Predmet.ProtustrankaNazivFormatedOIB_1">B-art  jednostavno društvo s ograničenom odgovornošću za proizvodnju, trgovinu i usluge, OIB 28495269247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B-art  jednostavno društvo s ograničenom odgovornošću za proizvodnju, trgovinu i usluge</item>
    </izvorni_sadrzaj>
    <derivirana_varijabla naziv="DomainObject.Predmet.ProtuStrankaListFormated_1">
      <item>B-art  jednostavno društvo s ograničenom odgovornošću za proizvodnju, trgovinu i usluge</item>
    </derivirana_varijabla>
  </DomainObject.Predmet.ProtuStrankaListFormated>
  <DomainObject.Predmet.ProtuStrankaListFormatedOIB>
    <izvorni_sadrzaj>
      <item>B-art  jednostavno društvo s ograničenom odgovornošću za proizvodnju, trgovinu i usluge, OIB 28495269247</item>
    </izvorni_sadrzaj>
    <derivirana_varijabla naziv="DomainObject.Predmet.ProtuStrankaListFormatedOIB_1">
      <item>B-art  jednostavno društvo s ograničenom odgovornošću za proizvodnju, trgovinu i usluge, OIB 28495269247</item>
    </derivirana_varijabla>
  </DomainObject.Predmet.ProtuStrankaListFormatedOIB>
  <DomainObject.Predmet.ProtuStrankaListFormatedWithAdress>
    <izvorni_sadrzaj>
      <item>B-art  jednostavno društvo s ograničenom odgovornošću za proizvodnju, trgovinu i usluge, Pavla Pejačevića 7, 31000 Osijek</item>
    </izvorni_sadrzaj>
    <derivirana_varijabla naziv="DomainObject.Predmet.ProtuStrankaListFormatedWithAdress_1">
      <item>B-art  jednostavno društvo s ograničenom odgovornošću za proizvodnju, trgovinu i usluge, Pavla Pejačevića 7, 31000 Osijek</item>
    </derivirana_varijabla>
  </DomainObject.Predmet.ProtuStrankaListFormatedWithAdress>
  <DomainObject.Predmet.ProtuStrankaListFormatedWithAdressOIB>
    <izvorni_sadrzaj>
      <item>B-art  jednostavno društvo s ograničenom odgovornošću za proizvodnju, trgovinu i usluge, OIB 28495269247, Pavla Pejačevića 7, 31000 Osijek</item>
    </izvorni_sadrzaj>
    <derivirana_varijabla naziv="DomainObject.Predmet.ProtuStrankaListFormatedWithAdressOIB_1">
      <item>B-art  jednostavno društvo s ograničenom odgovornošću za proizvodnju, trgovinu i usluge, OIB 28495269247, Pavla Pejačevića 7, 31000 Osijek</item>
    </derivirana_varijabla>
  </DomainObject.Predmet.ProtuStrankaListFormatedWithAdressOIB>
  <DomainObject.Predmet.ProtuStrankaListNazivFormated>
    <izvorni_sadrzaj>
      <item>B-art  jednostavno društvo s ograničenom odgovornošću za proizvodnju, trgovinu i usluge</item>
    </izvorni_sadrzaj>
    <derivirana_varijabla naziv="DomainObject.Predmet.ProtuStrankaListNazivFormated_1">
      <item>B-art  jednostavno društvo s ograničenom odgovornošću za proizvodnju, trgovinu i usluge</item>
    </derivirana_varijabla>
  </DomainObject.Predmet.ProtuStrankaListNazivFormated>
  <DomainObject.Predmet.ProtuStrankaListNazivFormatedOIB>
    <izvorni_sadrzaj>
      <item>B-art  jednostavno društvo s ograničenom odgovornošću za proizvodnju, trgovinu i usluge, OIB 28495269247</item>
    </izvorni_sadrzaj>
    <derivirana_varijabla naziv="DomainObject.Predmet.ProtuStrankaListNazivFormatedOIB_1">
      <item>B-art  jednostavno društvo s ograničenom odgovornošću za proizvodnju, trgovinu i usluge, OIB 28495269247</item>
    </derivirana_varijabla>
  </DomainObject.Predmet.ProtuStrankaListNazivFormatedOIB>
  <DomainObject.Predmet.OstaliListFormated>
    <izvorni_sadrzaj>
      <item>Ministarstvo pravosuđa RH</item>
      <item>ŽDO Osijek</item>
      <item>Branka Mrkšić-kettler</item>
      <item>B-art j.d.o.o.o.  Osijek - javnost</item>
    </izvorni_sadrzaj>
    <derivirana_varijabla naziv="DomainObject.Predmet.OstaliListFormated_1">
      <item>Ministarstvo pravosuđa RH</item>
      <item>ŽDO Osijek</item>
      <item>Branka Mrkšić-kettler</item>
      <item>B-art j.d.o.o.o.  Osijek - javnost</item>
    </derivirana_varijabla>
  </DomainObject.Predmet.OstaliListFormated>
  <DomainObject.Predmet.OstaliListFormatedOIB>
    <izvorni_sadrzaj>
      <item>Ministarstvo pravosuđa RH</item>
      <item>ŽDO Osijek</item>
      <item>Branka Mrkšić-kettler, OIB 55647534600</item>
      <item>B-art j.d.o.o.o.  Osijek - javnost, OIB 28495269247</item>
    </izvorni_sadrzaj>
    <derivirana_varijabla naziv="DomainObject.Predmet.OstaliListFormatedOIB_1">
      <item>Ministarstvo pravosuđa RH</item>
      <item>ŽDO Osijek</item>
      <item>Branka Mrkšić-kettler, OIB 55647534600</item>
      <item>B-art j.d.o.o.o.  Osijek - javnost, OIB 28495269247</item>
    </derivirana_varijabla>
  </DomainObject.Predmet.OstaliListFormatedOIB>
  <DomainObject.Predmet.OstaliListFormatedWithAdress>
    <izvorni_sadrzaj>
      <item>Ministarstvo pravosuđa RH, Ul. grada Vukovara 49, 10000 Zagreb</item>
      <item>ŽDO Osijek</item>
      <item>Branka Mrkšić-kettler, Zagonjska 19, 51250 Novi Vinodolski</item>
      <item>B-art j.d.o.o.o.  Osijek - javnost</item>
    </izvorni_sadrzaj>
    <derivirana_varijabla naziv="DomainObject.Predmet.OstaliListFormatedWithAdress_1">
      <item>Ministarstvo pravosuđa RH, Ul. grada Vukovara 49, 10000 Zagreb</item>
      <item>ŽDO Osijek</item>
      <item>Branka Mrkšić-kettler, Zagonjska 19, 51250 Novi Vinodolski</item>
      <item>B-art j.d.o.o.o.  Osijek - javnost</item>
    </derivirana_varijabla>
  </DomainObject.Predmet.OstaliListFormatedWithAdress>
  <DomainObject.Predmet.OstaliListFormatedWithAdressOIB>
    <izvorni_sadrzaj>
      <item>Ministarstvo pravosuđa RH, Ul. grada Vukovara 49, 10000 Zagreb</item>
      <item>ŽDO Osijek</item>
      <item>Branka Mrkšić-kettler, OIB 55647534600, Zagonjska 19, 51250 Novi Vinodolski</item>
      <item>B-art j.d.o.o.o.  Osijek - javnost, OIB 28495269247</item>
    </izvorni_sadrzaj>
    <derivirana_varijabla naziv="DomainObject.Predmet.OstaliListFormatedWithAdressOIB_1">
      <item>Ministarstvo pravosuđa RH, Ul. grada Vukovara 49, 10000 Zagreb</item>
      <item>ŽDO Osijek</item>
      <item>Branka Mrkšić-kettler, OIB 55647534600, Zagonjska 19, 51250 Novi Vinodolski</item>
      <item>B-art j.d.o.o.o.  Osijek - javnost, OIB 28495269247</item>
    </derivirana_varijabla>
  </DomainObject.Predmet.OstaliListFormatedWithAdressOIB>
  <DomainObject.Predmet.OstaliListNazivFormated>
    <izvorni_sadrzaj>
      <item>Ministarstvo pravosuđa RH</item>
      <item>ŽDO Osijek</item>
      <item>Branka Mrkšić-kettler</item>
      <item>B-art j.d.o.o.o.  Osijek - javnost</item>
    </izvorni_sadrzaj>
    <derivirana_varijabla naziv="DomainObject.Predmet.OstaliListNazivFormated_1">
      <item>Ministarstvo pravosuđa RH</item>
      <item>ŽDO Osijek</item>
      <item>Branka Mrkšić-kettler</item>
      <item>B-art j.d.o.o.o.  Osijek - javnost</item>
    </derivirana_varijabla>
  </DomainObject.Predmet.OstaliListNazivFormated>
  <DomainObject.Predmet.OstaliListNazivFormatedOIB>
    <izvorni_sadrzaj>
      <item>Ministarstvo pravosuđa RH</item>
      <item>ŽDO Osijek</item>
      <item>Branka Mrkšić-kettler, OIB 55647534600</item>
      <item>B-art j.d.o.o.o.  Osijek - javnost, OIB 28495269247</item>
    </izvorni_sadrzaj>
    <derivirana_varijabla naziv="DomainObject.Predmet.OstaliListNazivFormatedOIB_1">
      <item>Ministarstvo pravosuđa RH</item>
      <item>ŽDO Osijek</item>
      <item>Branka Mrkšić-kettler, OIB 55647534600</item>
      <item>B-art j.d.o.o.o.  Osijek - javnost, OIB 28495269247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St-602/2016-21</izvorni_sadrzaj>
    <derivirana_varijabla naziv="DomainObject.PoslovniBrojDokumenta_1">St-602/2016-21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B-art  jednostavno društvo s ograničenom odgovornošću za proizvodnju, trgovinu i usluge</izvorni_sadrzaj>
    <derivirana_varijabla naziv="DomainObject.Predmet.ProtustrankaIDrugi_1">B-art 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B-art  jednostavno društvo s ograničenom odgovornošću za proizvodnju, trgovinu i usluge, OIB 28495269247, Pavla Pejačevića 7, 31000 Osijek</izvorni_sadrzaj>
    <derivirana_varijabla naziv="DomainObject.Predmet.ProtustrankaIDrugiAdressOIB_1">B-art  jednostavno društvo s ograničenom odgovornošću za proizvodnju, trgovinu i usluge, OIB 28495269247, Pavla Pejačevića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St-602/2016-18</izvorni_sadrzaj>
    <derivirana_varijabla naziv="DomainObject.Predmet.OdlukaRjesenje.Oznaka_1">St-602/2016-18</derivirana_varijabla>
  </DomainObject.Predmet.OdlukaRjesenje.Oznaka>
  <DomainObject.Predmet.SudioniciListNaziv>
    <izvorni_sadrzaj>
      <item>FINA RC OSIJEK</item>
      <item>B-art  jednostavno društvo s ograničenom odgovornošću za proizvodnju, trgovinu i usluge</item>
      <item>Ministarstvo pravosuđa RH</item>
      <item>ŽDO Osijek</item>
      <item>Branka Mrkšić-kettler</item>
      <item>B-art j.d.o.o.o.  Osijek - javnost</item>
    </izvorni_sadrzaj>
    <derivirana_varijabla naziv="DomainObject.Predmet.SudioniciListNaziv_1">
      <item>FINA RC OSIJEK</item>
      <item>B-art  jednostavno društvo s ograničenom odgovornošću za proizvodnju, trgovinu i usluge</item>
      <item>Ministarstvo pravosuđa RH</item>
      <item>ŽDO Osijek</item>
      <item>Branka Mrkšić-kettler</item>
      <item>B-art j.d.o.o.o.  Osijek - javnost</item>
    </derivirana_varijabla>
  </DomainObject.Predmet.SudioniciListNaziv>
  <DomainObject.Predmet.SudioniciListAdressOIB>
    <izvorni_sadrzaj>
      <item>FINA RC OSIJEK, OIB 85821130368</item>
      <item>B-art  jednostavno društvo s ograničenom odgovornošću za proizvodnju, trgovinu i usluge, OIB 28495269247, Pavla Pejačevića 7,31000 Osijek</item>
      <item>Ministarstvo pravosuđa RH, Ul. grada Vukovara 49,10000 Zagreb</item>
      <item>ŽDO Osijek</item>
      <item>Branka Mrkšić-kettler, OIB 55647534600, Zagonjska 19,51250 Novi Vinodolski</item>
      <item>B-art j.d.o.o.o.  Osijek - javnost, OIB 28495269247</item>
    </izvorni_sadrzaj>
    <derivirana_varijabla naziv="DomainObject.Predmet.SudioniciListAdressOIB_1">
      <item>FINA RC OSIJEK, OIB 85821130368</item>
      <item>B-art  jednostavno društvo s ograničenom odgovornošću za proizvodnju, trgovinu i usluge, OIB 28495269247, Pavla Pejačevića 7,31000 Osijek</item>
      <item>Ministarstvo pravosuđa RH, Ul. grada Vukovara 49,10000 Zagreb</item>
      <item>ŽDO Osijek</item>
      <item>Branka Mrkšić-kettler, OIB 55647534600, Zagonjska 19,51250 Novi Vinodolski</item>
      <item>B-art j.d.o.o.o.  Osijek - javnost, OIB 28495269247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28495269247</item>
      <item>, OIB null</item>
      <item>, OIB null</item>
      <item>, OIB 55647534600</item>
      <item>, OIB 28495269247</item>
    </izvorni_sadrzaj>
    <derivirana_varijabla naziv="DomainObject.Predmet.SudioniciListNazivOIB_1">
      <item>, OIB 85821130368</item>
      <item>, OIB 28495269247</item>
      <item>, OIB null</item>
      <item>, OIB null</item>
      <item>, OIB 55647534600</item>
      <item>, OIB 28495269247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86E82-8FD2-46E6-8491-73736C4CC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416</properties:Words>
  <properties:Characters>2264</properties:Characters>
  <properties:Lines>84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2017-03-22T12:06:00Z</dcterms:created>
  <dc:creator>hermanj</dc:creator>
  <cp:lastModifiedBy>Marija Galić</cp:lastModifiedBy>
  <cp:lastPrinted>2017-03-22T13:12:00Z</cp:lastPrinted>
  <dcterms:modified xmlns:xsi="http://www.w3.org/2001/XMLSchema-instance" xsi:type="dcterms:W3CDTF">2017-03-22T13:20:00Z</dcterms:modified>
  <cp:revision>7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St-602/2016-21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