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B92B86" w:rsidRPr="00B92B86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B00F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1B00FD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1B00FD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05D5E" w:rsidP="00405D5E" w:rsidR="00405D5E" w:rsidRPr="00405D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5D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5D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E86F9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B72896" w:rsidR="00E86F95" w:rsidRPr="00974EE9">
            <w:pPr>
              <w:pStyle w:val="VSVerzija"/>
              <w:jc w:val="right"/>
            </w:pPr>
            <w:r>
              <w:t>Poslovni b</w:t>
            </w:r>
            <w:r w:rsidR="00E20817">
              <w:t xml:space="preserve">roj: </w:t>
            </w:r>
            <w:r w:rsidR="00B72896">
              <w:t>9 St-549/2017-5</w:t>
            </w:r>
          </w:p>
        </w:tc>
      </w:tr>
    </w:tbl>
    <w:p w14:textId="0e1e481" w14:paraId="0e1e481" w:rsidRDefault="00E86F95" w:rsidP="00E86F95" w:rsidR="00E86F9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</w:t>
      </w:r>
      <w:r w:rsidR="001E42B2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Š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NJ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2896" w:rsidP="0069691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PVC STOLARIJA JOLE j.d.o.o. , OIB: 69298495527 sa sjedištem u Stjepana Radića 180, 48350</w:t>
      </w:r>
      <w:r>
        <w:rPr>
          <w:rFonts w:hAnsi="Times New Roman" w:ascii="Times New Roman"/>
          <w:sz w:val="24"/>
          <w:szCs w:val="24"/>
        </w:rPr>
        <w:t xml:space="preserve"> Šemovci, dana 11. siječnja 2018</w:t>
      </w:r>
      <w:r w:rsidRPr="00B72896">
        <w:rPr>
          <w:rFonts w:hAnsi="Times New Roman" w:ascii="Times New Roman"/>
          <w:sz w:val="24"/>
          <w:szCs w:val="24"/>
        </w:rPr>
        <w:t xml:space="preserve">.,           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I  </w:t>
      </w:r>
      <w:r w:rsidRPr="00B72896">
        <w:rPr>
          <w:rFonts w:hAnsi="Times New Roman" w:ascii="Times New Roman"/>
          <w:sz w:val="24"/>
          <w:szCs w:val="24"/>
        </w:rPr>
        <w:tab/>
        <w:t>Obustavlja se skraćeni stečajni postupak nad dužnikom PVC STOLARIJA JOLE j.d.o.o. , OIB: 69298495527 sa sjedištem u Stjepana Radića 180, 48350 Šemovci.</w:t>
      </w: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04207D" w:rsidRPr="00B92B8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       </w:t>
      </w:r>
      <w:r>
        <w:rPr>
          <w:rFonts w:hAnsi="Times New Roman" w:ascii="Times New Roman"/>
          <w:sz w:val="24"/>
          <w:szCs w:val="24"/>
        </w:rPr>
        <w:tab/>
      </w:r>
      <w:r w:rsidRPr="00B72896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B72896">
        <w:rPr>
          <w:rFonts w:hAnsi="Times New Roman" w:ascii="Times New Roman"/>
          <w:sz w:val="24"/>
          <w:szCs w:val="24"/>
        </w:rPr>
        <w:t>dužnikom PVC STOLARIJA JOLE j.d.o.o. , OIB: 69298495527 sa sjedištem u Stjepana Radića 180, 48350 Šemovci, sud će donijeti posebno rješenje.</w:t>
      </w:r>
    </w:p>
    <w:p w:rsidRDefault="0049749B" w:rsidP="0049749B" w:rsidR="004974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6E0D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Financijska agencija, Regionalni centar Zagreb, Podružnica Varaždin je 3. studenog 2017.  podnijela zahtjev za pokretanje skraćenog stečajnog postupka nad dužnikom PVC STOLARIJA JOLE j.d.o.o. , OIB: 69298495527 sa sjedištem u Stjepana Radića 180, 48350 Šemovci, pa kako su za to bile ispunjene pretpostavke iz čl. 428. Stečajnog zakona (''Narodne novine'' broj 71/15 – dalje u tekstu: SZ), sud je dana 20. studenog 2017.,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B72896" w:rsidP="00B72896" w:rsidR="00B72896" w:rsidRPr="00B728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Dana 21. prosinca 2017.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52.449,96 kn.</w:t>
      </w:r>
    </w:p>
    <w:p w:rsidRDefault="00B72896" w:rsidP="00B72896" w:rsidR="00B72896" w:rsidRPr="00B728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lastRenderedPageBreak/>
        <w:tab/>
        <w:t>Uvidom u stanje računa poreznog obveznika na dan 23. studeni 2017.,  proizlazi da dug dužnika prema RH Ministarstvu financija iznosi 9.865,58 kn, dok je uvidom u evidencije Porezne uprave utvrđeno da je dužnik vlasnik teretnog automobila.</w:t>
      </w:r>
    </w:p>
    <w:p w:rsidRDefault="00B72896" w:rsidP="00B72896" w:rsidR="00B72896" w:rsidRPr="00B728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ab/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B72896" w:rsidP="0049749B" w:rsidR="00B728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B728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84819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11. siječnja 2018.</w:t>
      </w:r>
    </w:p>
    <w:p w:rsidRDefault="007802E2" w:rsidP="0049749B" w:rsidR="007802E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B93DF9" w:rsidR="00B93DF9" w:rsidRPr="00B93DF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72896" w:rsidP="00B93DF9" w:rsidR="00B93DF9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93DF9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Jasna Lekić</w:t>
      </w:r>
      <w:r w:rsidR="00B93DF9" w:rsidRPr="00B93DF9">
        <w:rPr>
          <w:rFonts w:hAnsi="Times New Roman" w:ascii="Times New Roman"/>
          <w:sz w:val="24"/>
          <w:szCs w:val="24"/>
        </w:rPr>
        <w:t>, v. r.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93DF9" w:rsidP="00B93DF9" w:rsidR="00B93DF9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B72896" w:rsidR="00B93D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Uputa o pravnom lijeku:</w:t>
      </w:r>
    </w:p>
    <w:p w:rsidRDefault="00B72896" w:rsidP="00B72896" w:rsid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93D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93DF9">
      <w:pPr>
        <w:spacing w:lineRule="auto" w:line="240" w:after="0"/>
        <w:ind w:left="424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DNA: </w:t>
      </w: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1. Predlagatelj Financijska agencija, Regionalni centar Zagreb, Podružnica Varaždin, </w:t>
      </w:r>
      <w:r>
        <w:rPr>
          <w:rFonts w:hAnsi="Times New Roman" w:ascii="Times New Roman"/>
          <w:sz w:val="24"/>
          <w:szCs w:val="24"/>
        </w:rPr>
        <w:t>A.</w:t>
      </w:r>
      <w:r w:rsidRPr="00B72896">
        <w:rPr>
          <w:rFonts w:hAnsi="Times New Roman" w:ascii="Times New Roman"/>
          <w:sz w:val="24"/>
          <w:szCs w:val="24"/>
        </w:rPr>
        <w:t>Cesarca 2</w:t>
      </w: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2. RH Ministarstvo financija Porezna uprava po ŽDO Varaždin, građansko-upravni odjel</w:t>
      </w:r>
    </w:p>
    <w:p w:rsidRDefault="00B72896" w:rsidP="00B72896" w:rsidR="00B93DF9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3. Dužnik- PVC STOLARIJA JOLE j.d.o.o., sa sjedištem u Stjepana Radića 180, 48350 Šemovci</w:t>
      </w:r>
    </w:p>
    <w:p w:rsidRDefault="00B72896" w:rsidP="00B72896" w:rsidR="00B72896" w:rsidRPr="00B93DF9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B72896" w:rsidRPr="00B93DF9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287" w:rsidP="00501147" w:rsidR="00724287">
      <w:pPr>
        <w:spacing w:lineRule="auto" w:line="240" w:after="0"/>
      </w:pPr>
      <w:r>
        <w:separator/>
      </w:r>
    </w:p>
  </w:endnote>
  <w:endnote w:id="0" w:type="continuationSeparator">
    <w:p w:rsidRDefault="00724287" w:rsidP="00501147" w:rsidR="00724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287" w:rsidP="00501147" w:rsidR="00724287">
      <w:pPr>
        <w:spacing w:lineRule="auto" w:line="240" w:after="0"/>
      </w:pPr>
      <w:r>
        <w:separator/>
      </w:r>
    </w:p>
  </w:footnote>
  <w:footnote w:id="0" w:type="continuationSeparator">
    <w:p w:rsidRDefault="00724287" w:rsidP="00501147" w:rsidR="00724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33BFA">
      <w:rPr>
        <w:rFonts w:hAnsi="Times New Roman" w:ascii="Times New Roman"/>
        <w:noProof/>
        <w:sz w:val="24"/>
        <w:szCs w:val="24"/>
      </w:rPr>
      <w:t>Poslovni broj: 9 St-549/2017-5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33BF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E42B2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E1D89"/>
    <w:rsid w:val="005F633B"/>
    <w:rsid w:val="0065361A"/>
    <w:rsid w:val="00696915"/>
    <w:rsid w:val="00724287"/>
    <w:rsid w:val="007269EA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B00B9A"/>
    <w:rsid w:val="00B43087"/>
    <w:rsid w:val="00B72896"/>
    <w:rsid w:val="00B92B86"/>
    <w:rsid w:val="00B93DF9"/>
    <w:rsid w:val="00BC5568"/>
    <w:rsid w:val="00C50709"/>
    <w:rsid w:val="00CB0DAC"/>
    <w:rsid w:val="00D228AD"/>
    <w:rsid w:val="00D33BFA"/>
    <w:rsid w:val="00D43FE4"/>
    <w:rsid w:val="00D50D29"/>
    <w:rsid w:val="00DB5D1B"/>
    <w:rsid w:val="00DC66A8"/>
    <w:rsid w:val="00E20817"/>
    <w:rsid w:val="00E349A5"/>
    <w:rsid w:val="00E54865"/>
    <w:rsid w:val="00E84819"/>
    <w:rsid w:val="00E86F9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B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B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B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B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B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B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B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B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STOLARIJA JOLE jednostavno društvo s ograničenom odgovornošću za proizvodnju, trgovinu i usluge zastupanog po punomoćniku Josip Horvat</izvorni_sadrzaj>
    <derivirana_varijabla naziv="DomainObject.Predmet.ProtustrankaFormated_1">  PVC STOLARIJA JOLE jednostavno društvo s ograničenom odgovornošću za proizvodnju, trgovinu i usluge zastupanog po punomoćniku Josip Horvat</derivirana_varijabla>
  </DomainObject.Predmet.ProtustrankaFormated>
  <DomainObject.Predmet.ProtustrankaFormatedOIB>
    <izvorni_sadrzaj>  PVC STOLARIJA JOLE jednostavno društvo s ograničenom odgovornošću za proizvodnju, trgovinu i usluge, OIB 69298495527 zastupanog po punomoćniku Josip Horvat</izvorni_sadrzaj>
    <derivirana_varijabla naziv="DomainObject.Predmet.ProtustrankaFormatedOIB_1">  PVC STOLARIJA JOLE jednostavno društvo s ograničenom odgovornošću za proizvodnju, trgovinu i usluge, OIB 69298495527 zastupanog po punomoćniku Josip Horvat</derivirana_varijabla>
  </DomainObject.Predmet.ProtustrankaFormatedOIB>
  <DomainObject.Predmet.ProtustrankaFormatedWithAdress>
    <izvorni_sadrzaj> PVC STOLARIJA JOLE jednostavno društvo s ograničenom odgovornošću za proizvodnju, trgovinu i usluge, Stjepana Radića 180, 48350 Šemovci zastupanog po punomoćniku Josip Horvat</izvorni_sadrzaj>
    <derivirana_varijabla naziv="DomainObject.Predmet.ProtustrankaFormatedWithAdress_1"> PVC STOLARIJA JOLE jednostavno društvo s ograničenom odgovornošću za proizvodnju, trgovinu i usluge, Stjepana Radića 180, 48350 Šemovci zastupanog po punomoćniku Josip Horvat</derivirana_varijabla>
  </DomainObject.Predmet.ProtustrankaFormatedWithAdress>
  <DomainObject.Predmet.ProtustrankaFormatedWithAdressOIB>
    <izvorni_sadrzaj> PVC STOLARIJA JOLE jednostavno društvo s ograničenom odgovornošću za proizvodnju, trgovinu i usluge, OIB 69298495527, Stjepana Radića 180, 48350 Šemovci zastupanog po punomoćniku Josip Horvat</izvorni_sadrzaj>
    <derivirana_varijabla naziv="DomainObject.Predmet.ProtustrankaFormatedWithAdressOIB_1"> PVC STOLARIJA JOLE jednostavno društvo s ograničenom odgovornošću za proizvodnju, trgovinu i usluge, OIB 69298495527, Stjepana Radića 180, 48350 Šemovci zastupanog po punomoćniku Josip Horvat</derivirana_varijabla>
  </DomainObject.Predmet.ProtustrankaFormatedWithAdressOIB>
  <DomainObject.Predmet.ProtustrankaWithAdress>
    <izvorni_sadrzaj>PVC STOLARIJA JOLE jednostavno društvo s ograničenom odgovornošću za proizvodnju, trgovinu i usluge Stjepana Radića 180, 48350 Šemovci</izvorni_sadrzaj>
    <derivirana_varijabla naziv="DomainObject.Predmet.ProtustrankaWithAdress_1">PVC STOLARIJA JOLE jednostavno društvo s ograničenom odgovornošću za proizvodnju, trgovinu i usluge Stjepana Radića 180, 48350 Šemovci</derivirana_varijabla>
  </DomainObject.Predmet.ProtustrankaWithAdress>
  <DomainObject.Predmet.ProtustrankaWithAdressOIB>
    <izvorni_sadrzaj>PVC STOLARIJA JOLE jednostavno društvo s ograničenom odgovornošću za proizvodnju, trgovinu i usluge, OIB 69298495527, Stjepana Radića 180, 48350 Šemovci</izvorni_sadrzaj>
    <derivirana_varijabla naziv="DomainObject.Predmet.ProtustrankaWithAdressOIB_1">PVC STOLARIJA JOLE jednostavno društvo s ograničenom odgovornošću za proizvodnju, trgovinu i usluge, OIB 69298495527, Stjepana Radića 180, 48350 Šemovci</derivirana_varijabla>
  </DomainObject.Predmet.ProtustrankaWithAdressOIB>
  <DomainObject.Predmet.ProtustrankaNazivFormated>
    <izvorni_sadrzaj>PVC STOLARIJA JOLE jednostavno društvo s ograničenom odgovornošću za proizvodnju, trgovinu i usluge</izvorni_sadrzaj>
    <derivirana_varijabla naziv="DomainObject.Predmet.ProtustrankaNazivFormated_1">PVC STOLARIJA JOLE jednostavno društvo s ograničenom odgovornošću za proizvodnju, trgovinu i usluge</derivirana_varijabla>
  </DomainObject.Predmet.ProtustrankaNazivFormated>
  <DomainObject.Predmet.ProtustrankaNazivFormatedOIB>
    <izvorni_sadrzaj>PVC STOLARIJA JOLE jednostavno društvo s ograničenom odgovornošću za proizvodnju, trgovinu i usluge, OIB 69298495527</izvorni_sadrzaj>
    <derivirana_varijabla naziv="DomainObject.Predmet.ProtustrankaNazivFormatedOIB_1">PVC STOLARIJA JOLE jednostavno društvo s ograničenom odgovornošću za proizvodnju, trgovinu i usluge, OIB 69298495527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52449.96</izvorni_sadrzaj>
    <derivirana_varijabla naziv="DomainObject.Predmet.TrenutnaVrijednost_1">52449.96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PVC STOLARIJA JOLE jednostavno društvo s ograničenom odgovornošću za proizvodnju, trgovinu i usluge zastupanog po punomoćniku Josip Horvat</item>
    </izvorni_sadrzaj>
    <derivirana_varijabla naziv="DomainObject.Predmet.ProtuStrankaListFormated_1">
      <item>PVC STOLARIJA JOLE jednostavno društvo s ograničenom odgovornošću za proizvodnju, trgovinu i usluge zastupanog po punomoćniku Josip Horvat</item>
    </derivirana_varijabla>
  </DomainObject.Predmet.ProtuStrankaListFormated>
  <DomainObject.Predmet.ProtuStrankaListFormatedOIB>
    <izvorni_sadrzaj>
      <item>PVC STOLARIJA JOLE jednostavno društvo s ograničenom odgovornošću za proizvodnju, trgovinu i usluge, OIB 69298495527 zastupanog po punomoćniku Josip Horvat</item>
    </izvorni_sadrzaj>
    <derivirana_varijabla naziv="DomainObject.Predmet.ProtuStrankaListFormatedOIB_1">
      <item>PVC STOLARIJA JOLE jednostavno društvo s ograničenom odgovornošću za proizvodnju, trgovinu i usluge, OIB 69298495527 zastupanog po punomoćniku Josip Horvat</item>
    </derivirana_varijabla>
  </DomainObject.Predmet.ProtuStrankaListFormatedOIB>
  <DomainObject.Predmet.ProtuStrankaListFormatedWithAdress>
    <izvorni_sadrzaj>
      <item>PVC STOLARIJA JOLE jednostavno društvo s ograničenom odgovornošću za proizvodnju, trgovinu i usluge, Stjepana Radića 180, 48350 Šemovci zastupanog po punomoćniku Josip Horvat</item>
    </izvorni_sadrzaj>
    <derivirana_varijabla naziv="DomainObject.Predmet.ProtuStrankaListFormatedWithAdress_1">
      <item>PVC STOLARIJA JOLE jednostavno društvo s ograničenom odgovornošću za proizvodnju, trgovinu i usluge, Stjepana Radića 180, 48350 Šemovci zastupanog po punomoćniku Josip Horvat</item>
    </derivirana_varijabla>
  </DomainObject.Predmet.ProtuStrankaListFormatedWithAdress>
  <DomainObject.Predmet.ProtuStrankaListFormatedWithAdressOIB>
    <izvorni_sadrzaj>
      <item>PVC STOLARIJA JOLE jednostavno društvo s ograničenom odgovornošću za proizvodnju, trgovinu i usluge, OIB 69298495527, Stjepana Radića 180, 48350 Šemovci zastupanog po punomoćniku Josip Horvat</item>
    </izvorni_sadrzaj>
    <derivirana_varijabla naziv="DomainObject.Predmet.ProtuStrankaListFormatedWithAdressOIB_1">
      <item>PVC STOLARIJA JOLE jednostavno društvo s ograničenom odgovornošću za proizvodnju, trgovinu i usluge, OIB 69298495527, Stjepana Radića 180, 48350 Šemovci zastupanog po punomoćniku Josip Horvat</item>
    </derivirana_varijabla>
  </DomainObject.Predmet.ProtuStrankaListFormatedWithAdressOIB>
  <DomainObject.Predmet.ProtuStrankaListNazivFormated>
    <izvorni_sadrzaj>
      <item>PVC STOLARIJA JOLE jednostavno društvo s ograničenom odgovornošću za proizvodnju, trgovinu i usluge</item>
    </izvorni_sadrzaj>
    <derivirana_varijabla naziv="DomainObject.Predmet.ProtuStrankaListNazivFormated_1">
      <item>PVC STOLARIJA JOLE jednostavno društvo s ograničenom odgovornošću za proizvodnju, trgovinu i usluge</item>
    </derivirana_varijabla>
  </DomainObject.Predmet.ProtuStrankaListNazivFormated>
  <DomainObject.Predmet.ProtuStrankaListNazivFormatedOIB>
    <izvorni_sadrzaj>
      <item>PVC STOLARIJA JOLE jednostavno društvo s ograničenom odgovornošću za proizvodnju, trgovinu i usluge, OIB 69298495527</item>
    </izvorni_sadrzaj>
    <derivirana_varijabla naziv="DomainObject.Predmet.ProtuStrankaListNazivFormatedOIB_1">
      <item>PVC STOLARIJA JOLE jednostavno društvo s ograničenom odgovornošću za proizvodnju, trgovinu i usluge, OIB 69298495527</item>
    </derivirana_varijabla>
  </DomainObject.Predmet.ProtuStrankaListNazivFormatedOIB>
  <DomainObject.Predmet.OstaliListFormated>
    <izvorni_sadrzaj>
      <item>Sudski registar</item>
      <item>Josip Horvat punomoćnik sudionika u postupku PVC STOLARIJA JOLE jednostavno društvo s ograničenom odgovornošću za proizvodnju, trgovinu i usluge</item>
      <item>Porezna uprava, područni ured Koprivnica</item>
      <item>Županijsko državno odvjetništvo u Varaždinu</item>
    </izvorni_sadrzaj>
    <derivirana_varijabla naziv="DomainObject.Predmet.OstaliListFormated_1">
      <item>Sudski registar</item>
      <item>Josip Horvat punomoćnik sudionika u postupku PVC STOLARIJA JOLE jednostavno društvo s ograničenom odgovornošću za proizvodnju, trgovinu i usluge</item>
      <item>Porezna uprava, područni ured Koprivnica</item>
      <item>Županijsko državno odvjetništvo u Varaždinu</item>
    </derivirana_varijabla>
  </DomainObject.Predmet.OstaliListFormated>
  <DomainObject.Predmet.OstaliListFormatedOIB>
    <izvorni_sadrzaj>
      <item>Sudski registar</item>
      <item>Josip Horvat, OIB 62188118616 punomoćnik sudionika u postupku PVC STOLARIJA JOLE jednostavno društvo s ograničenom odgovornošću za proizvodnju, trgovinu i usluge</item>
      <item>Porezna uprava, područni ured Koprivnica</item>
      <item>Županijsko državno odvjetništvo u Varaždinu, OIB </item>
    </izvorni_sadrzaj>
    <derivirana_varijabla naziv="DomainObject.Predmet.OstaliListFormatedOIB_1">
      <item>Sudski registar</item>
      <item>Josip Horvat, OIB 62188118616 punomoćnik sudionika u postupku PVC STOLARIJA JOLE jednostavno društvo s ograničenom odgovornošću za proizvodnju, trgovinu i usluge</item>
      <item>Porezna uprava, područni ured Koprivnica</item>
      <item>Županijsko državno odvjetništvo u Varaždinu, OIB </item>
    </derivirana_varijabla>
  </DomainObject.Predmet.OstaliListFormatedOIB>
  <DomainObject.Predmet.OstaliListFormatedWithAdress>
    <izvorni_sadrzaj>
      <item>Sudski registar</item>
      <item>Josip Horvat, Stjepana Radića 180, 48350 Šemovci punomoćnik sudionika u postupku PVC STOLARIJA JOLE jednostavno društvo s ograničenom odgovornošću za proizvodnju, trgovinu i usluge</item>
      <item>Porezna uprava, područni ured Koprivnica</item>
      <item>Županijsko državno odvjetništvo u Varaždinu, B. Radića 2, 42000 Varaždin</item>
    </izvorni_sadrzaj>
    <derivirana_varijabla naziv="DomainObject.Predmet.OstaliListFormatedWithAdress_1">
      <item>Sudski registar</item>
      <item>Josip Horvat, Stjepana Radića 180, 48350 Šemovci punomoćnik sudionika u postupku PVC STOLARIJA JOLE jednostavno društvo s ograničenom odgovornošću za proizvodnju, trgovinu i usluge</item>
      <item>Porezna uprava, područni ured Koprivnica</item>
      <item>Županijsko državno odvjetništvo u Varaždinu, B. Radića 2, 42000 Varaždin</item>
    </derivirana_varijabla>
  </DomainObject.Predmet.OstaliListFormatedWithAdress>
  <DomainObject.Predmet.OstaliListFormatedWithAdressOIB>
    <izvorni_sadrzaj>
      <item>Sudski registar</item>
      <item>Josip Horvat, OIB 62188118616, Stjepana Radića 180, 48350 Šemovci punomoćnik sudionika u postupku PVC STOLARIJA JOLE jednostavno društvo s ograničenom odgovornošću za proizvodnju, trgovinu i usluge</item>
      <item>Porezna uprava, područni ured Koprivnica</item>
      <item>Županijsko državno odvjetništvo u Varaždinu, OIB , B. Radića 2, 42000 Varaždin</item>
    </izvorni_sadrzaj>
    <derivirana_varijabla naziv="DomainObject.Predmet.OstaliListFormatedWithAdressOIB_1">
      <item>Sudski registar</item>
      <item>Josip Horvat, OIB 62188118616, Stjepana Radića 180, 48350 Šemovci punomoćnik sudionika u postupku PVC STOLARIJA JOLE jednostavno društvo s ograničenom odgovornošću za proizvodnju, trgovinu i usluge</item>
      <item>Porezna uprava, područni ured Koprivnica</item>
      <item>Županijsko državno odvjetništvo u Varaždinu, OIB , B. Radića 2, 42000 Varaždin</item>
    </derivirana_varijabla>
  </DomainObject.Predmet.OstaliListFormatedWithAdressOIB>
  <DomainObject.Predmet.OstaliListNazivFormated>
    <izvorni_sadrzaj>
      <item>Sudski registar</item>
      <item>Josip Horvat</item>
      <item>Porezna uprava, područni ured Koprivnica</item>
      <item>Županijsko državno odvjetništvo u Varaždinu</item>
    </izvorni_sadrzaj>
    <derivirana_varijabla naziv="DomainObject.Predmet.OstaliListNazivFormated_1">
      <item>Sudski registar</item>
      <item>Josip Horvat</item>
      <item>Porezna uprava, područni ured Koprivnica</item>
      <item>Županijsko državno odvjetništvo u Varaždinu</item>
    </derivirana_varijabla>
  </DomainObject.Predmet.OstaliListNazivFormated>
  <DomainObject.Predmet.OstaliListNazivFormatedOIB>
    <izvorni_sadrzaj>
      <item>Sudski registar</item>
      <item>Josip Horvat, OIB 62188118616</item>
      <item>Porezna uprava, područni ured Koprivnica</item>
      <item>Županijsko državno odvjetništvo u Varaždinu, OIB </item>
    </izvorni_sadrzaj>
    <derivirana_varijabla naziv="DomainObject.Predmet.OstaliListNazivFormatedOIB_1">
      <item>Sudski registar</item>
      <item>Josip Horvat, OIB 62188118616</item>
      <item>Porezna uprava, područni ured Koprivnica</item>
      <item>Županijsko državno odvjetništvo u Varaždinu,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PVC STOLARIJA JOLE jednostavno društvo s ograničenom odgovornošću za proizvodnju, trgovinu i usluge</izvorni_sadrzaj>
    <derivirana_varijabla naziv="DomainObject.Predmet.ProtustrankaIDrugi_1">PVC STOLARIJA JOLE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PVC STOLARIJA JOLE jednostavno društvo s ograničenom odgovornošću za proizvodnju, trgovinu i usluge, OIB 69298495527, Stjepana Radića 180, 48350 Šemovci</izvorni_sadrzaj>
    <derivirana_varijabla naziv="DomainObject.Predmet.ProtustrankaIDrugiAdressOIB_1">PVC STOLARIJA JOLE jednostavno društvo s ograničenom odgovornošću za proizvodnju, trgovinu i usluge, OIB 69298495527, Stjepana Radića 180,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PVC STOLARIJA JOLE jednostavno društvo s ograničenom odgovornošću za proizvodnju, trgovinu i usluge</item>
      <item>Sudski registar</item>
      <item>Josip Horvat</item>
      <item>Porezna uprava, područni ured Koprivnica</item>
      <item>Županijsko državno odvjetništvo u Varaždinu</item>
    </izvorni_sadrzaj>
    <derivirana_varijabla naziv="DomainObject.Predmet.SudioniciListNaziv_1">
      <item>Financijska agencija</item>
      <item>PVC STOLARIJA JOLE jednostavno društvo s ograničenom odgovornošću za proizvodnju, trgovinu i usluge</item>
      <item>Sudski registar</item>
      <item>Josip Horvat</item>
      <item>Porezna uprava, područni ured Koprivnica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PVC STOLARIJA JOLE jednostavno društvo s ograničenom odgovornošću za proizvodnju, trgovinu i usluge, OIB 69298495527, Stjepana Radića 180,48350 Šemovci</item>
      <item>Sudski registar</item>
      <item>Josip Horvat, OIB 62188118616, Stjepana Radića 180,48350 Šemovci</item>
      <item>Porezna uprava, područni ured Koprivnica</item>
      <item>Županijsko državno odvjetništvo u Varaždinu, OIB , B. Radića 2,42000 Varaždin</item>
    </izvorni_sadrzaj>
    <derivirana_varijabla naziv="DomainObject.Predmet.SudioniciListAdressOIB_1">
      <item>Financijska agencija, OIB 85821130368, Ulica grada Vukovara 70,10000 Zagreb</item>
      <item>PVC STOLARIJA JOLE jednostavno društvo s ograničenom odgovornošću za proizvodnju, trgovinu i usluge, OIB 69298495527, Stjepana Radića 180,48350 Šemovci</item>
      <item>Sudski registar</item>
      <item>Josip Horvat, OIB 62188118616, Stjepana Radića 180,48350 Šemovci</item>
      <item>Porezna uprava, područni ured Koprivnica</item>
      <item>Županijsko državno odvjetništvo u Varaždinu, OIB , B.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69298495527</item>
      <item>, OIB null</item>
      <item>, OIB 62188118616</item>
      <item>, OIB null</item>
      <item>, OIB </item>
    </izvorni_sadrzaj>
    <derivirana_varijabla naziv="DomainObject.Predmet.SudioniciListNazivOIB_1">
      <item>, OIB 85821130368</item>
      <item>, OIB 69298495527</item>
      <item>, OIB null</item>
      <item>, OIB 62188118616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54F0C-47D4-45C9-BECB-5B2F059E6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2754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2018-01-11T12:18:00Z</dcterms:created>
  <dc:creator>Mirjana Mlinarić</dc:creator>
  <cp:lastModifiedBy>Marko Makaj</cp:lastModifiedBy>
  <cp:lastPrinted>2018-01-11T12:17:00Z</cp:lastPrinted>
  <dcterms:modified xmlns:xsi="http://www.w3.org/2001/XMLSchema-instance" xsi:type="dcterms:W3CDTF">2018-01-11T12:22:00Z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