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565d6" w14:paraId="6f565d6" w:rsidRDefault="00FF5209" w:rsidP="00FF5209" w:rsidR="00FF5209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FF5209" w:rsidP="00FF5209" w:rsidR="00FF5209">
      <w:pPr>
        <w:spacing w:after="0"/>
        <w:jc w:val="both"/>
      </w:pPr>
      <w:r>
        <w:t xml:space="preserve">       REPUBLIKA HRVATSKA</w:t>
      </w:r>
    </w:p>
    <w:p w:rsidRDefault="00FF5209" w:rsidP="00FF5209" w:rsidR="00FF5209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FF5209" w:rsidP="00FF5209" w:rsidR="00FF5209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  <w:r>
        <w:rPr>
          <w:b/>
          <w:bCs/>
        </w:rPr>
        <w:t xml:space="preserve"> </w:t>
      </w:r>
    </w:p>
    <w:p w:rsidRDefault="00FF5209" w:rsidP="00FF5209" w:rsidR="00FF5209">
      <w:pPr>
        <w:pStyle w:val="Tijeloteksta"/>
        <w:spacing w:after="0"/>
        <w:rPr>
          <w:b/>
          <w:bCs/>
        </w:rPr>
      </w:pPr>
    </w:p>
    <w:p w:rsidRDefault="00FF5209" w:rsidP="00FF5209" w:rsidR="00FF5209">
      <w:pPr>
        <w:pStyle w:val="Tijeloteksta"/>
        <w:spacing w:after="0"/>
        <w:rPr>
          <w:bCs/>
        </w:rPr>
      </w:pPr>
      <w:r>
        <w:rPr>
          <w:bCs/>
        </w:rPr>
        <w:t xml:space="preserve">                                                                                                   Poslovni broj: 3 St-419/13-40</w:t>
      </w:r>
    </w:p>
    <w:p w:rsidRDefault="00FF5209" w:rsidP="00FF5209" w:rsidR="00FF5209">
      <w:pPr>
        <w:pStyle w:val="Tijeloteksta"/>
        <w:spacing w:after="0"/>
        <w:rPr>
          <w:b/>
          <w:bCs/>
        </w:rPr>
      </w:pPr>
    </w:p>
    <w:p w:rsidRDefault="00FF5209" w:rsidP="00FF5209" w:rsidR="00FF5209">
      <w:pPr>
        <w:pStyle w:val="Tijeloteksta"/>
        <w:spacing w:after="0"/>
        <w:rPr>
          <w:b/>
          <w:bCs/>
        </w:rPr>
      </w:pPr>
    </w:p>
    <w:p w:rsidRDefault="00FF5209" w:rsidP="00FF5209" w:rsidR="00FF5209">
      <w:pPr>
        <w:pStyle w:val="Tijeloteksta"/>
        <w:spacing w:after="0"/>
        <w:ind w:firstLine="708"/>
      </w:pPr>
      <w:r>
        <w:rPr>
          <w:b/>
          <w:bCs/>
        </w:rPr>
        <w:t xml:space="preserve">TRGOVAČKI SUD U VARAŽDINU, </w:t>
      </w:r>
      <w:r>
        <w:rPr>
          <w:bCs/>
        </w:rPr>
        <w:t>p</w:t>
      </w:r>
      <w:r>
        <w:t>o sucu toga suda Jasni Lekić, kao stečajnom sucu, u stečajnom postupku nad stečajnim dužnikom  TEHNIKA IVANEC d.o.o. „u stečaju“, Varaždin, Međimurska 28, MBS: 070068430, OIB: 52539541376, na temelju rješenja o prodaji broj St-419/13-37 od 15. travnja 2015. godine, a u skladu s odredbom čl. 164. st. 3. Stečajnog zakona, dana 09. listopada 2015. godine donio je slijedeći</w:t>
      </w:r>
    </w:p>
    <w:p w:rsidRDefault="00FF5209" w:rsidP="00FF5209" w:rsidR="00FF5209">
      <w:pPr>
        <w:pStyle w:val="Tijeloteksta"/>
        <w:spacing w:after="0"/>
        <w:ind w:firstLine="708"/>
      </w:pPr>
    </w:p>
    <w:p w:rsidRDefault="00FF5209" w:rsidP="00FF5209" w:rsidR="00FF5209">
      <w:pPr>
        <w:spacing w:after="0"/>
        <w:jc w:val="both"/>
      </w:pPr>
    </w:p>
    <w:p w:rsidRDefault="00FF5209" w:rsidP="00FF5209" w:rsidR="00FF5209" w:rsidRPr="00FF5209">
      <w:pPr>
        <w:pStyle w:val="Naslov1"/>
        <w:numPr>
          <w:ilvl w:val="0"/>
          <w:numId w:val="0"/>
        </w:numPr>
        <w:spacing w:after="0"/>
        <w:jc w:val="center"/>
        <w:rPr>
          <w:color w:themeColor="text1" w:val="000000"/>
          <w:sz w:val="24"/>
          <w:szCs w:val="24"/>
        </w:rPr>
      </w:pPr>
      <w:r w:rsidRPr="00FF5209">
        <w:rPr>
          <w:color w:themeColor="text1" w:val="000000"/>
          <w:sz w:val="24"/>
          <w:szCs w:val="24"/>
        </w:rPr>
        <w:t>ZAKLJUČAK O PRODAJI</w:t>
      </w:r>
    </w:p>
    <w:p w:rsidRDefault="00FF5209" w:rsidP="00FF5209" w:rsidR="00FF5209">
      <w:pPr>
        <w:spacing w:after="0"/>
        <w:jc w:val="center"/>
        <w:rPr>
          <w:b/>
          <w:bCs/>
        </w:rPr>
      </w:pPr>
      <w:r>
        <w:rPr>
          <w:b/>
          <w:bCs/>
        </w:rPr>
        <w:t>1. JAVNA DRAŽBA</w:t>
      </w:r>
    </w:p>
    <w:p w:rsidRDefault="00FF5209" w:rsidP="00FF5209" w:rsidR="00FF5209">
      <w:pPr>
        <w:spacing w:after="0"/>
        <w:jc w:val="center"/>
        <w:rPr>
          <w:b/>
          <w:bCs/>
        </w:rPr>
      </w:pPr>
    </w:p>
    <w:p w:rsidRDefault="00FF5209" w:rsidP="00FF5209" w:rsidR="00FF5209">
      <w:pPr>
        <w:spacing w:after="0"/>
        <w:jc w:val="center"/>
        <w:rPr>
          <w:b/>
          <w:bCs/>
        </w:rPr>
      </w:pPr>
    </w:p>
    <w:p w:rsidRDefault="00FF5209" w:rsidP="00FF5209" w:rsidR="00FF5209">
      <w:pPr>
        <w:pStyle w:val="Tijeloteksta"/>
        <w:spacing w:after="0"/>
        <w:ind w:left="360"/>
      </w:pPr>
      <w:r>
        <w:t xml:space="preserve">I./ Određuje se prodaja nekretnine u vlasništvu stečajnog dužnika TEHNIKA IVANEC d.o.o. „u stečaju“, Varaždin, Međimurska 28, u stečajnom postupku, uz odgovarajuću primjenu pravila o ovrsi na nekretninama: </w:t>
      </w:r>
    </w:p>
    <w:p w:rsidRDefault="00FF5209" w:rsidP="00FF5209" w:rsidR="00FF5209">
      <w:pPr>
        <w:pStyle w:val="Tijeloteksta"/>
        <w:spacing w:after="0"/>
        <w:ind w:left="360"/>
      </w:pPr>
    </w:p>
    <w:p w:rsidRDefault="00FF5209" w:rsidP="00FF5209" w:rsidR="00FF5209">
      <w:pPr>
        <w:spacing w:after="0"/>
        <w:ind w:left="720"/>
        <w:jc w:val="both"/>
      </w:pPr>
      <w:r>
        <w:t>Nekretnina upisana u zemljišne knjige Općinskog suda u Varaždinu, zemljišnoknjižni odjel Ivanec u zk.ul. broj 9741, k.o. Ivanec, čkbr. 4900/5 oranica Krčevina s 3280 m2.</w:t>
      </w:r>
    </w:p>
    <w:p w:rsidRDefault="00FF5209" w:rsidP="00FF5209" w:rsidR="00FF5209">
      <w:pPr>
        <w:spacing w:after="0"/>
        <w:jc w:val="both"/>
      </w:pPr>
    </w:p>
    <w:p w:rsidRDefault="00FF5209" w:rsidP="00FF5209" w:rsidR="00FF5209">
      <w:pPr>
        <w:spacing w:after="0"/>
        <w:ind w:left="708"/>
        <w:jc w:val="both"/>
      </w:pPr>
      <w:r>
        <w:t xml:space="preserve">Utvrđena vrijednost nekretnine iznosi </w:t>
      </w:r>
      <w:r>
        <w:rPr>
          <w:b/>
        </w:rPr>
        <w:t>377.309,25 kn.</w:t>
      </w:r>
    </w:p>
    <w:p w:rsidRDefault="00FF5209" w:rsidP="00FF5209" w:rsidR="00FF5209">
      <w:pPr>
        <w:spacing w:after="0"/>
        <w:ind w:left="709"/>
        <w:jc w:val="both"/>
      </w:pPr>
    </w:p>
    <w:p w:rsidRDefault="00FF5209" w:rsidP="00FF5209" w:rsidR="00FF5209">
      <w:pPr>
        <w:spacing w:after="0"/>
        <w:ind w:left="708"/>
        <w:jc w:val="both"/>
      </w:pPr>
      <w:r>
        <w:t xml:space="preserve">Početna prodajna cijena za nekretninu iznosi </w:t>
      </w:r>
      <w:r>
        <w:rPr>
          <w:b/>
        </w:rPr>
        <w:t>377.309,25 kn.</w:t>
      </w:r>
    </w:p>
    <w:p w:rsidRDefault="00FF5209" w:rsidP="00FF5209" w:rsidR="00FF5209">
      <w:pPr>
        <w:spacing w:after="0"/>
        <w:ind w:left="709"/>
        <w:jc w:val="both"/>
      </w:pPr>
    </w:p>
    <w:p w:rsidRDefault="00FF5209" w:rsidP="00FF5209" w:rsidR="00FF5209">
      <w:pPr>
        <w:spacing w:after="0"/>
        <w:ind w:firstLine="708"/>
        <w:jc w:val="both"/>
      </w:pPr>
      <w:r>
        <w:t xml:space="preserve">Na nekretnini je upisan založni vjerovnik Grad Ivanec (Z.66/05), Banka Kovanica d.d. Varaždin (Z.1098/08, Z.475/09, Z.1068/09), RH Ministarstvo financija (Z-962/10), Banka Kovanica d.d. Varaždin (Z-815/12, Z-817/12, Z-819/12). </w:t>
      </w:r>
    </w:p>
    <w:p w:rsidRDefault="00FF5209" w:rsidP="00FF5209" w:rsidR="00FF5209">
      <w:pPr>
        <w:spacing w:after="0"/>
        <w:jc w:val="both"/>
      </w:pPr>
    </w:p>
    <w:p w:rsidRDefault="00FF5209" w:rsidP="00FF5209" w:rsidR="00FF5209">
      <w:pPr>
        <w:pStyle w:val="Tijeloteksta"/>
        <w:spacing w:after="0"/>
        <w:ind w:left="360"/>
      </w:pPr>
      <w:r>
        <w:t xml:space="preserve">II./ Nekretnina će se prodati na  usmenoj javnoj dražbi. Prvo ročište za prodaju održat će se dana </w:t>
      </w:r>
      <w:r>
        <w:rPr>
          <w:b/>
        </w:rPr>
        <w:t>12.11.2015.</w:t>
      </w:r>
      <w:r>
        <w:t xml:space="preserve"> godine, u zgradi Trgovačkog suda u Varaždinu, soba 226/II, s početkom u </w:t>
      </w:r>
      <w:r>
        <w:rPr>
          <w:b/>
        </w:rPr>
        <w:t>09,00</w:t>
      </w:r>
      <w:r>
        <w:t xml:space="preserve"> sati. Ročište će se održati i ako na njemu sudjeluje samo jedan ponuditelj.</w:t>
      </w:r>
    </w:p>
    <w:p w:rsidRDefault="00FF5209" w:rsidP="00FF5209" w:rsidR="00FF5209">
      <w:pPr>
        <w:pStyle w:val="Tijeloteksta"/>
        <w:spacing w:after="0"/>
        <w:ind w:left="360"/>
      </w:pPr>
    </w:p>
    <w:p w:rsidRDefault="00FF5209" w:rsidP="00FF5209" w:rsidR="00FF5209">
      <w:pPr>
        <w:pStyle w:val="Tijeloteksta"/>
        <w:spacing w:after="0"/>
        <w:ind w:left="360"/>
      </w:pPr>
      <w:r>
        <w:t>III./ Ovaj zaključak o prodaji objavit će se na e-Oglasnoj ploči Trgovačkog suda u  Varaždinu, jednom od javnih glasila, na web stranicama Hrvatske gospodarske komore i na web stranicama Visokog trgovačkog suda Republike Hrvatske.</w:t>
      </w:r>
    </w:p>
    <w:p w:rsidRDefault="00FF5209" w:rsidP="00FF5209" w:rsidR="00FF5209">
      <w:pPr>
        <w:pStyle w:val="Tijeloteksta"/>
        <w:spacing w:after="0"/>
        <w:ind w:left="360"/>
      </w:pPr>
    </w:p>
    <w:p w:rsidRDefault="00FF5209" w:rsidP="00FF5209" w:rsidR="00FF5209">
      <w:pPr>
        <w:pStyle w:val="Tijeloteksta"/>
        <w:spacing w:after="0"/>
        <w:ind w:left="360"/>
      </w:pPr>
      <w:r>
        <w:t>IV./ Uvjeti prodaje:</w:t>
      </w:r>
    </w:p>
    <w:p w:rsidRDefault="00FF5209" w:rsidP="00FF5209" w:rsidR="00FF5209">
      <w:pPr>
        <w:numPr>
          <w:ilvl w:val="0"/>
          <w:numId w:val="47"/>
        </w:numPr>
        <w:spacing w:after="0"/>
        <w:jc w:val="both"/>
      </w:pPr>
      <w:r>
        <w:lastRenderedPageBreak/>
        <w:t>Nekretnina iz točke I. ovog zaključka prodavati će se po utvrđenoj početnoj cijeni i na prvom ročištu za dražbu nekretnina se ne može prodati ispod 2/3 utvrđene vrijednosti nekretnine (čl. 102. st. 1. OZ-a).</w:t>
      </w:r>
    </w:p>
    <w:p w:rsidRDefault="00FF5209" w:rsidP="00FF5209" w:rsidR="00FF5209">
      <w:pPr>
        <w:pStyle w:val="Tijeloteksta"/>
        <w:numPr>
          <w:ilvl w:val="0"/>
          <w:numId w:val="47"/>
        </w:numPr>
        <w:spacing w:after="0"/>
        <w:jc w:val="both"/>
      </w:pPr>
      <w:r>
        <w:t>Sve poreze i pristojbe u vezi s prodajom nekretnine snosi kupac.</w:t>
      </w:r>
    </w:p>
    <w:p w:rsidRDefault="00FF5209" w:rsidP="00FF5209" w:rsidR="00FF5209">
      <w:pPr>
        <w:pStyle w:val="Tijeloteksta"/>
        <w:numPr>
          <w:ilvl w:val="0"/>
          <w:numId w:val="47"/>
        </w:numPr>
        <w:spacing w:after="0"/>
        <w:jc w:val="both"/>
      </w:pPr>
      <w:r>
        <w:t xml:space="preserve">Kao ponuditelji na dražbi mogu sudjelovati samo osobe koje najkasnije dva dana prije održavanja dražbe uplate jamčevinu u iznosu od 10 % od utvrđene početne vrijednosti nekretnine za koju žele licitirati,  na račun sudskog depozita Trgovačkog suda u Varaždinu prema IBAN konstrukciji broj HR4023900011300002754 (u elektroničkom nalogu za plaćanje), ili </w:t>
      </w:r>
      <w:r>
        <w:rPr>
          <w:color w:val="000000"/>
        </w:rPr>
        <w:t>HR40 2390 0011 3000 0275 4</w:t>
      </w:r>
      <w:r>
        <w:t xml:space="preserve"> (u nalogu za plaćanje na papirnatom obrascu), s pozivom na broj spisa St-419/13 i dokaz o tome predoče stečajnom sucu prije  početka dražbe. Kupcu nekretnine jamčevina se uračunava u kupoprodajnu cijenu, a ostalima se vraća  odmah nakon zaključenja javne dražbe.</w:t>
      </w:r>
    </w:p>
    <w:p w:rsidRDefault="00FF5209" w:rsidP="00FF5209" w:rsidR="00FF5209">
      <w:pPr>
        <w:pStyle w:val="Tijeloteksta"/>
        <w:numPr>
          <w:ilvl w:val="0"/>
          <w:numId w:val="47"/>
        </w:numPr>
        <w:spacing w:after="0"/>
        <w:jc w:val="both"/>
      </w:pPr>
      <w:r>
        <w:t xml:space="preserve">Kupac je dužan uplatiti kupovninu u  roku  od  30  dana od dana pravomoćnosti rješenja o dosudi nekretnine, na račun sudskog depozita navedenog u točki 3. uvjeta prodaje ovog zaključka. Ako kupac u tom roku ne položi kupovninu, smatrat će se da je odustao od kupnje, a iz položene jamčevine namirit će se troškovi nove prodaje i naknaditi razlika između kupovnine postignute na prijašnjoj i novoj dražbi. Ako bude više ponuditelja, sud će u rješenju o dosudi odrediti  da će se nekretnina dosuditi i kupcima koji su ponudili nižu cijenu, redom prema veličini cijene koju su ponudili, ako kupac koji je ponudio veću cijenu ne položi kupovninu u zadanom roku. U tom slučaju  sud će donijeti posebno rješenje o dosudi svakom slijedećem kupcu koji je ispunio uvjete da mu se nekretnina dosudi, u kojem će odrediti rok za polaganje kupovnine. </w:t>
      </w:r>
    </w:p>
    <w:p w:rsidRDefault="00FF5209" w:rsidP="00FF5209" w:rsidR="00FF5209">
      <w:pPr>
        <w:numPr>
          <w:ilvl w:val="0"/>
          <w:numId w:val="47"/>
        </w:numPr>
        <w:spacing w:after="0"/>
        <w:jc w:val="both"/>
      </w:pPr>
      <w:r>
        <w:t>U rješenju o dosudi sud će odrediti da se nakon pravomoćnosti  toga  rješenja i nakon što kupac položi kupovninu, u zemljišnim knjigama  upiše pravo vlasništva na dosuđenoj nekretnini  u  korist kupca, te brisati prava i terete na nekretnini koji prestaju njezinom prodajom.</w:t>
      </w:r>
    </w:p>
    <w:p w:rsidRDefault="00FF5209" w:rsidP="00FF5209" w:rsidR="00FF5209">
      <w:pPr>
        <w:numPr>
          <w:ilvl w:val="0"/>
          <w:numId w:val="47"/>
        </w:numPr>
        <w:spacing w:after="0"/>
        <w:jc w:val="both"/>
      </w:pPr>
      <w:r>
        <w:t>Prodaja se provodi po načelu „viđeno-kupljeno“, što isključuje sve naknadne prigovore kupca.</w:t>
      </w:r>
    </w:p>
    <w:p w:rsidRDefault="00FF5209" w:rsidP="00FF5209" w:rsidR="00FF5209">
      <w:pPr>
        <w:pStyle w:val="Tijeloteksta"/>
        <w:numPr>
          <w:ilvl w:val="0"/>
          <w:numId w:val="47"/>
        </w:numPr>
        <w:tabs>
          <w:tab w:pos="1260" w:val="left"/>
        </w:tabs>
        <w:spacing w:after="0"/>
        <w:jc w:val="both"/>
      </w:pPr>
      <w:r>
        <w:t>Zainteresirane osobe mogu razgledati nekretninu koja je predmet prodaje uz prethodni dogovor sa stečajnom upraviteljicom Biserkom Jardas-Mišanović iz Varaždina, na broj 091 789 9411.</w:t>
      </w:r>
    </w:p>
    <w:p w:rsidRDefault="00FF5209" w:rsidP="00FF5209" w:rsidR="00FF5209">
      <w:pPr>
        <w:pStyle w:val="Tijeloteksta"/>
        <w:tabs>
          <w:tab w:pos="1260" w:val="left"/>
        </w:tabs>
        <w:spacing w:after="0"/>
      </w:pPr>
    </w:p>
    <w:p w:rsidRDefault="00FF5209" w:rsidP="00FF5209" w:rsidR="00FF5209">
      <w:pPr>
        <w:pStyle w:val="Tijeloteksta"/>
        <w:tabs>
          <w:tab w:pos="1260" w:val="left"/>
        </w:tabs>
        <w:spacing w:after="0"/>
      </w:pPr>
    </w:p>
    <w:p w:rsidRDefault="00FF5209" w:rsidP="00FF5209" w:rsidR="00FF5209">
      <w:pPr>
        <w:pStyle w:val="Tijeloteksta"/>
        <w:tabs>
          <w:tab w:pos="1260" w:val="left"/>
        </w:tabs>
        <w:spacing w:after="0"/>
      </w:pPr>
    </w:p>
    <w:p w:rsidRDefault="00FF5209" w:rsidP="00FF5209" w:rsidR="00FF5209">
      <w:pPr>
        <w:tabs>
          <w:tab w:pos="1260" w:val="left"/>
        </w:tabs>
        <w:spacing w:after="0"/>
        <w:jc w:val="center"/>
      </w:pPr>
      <w:r>
        <w:t>U Varaždinu, 09. listopada 2015. godine</w:t>
      </w:r>
    </w:p>
    <w:p w:rsidRDefault="00FF5209" w:rsidP="00FF5209" w:rsidR="00FF5209">
      <w:pPr>
        <w:tabs>
          <w:tab w:pos="1260" w:val="left"/>
        </w:tabs>
        <w:spacing w:after="0"/>
        <w:jc w:val="center"/>
      </w:pPr>
    </w:p>
    <w:p w:rsidRDefault="00FF5209" w:rsidP="00FF5209" w:rsidR="00FF5209">
      <w:pPr>
        <w:tabs>
          <w:tab w:pos="1260" w:val="left"/>
        </w:tabs>
        <w:spacing w:after="0"/>
        <w:jc w:val="both"/>
      </w:pPr>
    </w:p>
    <w:p w:rsidRDefault="00FF5209" w:rsidP="00FF5209" w:rsidR="00FF5209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F5209" w:rsidP="00FF5209" w:rsidR="00FF5209">
      <w:pPr>
        <w:tabs>
          <w:tab w:pos="1260" w:val="left"/>
        </w:tabs>
        <w:spacing w:after="0"/>
        <w:jc w:val="both"/>
      </w:pPr>
    </w:p>
    <w:p w:rsidRDefault="00FF5209" w:rsidP="00FF5209" w:rsidR="00FF5209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Jasna Lekić</w:t>
      </w:r>
    </w:p>
    <w:p w:rsidRDefault="00FF5209" w:rsidP="00FF5209" w:rsidR="00FF5209">
      <w:pPr>
        <w:tabs>
          <w:tab w:pos="1260" w:val="left"/>
        </w:tabs>
        <w:spacing w:after="0"/>
        <w:jc w:val="both"/>
      </w:pPr>
    </w:p>
    <w:p w:rsidRDefault="00FF5209" w:rsidP="00FF5209" w:rsidR="00FF5209">
      <w:pPr>
        <w:tabs>
          <w:tab w:pos="1260" w:val="left"/>
        </w:tabs>
        <w:spacing w:after="0"/>
        <w:jc w:val="both"/>
      </w:pPr>
    </w:p>
    <w:p w:rsidRDefault="00FF5209" w:rsidP="00FF5209" w:rsidR="00FF5209">
      <w:pPr>
        <w:tabs>
          <w:tab w:pos="1260" w:val="left"/>
        </w:tabs>
        <w:spacing w:after="0"/>
        <w:jc w:val="both"/>
      </w:pPr>
      <w:r>
        <w:t xml:space="preserve">                                                                                      </w:t>
      </w:r>
    </w:p>
    <w:p w:rsidRDefault="00FF5209" w:rsidP="00FF5209" w:rsidR="00FF5209">
      <w:pPr>
        <w:tabs>
          <w:tab w:pos="1260" w:val="left"/>
        </w:tabs>
        <w:spacing w:after="0"/>
        <w:jc w:val="both"/>
      </w:pPr>
    </w:p>
    <w:p w:rsidRDefault="00FF5209" w:rsidP="00FF5209" w:rsidR="00FF5209">
      <w:pPr>
        <w:tabs>
          <w:tab w:pos="1260" w:val="left"/>
        </w:tabs>
        <w:spacing w:after="0"/>
        <w:jc w:val="both"/>
      </w:pPr>
      <w:r>
        <w:t>POUKA O PRAVNOM LIJEKU:</w:t>
      </w:r>
    </w:p>
    <w:p w:rsidRDefault="00FF5209" w:rsidP="00FF5209" w:rsidR="00FF5209">
      <w:pPr>
        <w:tabs>
          <w:tab w:pos="1260" w:val="left"/>
        </w:tabs>
        <w:spacing w:after="0"/>
        <w:jc w:val="both"/>
      </w:pPr>
    </w:p>
    <w:p w:rsidRDefault="00FF5209" w:rsidP="00FF5209" w:rsidR="00FF5209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FF5209" w:rsidP="00FF5209" w:rsidR="00FF5209">
      <w:pPr>
        <w:tabs>
          <w:tab w:pos="1260" w:val="left"/>
        </w:tabs>
        <w:spacing w:after="0"/>
        <w:jc w:val="both"/>
      </w:pPr>
    </w:p>
    <w:p w:rsidRDefault="00FF5209" w:rsidP="00FF5209" w:rsidR="00FF5209">
      <w:pPr>
        <w:tabs>
          <w:tab w:pos="1260" w:val="left"/>
        </w:tabs>
        <w:spacing w:after="0"/>
        <w:jc w:val="both"/>
      </w:pPr>
    </w:p>
    <w:p w:rsidRDefault="00FF5209" w:rsidP="00FF5209" w:rsidR="00FF5209">
      <w:pPr>
        <w:tabs>
          <w:tab w:pos="1260" w:val="left"/>
        </w:tabs>
        <w:spacing w:after="0"/>
        <w:jc w:val="both"/>
      </w:pPr>
    </w:p>
    <w:p w:rsidRDefault="00FF5209" w:rsidP="00FF5209" w:rsidR="00FF5209">
      <w:pPr>
        <w:tabs>
          <w:tab w:pos="1260" w:val="left"/>
        </w:tabs>
        <w:spacing w:after="0"/>
        <w:jc w:val="both"/>
      </w:pPr>
    </w:p>
    <w:p w:rsidRDefault="00FF5209" w:rsidP="00FF5209" w:rsidR="00FF5209">
      <w:pPr>
        <w:tabs>
          <w:tab w:pos="1260" w:val="left"/>
        </w:tabs>
        <w:spacing w:after="0"/>
        <w:jc w:val="both"/>
      </w:pPr>
      <w:r>
        <w:t xml:space="preserve"> DNA:</w:t>
      </w:r>
    </w:p>
    <w:p w:rsidRDefault="00FF5209" w:rsidP="00FF5209" w:rsidR="00FF5209">
      <w:pPr>
        <w:numPr>
          <w:ilvl w:val="0"/>
          <w:numId w:val="48"/>
        </w:numPr>
        <w:spacing w:after="0"/>
        <w:jc w:val="both"/>
      </w:pPr>
      <w:r>
        <w:t>Stečajna upraviteljica Biserka Jardas-Mišanović iz Varaždina, S. Vukovića 8b</w:t>
      </w:r>
    </w:p>
    <w:p w:rsidRDefault="00FF5209" w:rsidP="00FF5209" w:rsidR="00FF5209">
      <w:pPr>
        <w:numPr>
          <w:ilvl w:val="0"/>
          <w:numId w:val="48"/>
        </w:numPr>
        <w:spacing w:after="0"/>
        <w:jc w:val="both"/>
      </w:pPr>
      <w:r>
        <w:t>ŽDO Varaždin, građansko-upravni odjel</w:t>
      </w:r>
    </w:p>
    <w:p w:rsidRDefault="00FF5209" w:rsidP="00FF5209" w:rsidR="00FF5209">
      <w:pPr>
        <w:numPr>
          <w:ilvl w:val="0"/>
          <w:numId w:val="48"/>
        </w:numPr>
        <w:spacing w:after="0"/>
        <w:jc w:val="both"/>
      </w:pPr>
      <w:r>
        <w:t>Grad Ivanec, Trg hrvatskih Ivanovaca 9B, 42240 Ivanec</w:t>
      </w:r>
    </w:p>
    <w:p w:rsidRDefault="00FF5209" w:rsidP="00FF5209" w:rsidR="00FF5209">
      <w:pPr>
        <w:numPr>
          <w:ilvl w:val="0"/>
          <w:numId w:val="48"/>
        </w:numPr>
        <w:spacing w:after="0"/>
        <w:jc w:val="both"/>
      </w:pPr>
      <w:r>
        <w:t>Banka Kovanica d.d. Varaždin, Petra Preradovića 29</w:t>
      </w:r>
    </w:p>
    <w:p w:rsidRDefault="00FF5209" w:rsidP="00FF5209" w:rsidR="00FF5209">
      <w:pPr>
        <w:numPr>
          <w:ilvl w:val="0"/>
          <w:numId w:val="48"/>
        </w:numPr>
        <w:spacing w:after="0"/>
        <w:jc w:val="both"/>
      </w:pPr>
      <w:r>
        <w:t xml:space="preserve">Zemljišnoknjižni odjel Općinskog suda u Varaždinu, Stalna služba u Ivancu, </w:t>
      </w:r>
    </w:p>
    <w:p w:rsidRDefault="00FF5209" w:rsidP="00FF5209" w:rsidR="00FF5209">
      <w:pPr>
        <w:spacing w:after="0"/>
        <w:jc w:val="both"/>
      </w:pPr>
      <w:r>
        <w:t xml:space="preserve">            Akademika Mirka Maleza 3a, na broj Ovr-1550/13</w:t>
      </w:r>
    </w:p>
    <w:p w:rsidRDefault="00FF5209" w:rsidP="00FF5209" w:rsidR="00FF5209">
      <w:pPr>
        <w:numPr>
          <w:ilvl w:val="0"/>
          <w:numId w:val="48"/>
        </w:numPr>
        <w:spacing w:after="0"/>
        <w:jc w:val="both"/>
      </w:pPr>
      <w:r>
        <w:t>e-Oglasna ploča suda</w:t>
      </w:r>
    </w:p>
    <w:p w:rsidRDefault="00AE649C" w:rsidP="00FF5209" w:rsidR="00AE649C" w:rsidRPr="00B76F3C">
      <w:pPr>
        <w:pStyle w:val="Naslov3"/>
        <w:numPr>
          <w:ilvl w:val="0"/>
          <w:numId w:val="0"/>
        </w:numPr>
        <w:spacing w:after="0"/>
        <w:ind w:left="720"/>
      </w:pPr>
    </w:p>
    <w:p w:rsidRDefault="00770F85" w:rsidP="00FF5209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FF5209" w:rsidR="00AE649C" w:rsidRPr="00B76F3C">
      <w:pPr>
        <w:pStyle w:val="SudSjedite"/>
      </w:pPr>
      <w:r>
        <w:tab/>
      </w:r>
    </w:p>
    <w:p w:rsidRDefault="00CB0EA4" w:rsidP="00FF5209" w:rsidR="00CB0EA4">
      <w:pPr>
        <w:pStyle w:val="Naslovdokumenta"/>
        <w:spacing w:after="0"/>
      </w:pPr>
    </w:p>
    <w:p w:rsidRDefault="0071688E" w:rsidP="00FF5209" w:rsidR="0071688E">
      <w:pPr>
        <w:pStyle w:val="Poetniodjeljak"/>
        <w:spacing w:after="0"/>
      </w:pPr>
    </w:p>
    <w:p w:rsidRDefault="00A21F0D" w:rsidP="00FF5209" w:rsidR="00A21F0D">
      <w:pPr>
        <w:pStyle w:val="NormaleSPIS"/>
        <w:spacing w:after="0"/>
        <w:rPr>
          <w:noProof/>
        </w:rPr>
      </w:pPr>
    </w:p>
    <w:p w:rsidRDefault="00DA0242" w:rsidP="00FF5209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F85" w:rsidP="00537B78" w:rsidR="00770F85">
      <w:r>
        <w:separator/>
      </w:r>
    </w:p>
  </w:endnote>
  <w:endnote w:id="0" w:type="continuationSeparator">
    <w:p w:rsidRDefault="00770F85" w:rsidP="00537B78" w:rsidR="00770F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F85" w:rsidP="00537B78" w:rsidR="00770F85">
      <w:r>
        <w:separator/>
      </w:r>
    </w:p>
  </w:footnote>
  <w:footnote w:id="0" w:type="continuationSeparator">
    <w:p w:rsidRDefault="00770F85" w:rsidP="00537B78" w:rsidR="00770F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7C27E3D"/>
    <w:multiLevelType w:val="hybridMultilevel"/>
    <w:tmpl w:val="358C91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0F85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4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209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918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2015.</izvorni_sadrzaj>
    <derivirana_varijabla naziv="DomainObject.DatumDonosenjaOdluke_1">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St-419/2013-40</izvorni_sadrzaj>
    <derivirana_varijabla naziv="DomainObject.Oznaka_1">St-419/2013-40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</izvorni_sadrzaj>
    <derivirana_varijabla naziv="DomainObject.Predmet.Broj_1">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2013.</izvorni_sadrzaj>
    <derivirana_varijabla naziv="DomainObject.Predmet.DatumOsnivanja_1">26.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St-419/2013</izvorni_sadrzaj>
    <derivirana_varijabla naziv="DomainObject.Predmet.OznakaBroj_1">St-419/2013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Tehnika Ivanec društvo s ograničenom odgovornošću za radove u građevinarstvu, Varaždin</izvorni_sadrzaj>
    <derivirana_varijabla naziv="DomainObject.Predmet.ProtustrankaFormated_1">  Tehnika Ivanec društvo s ograničenom odgovornošću za radove u građevinarstvu, Varaždin</derivirana_varijabla>
  </DomainObject.Predmet.ProtustrankaFormated>
  <DomainObject.Predmet.ProtustrankaFormatedOIB>
    <izvorni_sadrzaj>  Tehnika Ivanec društvo s ograničenom odgovornošću za radove u građevinarstvu, Varaždin, OIB 52539541376</izvorni_sadrzaj>
    <derivirana_varijabla naziv="DomainObject.Predmet.ProtustrankaFormatedOIB_1">  Tehnika Ivanec društvo s ograničenom odgovornošću za radove u građevinarstvu, Varaždin, OIB 52539541376</derivirana_varijabla>
  </DomainObject.Predmet.ProtustrankaFormatedOIB>
  <DomainObject.Predmet.ProtustrankaFormatedWithAdress>
    <izvorni_sadrzaj> Tehnika Ivanec društvo s ograničenom odgovornošću za radove u građevinarstvu, Varaždin, Međimurska 28, Varaždin</izvorni_sadrzaj>
    <derivirana_varijabla naziv="DomainObject.Predmet.ProtustrankaFormatedWithAdress_1"> Tehnika Ivanec društvo s ograničenom odgovornošću za radove u građevinarstvu, Varaždin, Međimurska 28, Varaždin</derivirana_varijabla>
  </DomainObject.Predmet.ProtustrankaFormatedWithAdress>
  <DomainObject.Predmet.ProtustrankaFormatedWithAdressOIB>
    <izvorni_sadrzaj> Tehnika Ivanec društvo s ograničenom odgovornošću za radove u građevinarstvu, Varaždin, OIB 52539541376, Međimurska 28, Varaždin</izvorni_sadrzaj>
    <derivirana_varijabla naziv="DomainObject.Predmet.ProtustrankaFormatedWithAdressOIB_1"> Tehnika Ivanec društvo s ograničenom odgovornošću za radove u građevinarstvu, Varaždin, OIB 52539541376, Međimurska 28, Varaždin</derivirana_varijabla>
  </DomainObject.Predmet.ProtustrankaFormatedWithAdressOIB>
  <DomainObject.Predmet.ProtustrankaWithAdress>
    <izvorni_sadrzaj>Tehnika Ivanec društvo s ograničenom odgovornošću za radove u građevinarstvu, Varaždin Međimurska 28, Varaždin</izvorni_sadrzaj>
    <derivirana_varijabla naziv="DomainObject.Predmet.ProtustrankaWithAdress_1">Tehnika Ivanec društvo s ograničenom odgovornošću za radove u građevinarstvu, Varaždin Međimurska 28, Varaždin</derivirana_varijabla>
  </DomainObject.Predmet.ProtustrankaWithAdress>
  <DomainObject.Predmet.ProtustrankaWithAdressOIB>
    <izvorni_sadrzaj>Tehnika Ivanec društvo s ograničenom odgovornošću za radove u građevinarstvu, Varaždin, OIB 52539541376, Međimurska 28, Varaždin</izvorni_sadrzaj>
    <derivirana_varijabla naziv="DomainObject.Predmet.ProtustrankaWithAdressOIB_1">Tehnika Ivanec društvo s ograničenom odgovornošću za radove u građevinarstvu, Varaždin, OIB 52539541376, Međimurska 28, Varaždin</derivirana_varijabla>
  </DomainObject.Predmet.ProtustrankaWithAdressOIB>
  <DomainObject.Predmet.ProtustrankaNazivFormated>
    <izvorni_sadrzaj>Tehnika Ivanec društvo s ograničenom odgovornošću za radove u građevinarstvu, Varaždin</izvorni_sadrzaj>
    <derivirana_varijabla naziv="DomainObject.Predmet.ProtustrankaNazivFormated_1">Tehnika Ivanec društvo s ograničenom odgovornošću za radove u građevinarstvu, Varaždin</derivirana_varijabla>
  </DomainObject.Predmet.ProtustrankaNazivFormated>
  <DomainObject.Predmet.ProtustrankaNazivFormatedOIB>
    <izvorni_sadrzaj>Tehnika Ivanec društvo s ograničenom odgovornošću za radove u građevinarstvu, Varaždin, OIB 52539541376</izvorni_sadrzaj>
    <derivirana_varijabla naziv="DomainObject.Predmet.ProtustrankaNazivFormatedOIB_1">Tehnika Ivanec društvo s ograničenom odgovornošću za radove u građevinarstvu, Varaždin, OIB 52539541376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Vrtni put 3, 10000 Zagreb</izvorni_sadrzaj>
    <derivirana_varijabla naziv="DomainObject.Predmet.StrankaFormatedWithAdress_1"> Financijska agencija, Vrtni put 3, 10000 Zagreb</derivirana_varijabla>
  </DomainObject.Predmet.StrankaFormatedWithAdress>
  <DomainObject.Predmet.StrankaFormatedWithAdressOIB>
    <izvorni_sadrzaj> Financijska agencija, OIB 85821130368, Vrtni put 3, 10000 Zagreb</izvorni_sadrzaj>
    <derivirana_varijabla naziv="DomainObject.Predmet.StrankaFormatedWithAdressOIB_1"> Financijska agencija, OIB 85821130368, Vrtni put 3, 10000 Zagreb</derivirana_varijabla>
  </DomainObject.Predmet.StrankaFormatedWithAdressOIB>
  <DomainObject.Predmet.StrankaWithAdress>
    <izvorni_sadrzaj>Financijska agencija Vrtni put 3,10000 Zagreb</izvorni_sadrzaj>
    <derivirana_varijabla naziv="DomainObject.Predmet.StrankaWithAdress_1">Financijska agencija Vrtni put 3,10000 Zagreb</derivirana_varijabla>
  </DomainObject.Predmet.StrankaWithAdress>
  <DomainObject.Predmet.StrankaWithAdressOIB>
    <izvorni_sadrzaj>Financijska agencija, OIB 85821130368, Vrtni put 3,10000 Zagreb</izvorni_sadrzaj>
    <derivirana_varijabla naziv="DomainObject.Predmet.StrankaWithAdressOIB_1">Financijska agencija, OIB 85821130368, Vrtni put 3,10000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Vrtni put 3, 10000 Zagreb</item>
    </izvorni_sadrzaj>
    <derivirana_varijabla naziv="DomainObject.Predmet.StrankaListFormatedWithAdress_1">
      <item>Financijska agencija, Vrtni put 3, 10000 Zagreb</item>
    </derivirana_varijabla>
  </DomainObject.Predmet.StrankaListFormatedWithAdress>
  <DomainObject.Predmet.StrankaListFormatedWithAdressOIB>
    <izvorni_sadrzaj>
      <item>Financijska agencija, OIB 85821130368, Vrtni put 3, 10000 Zagreb</item>
    </izvorni_sadrzaj>
    <derivirana_varijabla naziv="DomainObject.Predmet.StrankaListFormatedWithAdressOIB_1">
      <item>Financijska agencija, OIB 85821130368, Vrtni put 3,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Tehnika Ivanec društvo s ograničenom odgovornošću za radove u građevinarstvu, Varaždin</item>
    </izvorni_sadrzaj>
    <derivirana_varijabla naziv="DomainObject.Predmet.ProtuStrankaListFormated_1">
      <item>Tehnika Ivanec društvo s ograničenom odgovornošću za radove u građevinarstvu, Varaždin</item>
    </derivirana_varijabla>
  </DomainObject.Predmet.ProtuStrankaListFormated>
  <DomainObject.Predmet.ProtuStrankaListFormatedOIB>
    <izvorni_sadrzaj>
      <item>Tehnika Ivanec društvo s ograničenom odgovornošću za radove u građevinarstvu, Varaždin, OIB 52539541376</item>
    </izvorni_sadrzaj>
    <derivirana_varijabla naziv="DomainObject.Predmet.ProtuStrankaListFormatedOIB_1">
      <item>Tehnika Ivanec društvo s ograničenom odgovornošću za radove u građevinarstvu, Varaždin, OIB 52539541376</item>
    </derivirana_varijabla>
  </DomainObject.Predmet.ProtuStrankaListFormatedOIB>
  <DomainObject.Predmet.ProtuStrankaListFormatedWithAdress>
    <izvorni_sadrzaj>
      <item>Tehnika Ivanec društvo s ograničenom odgovornošću za radove u građevinarstvu, Varaždin, Međimurska 28, Varaždin</item>
    </izvorni_sadrzaj>
    <derivirana_varijabla naziv="DomainObject.Predmet.ProtuStrankaListFormatedWithAdress_1">
      <item>Tehnika Ivanec društvo s ograničenom odgovornošću za radove u građevinarstvu, Varaždin, Međimurska 28, Varaždin</item>
    </derivirana_varijabla>
  </DomainObject.Predmet.ProtuStrankaListFormatedWithAdress>
  <DomainObject.Predmet.ProtuStrankaListFormatedWithAdressOIB>
    <izvorni_sadrzaj>
      <item>Tehnika Ivanec društvo s ograničenom odgovornošću za radove u građevinarstvu, Varaždin, OIB 52539541376, Međimurska 28, Varaždin</item>
    </izvorni_sadrzaj>
    <derivirana_varijabla naziv="DomainObject.Predmet.ProtuStrankaListFormatedWithAdressOIB_1">
      <item>Tehnika Ivanec društvo s ograničenom odgovornošću za radove u građevinarstvu, Varaždin, OIB 52539541376, Međimurska 28, Varaždin</item>
    </derivirana_varijabla>
  </DomainObject.Predmet.ProtuStrankaListFormatedWithAdressOIB>
  <DomainObject.Predmet.ProtuStrankaListNazivFormated>
    <izvorni_sadrzaj>
      <item>Tehnika Ivanec društvo s ograničenom odgovornošću za radove u građevinarstvu, Varaždin</item>
    </izvorni_sadrzaj>
    <derivirana_varijabla naziv="DomainObject.Predmet.ProtuStrankaListNazivFormated_1">
      <item>Tehnika Ivanec društvo s ograničenom odgovornošću za radove u građevinarstvu, Varaždin</item>
    </derivirana_varijabla>
  </DomainObject.Predmet.ProtuStrankaListNazivFormated>
  <DomainObject.Predmet.ProtuStrankaListNazivFormatedOIB>
    <izvorni_sadrzaj>
      <item>Tehnika Ivanec društvo s ograničenom odgovornošću za radove u građevinarstvu, Varaždin, OIB 52539541376</item>
    </izvorni_sadrzaj>
    <derivirana_varijabla naziv="DomainObject.Predmet.ProtuStrankaListNazivFormatedOIB_1">
      <item>Tehnika Ivanec društvo s ograničenom odgovornošću za radove u građevinarstvu, Varaždin, OIB 52539541376</item>
    </derivirana_varijabla>
  </DomainObject.Predmet.ProtuStrankaListNazivFormatedOIB>
  <DomainObject.Predmet.OstaliListFormated>
    <izvorni_sadrzaj>
      <item>Biserka Jardas-mišanović</item>
      <item>Zlatko Žulić</item>
      <item>ŽDO Varaždin, građansko-upravni odjel</item>
      <item>Banka Kovanica d.d. Varaždin</item>
    </izvorni_sadrzaj>
    <derivirana_varijabla naziv="DomainObject.Predmet.OstaliListFormated_1">
      <item>Biserka Jardas-mišanović</item>
      <item>Zlatko Žulić</item>
      <item>ŽDO Varaždin, građansko-upravni odjel</item>
      <item>Banka Kovanica d.d. Varaždin</item>
    </derivirana_varijabla>
  </DomainObject.Predmet.OstaliListFormated>
  <DomainObject.Predmet.OstaliListFormatedOIB>
    <izvorni_sadrzaj>
      <item>Biserka Jardas-mišanović, OIB 20096254707</item>
      <item>Zlatko Žulić</item>
      <item>ŽDO Varaždin, građansko-upravni odjel</item>
      <item>Banka Kovanica d.d. Varaždin</item>
    </izvorni_sadrzaj>
    <derivirana_varijabla naziv="DomainObject.Predmet.OstaliListFormatedOIB_1">
      <item>Biserka Jardas-mišanović, OIB 20096254707</item>
      <item>Zlatko Žulić</item>
      <item>ŽDO Varaždin, građansko-upravni odjel</item>
      <item>Banka Kovanica d.d. Varaždin</item>
    </derivirana_varijabla>
  </DomainObject.Predmet.OstaliListFormatedOIB>
  <DomainObject.Predmet.OstaliListFormatedWithAdress>
    <izvorni_sadrzaj>
      <item>Biserka Jardas-mišanović, Stjepana Vukovića 8b, 42000 Varaždin</item>
      <item>Zlatko Žulić, A. M. Maleza 3, 42240 Ivanec</item>
      <item>ŽDO Varaždin, građansko-upravni odjel</item>
      <item>Banka Kovanica d.d. Varaždin, P. Preradovića 29, 42000 Varaždin</item>
    </izvorni_sadrzaj>
    <derivirana_varijabla naziv="DomainObject.Predmet.OstaliListFormatedWithAdress_1">
      <item>Biserka Jardas-mišanović, Stjepana Vukovića 8b, 42000 Varaždin</item>
      <item>Zlatko Žulić, A. M. Maleza 3, 42240 Ivanec</item>
      <item>ŽDO Varaždin, građansko-upravni odjel</item>
      <item>Banka Kovanica d.d. Varaždin, P. Preradovića 29, 42000 Varaždin</item>
    </derivirana_varijabla>
  </DomainObject.Predmet.OstaliListFormatedWithAdress>
  <DomainObject.Predmet.OstaliListFormatedWithAdressOIB>
    <izvorni_sadrzaj>
      <item>Biserka Jardas-mišanović, OIB 20096254707, Stjepana Vukovića 8b, 42000 Varaždin</item>
      <item>Zlatko Žulić, A. M. Maleza 3, 42240 Ivanec</item>
      <item>ŽDO Varaždin, građansko-upravni odjel</item>
      <item>Banka Kovanica d.d. Varaždin, P. Preradovića 29, 42000 Varaždin</item>
    </izvorni_sadrzaj>
    <derivirana_varijabla naziv="DomainObject.Predmet.OstaliListFormatedWithAdressOIB_1">
      <item>Biserka Jardas-mišanović, OIB 20096254707, Stjepana Vukovića 8b, 42000 Varaždin</item>
      <item>Zlatko Žulić, A. M. Maleza 3, 42240 Ivanec</item>
      <item>ŽDO Varaždin, građansko-upravni odjel</item>
      <item>Banka Kovanica d.d. Varaždin, P. Preradovića 29, 42000 Varaždin</item>
    </derivirana_varijabla>
  </DomainObject.Predmet.OstaliListFormatedWithAdressOIB>
  <DomainObject.Predmet.OstaliListNazivFormated>
    <izvorni_sadrzaj>
      <item>Biserka Jardas-mišanović</item>
      <item>Zlatko Žulić</item>
      <item>ŽDO Varaždin, građansko-upravni odjel</item>
      <item>Banka Kovanica d.d. Varaždin</item>
    </izvorni_sadrzaj>
    <derivirana_varijabla naziv="DomainObject.Predmet.OstaliListNazivFormated_1">
      <item>Biserka Jardas-mišanović</item>
      <item>Zlatko Žulić</item>
      <item>ŽDO Varaždin, građansko-upravni odjel</item>
      <item>Banka Kovanica d.d. Varaždin</item>
    </derivirana_varijabla>
  </DomainObject.Predmet.OstaliListNazivFormated>
  <DomainObject.Predmet.OstaliListNazivFormatedOIB>
    <izvorni_sadrzaj>
      <item>Biserka Jardas-mišanović, OIB 20096254707</item>
      <item>Zlatko Žulić</item>
      <item>ŽDO Varaždin, građansko-upravni odjel</item>
      <item>Banka Kovanica d.d. Varaždin</item>
    </izvorni_sadrzaj>
    <derivirana_varijabla naziv="DomainObject.Predmet.OstaliListNazivFormatedOIB_1">
      <item>Biserka Jardas-mišanović, OIB 20096254707</item>
      <item>Zlatko Žulić</item>
      <item>ŽDO Varaždin, građansko-upravni odjel</item>
      <item>Banka Kovanica d.d.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2015.</izvorni_sadrzaj>
    <derivirana_varijabla naziv="DomainObject.Datum_1">9. listopada 2015.</derivirana_varijabla>
  </DomainObject.Datum>
  <DomainObject.PoslovniBrojDokumenta>
    <izvorni_sadrzaj>St-419/2013-40</izvorni_sadrzaj>
    <derivirana_varijabla naziv="DomainObject.PoslovniBrojDokumenta_1">St-419/2013-40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Tehnika Ivanec društvo s ograničenom odgovornošću za radove u građevinarstvu, Varaždin</izvorni_sadrzaj>
    <derivirana_varijabla naziv="DomainObject.Predmet.ProtustrankaIDrugi_1">Tehnika Ivanec društvo s ograničenom odgovornošću za radove u građevinarstvu, Varaždin</derivirana_varijabla>
  </DomainObject.Predmet.ProtustrankaIDrugi>
  <DomainObject.Predmet.StrankaIDrugiAdressOIB>
    <izvorni_sadrzaj>Financijska agencija, OIB 85821130368, Vrtni put 3, 10000 Zagreb</izvorni_sadrzaj>
    <derivirana_varijabla naziv="DomainObject.Predmet.StrankaIDrugiAdressOIB_1">Financijska agencija, OIB 85821130368, Vrtni put 3, 10000 Zagreb</derivirana_varijabla>
  </DomainObject.Predmet.StrankaIDrugiAdressOIB>
  <DomainObject.Predmet.ProtustrankaIDrugiAdressOIB>
    <izvorni_sadrzaj>Tehnika Ivanec društvo s ograničenom odgovornošću za radove u građevinarstvu, Varaždin, OIB 52539541376, Međimurska 28, Varaždin</izvorni_sadrzaj>
    <derivirana_varijabla naziv="DomainObject.Predmet.ProtustrankaIDrugiAdressOIB_1">Tehnika Ivanec društvo s ograničenom odgovornošću za radove u građevinarstvu, Varaždin, OIB 52539541376, Međimurska 28,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Tehnika Ivanec društvo s ograničenom odgovornošću za radove u građevinarstvu, Varaždin</item>
      <item>Biserka Jardas-mišanović</item>
      <item>Zlatko Žulić</item>
      <item>ŽDO Varaždin, građansko-upravni odjel</item>
      <item>Banka Kovanica d.d. Varaždin</item>
    </izvorni_sadrzaj>
    <derivirana_varijabla naziv="DomainObject.Predmet.SudioniciListNaziv_1">
      <item>Financijska agencija</item>
      <item>Tehnika Ivanec društvo s ograničenom odgovornošću za radove u građevinarstvu, Varaždin</item>
      <item>Biserka Jardas-mišanović</item>
      <item>Zlatko Žulić</item>
      <item>ŽDO Varaždin, građansko-upravni odjel</item>
      <item>Banka Kovanica d.d. Varaždin</item>
    </derivirana_varijabla>
  </DomainObject.Predmet.SudioniciListNaziv>
  <DomainObject.Predmet.SudioniciListAdressOIB>
    <izvorni_sadrzaj>
      <item>Financijska agencija, OIB 85821130368, Vrtni put 3,10000 Zagreb</item>
      <item>Tehnika Ivanec društvo s ograničenom odgovornošću za radove u građevinarstvu, Varaždin, OIB 52539541376, Međimurska 28,Varaždin</item>
      <item>Biserka Jardas-mišanović, OIB 20096254707, Stjepana Vukovića 8b,42000 Varaždin</item>
      <item>Zlatko Žulić, A. M. Maleza 3,42240 Ivanec</item>
      <item>ŽDO Varaždin, građansko-upravni odjel</item>
      <item>Banka Kovanica d.d. Varaždin, P. Preradovića 29,42000 Varaždin</item>
    </izvorni_sadrzaj>
    <derivirana_varijabla naziv="DomainObject.Predmet.SudioniciListAdressOIB_1">
      <item>Financijska agencija, OIB 85821130368, Vrtni put 3,10000 Zagreb</item>
      <item>Tehnika Ivanec društvo s ograničenom odgovornošću za radove u građevinarstvu, Varaždin, OIB 52539541376, Međimurska 28,Varaždin</item>
      <item>Biserka Jardas-mišanović, OIB 20096254707, Stjepana Vukovića 8b,42000 Varaždin</item>
      <item>Zlatko Žulić, A. M. Maleza 3,42240 Ivanec</item>
      <item>ŽDO Varaždin, građansko-upravni odjel</item>
      <item>Banka Kovanica d.d. Varaždin, P. Preradovića 29,42000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D82F71-E5D5-4DBB-BBA4-FE05D6A54F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696</properties:Words>
  <properties:Characters>3891</properties:Characters>
  <properties:Lines>110</properties:Lines>
  <properties:Paragraphs>35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2015-10-09T11:29:00Z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St-419/2013-40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