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e3a6" w14:paraId="edfe3a6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52C5D">
        <w:t>2802/16-10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>
        <w:t>MIDAKO KOŽA j.d.o.o. za trgovinu, OIB 92739621614, Lug Poznanovečki (Općina Bedekovčina), Rudolfa Jakuša Španca 59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C4F94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52C5D">
        <w:t>MIDAKO KOŽA j.d.o.o. za trgovinu, OIB 92739621614, Lug Poznanovečki (Općina Bedekovčina), Rudolfa Jakuša Španca 59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52C5D">
        <w:t>2802-16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652C5D">
        <w:t>MIDAKO KOŽA j.d.o.o. za trgovinu, OIB 92739621614, Lug Poznanovečki (Općina Bedekovčina), Rudolfa Jakuša Španca 59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18. </w:t>
      </w:r>
      <w:r w:rsidR="00652C5D">
        <w:t>ožujka 2016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652C5D">
        <w:t>374.456,43</w:t>
      </w:r>
      <w:r w:rsidRPr="0062522C">
        <w:t xml:space="preserve">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652C5D">
        <w:t>2 rujna</w:t>
      </w:r>
      <w:r w:rsidR="00D346E6">
        <w:t xml:space="preserve"> 2016., ko</w:t>
      </w:r>
      <w:r w:rsidR="00652C5D">
        <w:t>ji</w:t>
      </w:r>
      <w:r w:rsidR="00D346E6">
        <w:t xml:space="preserve">m je pozvan na ročište od </w:t>
      </w:r>
      <w:r w:rsidR="00652C5D">
        <w:t>5. listopada</w:t>
      </w:r>
      <w:r w:rsidR="00D346E6">
        <w:t xml:space="preserve"> 2016</w:t>
      </w:r>
      <w:r w:rsidR="00D346E6" w:rsidRPr="00D84EAC">
        <w:rPr>
          <w:color w:val="FF0000"/>
        </w:rPr>
        <w:t xml:space="preserve">.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AD1B10">
        <w:t>i</w:t>
      </w:r>
      <w:r w:rsidR="00652C5D">
        <w:t>starstva financija, Porezna up</w:t>
      </w:r>
      <w:r w:rsidR="00AD1B10">
        <w:t>r</w:t>
      </w:r>
      <w:r w:rsidR="00652C5D">
        <w:t xml:space="preserve">ave, Područni ured Središnja Hrvatska, Ispostava Zabok </w:t>
      </w:r>
      <w:r w:rsidR="00D04D2A">
        <w:t xml:space="preserve">od 21. listopada 2016. (list 14 spisa) </w:t>
      </w:r>
      <w:r w:rsidR="00652C5D">
        <w:t xml:space="preserve">prema kojem </w:t>
      </w:r>
      <w:r w:rsidR="002B0F91">
        <w:t xml:space="preserve">je uvidom u Evidenciju podataka bitnih za oporezivanje, a prema podacima preuzetim od nadležnih institucija utvrđeno da dužnik ne posjeduje nikakvu imovinu te da isti nije imao ostvarenog prometa po žiro-računu za razdoblje 1.1.2016.-31.8.2016.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C4F94">
        <w:t>30</w:t>
      </w:r>
      <w:r w:rsidR="00652C5D">
        <w:t>. studenog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5569FE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5569FE" w:rsidP="002B3342" w:rsidR="005569FE" w:rsidRPr="00694D64">
      <w:r w:rsidRPr="00694D64">
        <w:t>Za točnost otpravka-ovlašteni službenik:</w:t>
      </w:r>
    </w:p>
    <w:p w:rsidRDefault="005569FE" w:rsidP="002B3342" w:rsidR="005569FE" w:rsidRPr="00694D64">
      <w:r w:rsidRPr="00694D64">
        <w:t>Karmela Dolenc</w:t>
      </w:r>
    </w:p>
    <w:p w:rsidRDefault="005569FE" w:rsidP="002B3342" w:rsidR="005569FE">
      <w:pPr>
        <w:pStyle w:val="Bezproreda"/>
      </w:pPr>
    </w:p>
    <w:p w:rsidRDefault="005569FE" w:rsidP="00065B42" w:rsidR="005569FE"/>
    <w:sectPr w:rsidSect="001B2E63" w:rsidR="005569F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569FE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AD1B10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D1B10">
          <w:rPr>
            <w:sz w:val="24"/>
          </w:rPr>
          <w:t>2802/16-10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B2E63"/>
    <w:rsid w:val="0021298E"/>
    <w:rsid w:val="00260C00"/>
    <w:rsid w:val="002817DE"/>
    <w:rsid w:val="002B0F91"/>
    <w:rsid w:val="002C3072"/>
    <w:rsid w:val="002D5087"/>
    <w:rsid w:val="002D60CE"/>
    <w:rsid w:val="003A2638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569FE"/>
    <w:rsid w:val="0059075B"/>
    <w:rsid w:val="00591F57"/>
    <w:rsid w:val="0062522C"/>
    <w:rsid w:val="00652C5D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1B10"/>
    <w:rsid w:val="00B62E90"/>
    <w:rsid w:val="00B9015B"/>
    <w:rsid w:val="00BC4F94"/>
    <w:rsid w:val="00BC67EF"/>
    <w:rsid w:val="00BE5577"/>
    <w:rsid w:val="00BF01D0"/>
    <w:rsid w:val="00BF0DDB"/>
    <w:rsid w:val="00C23ADD"/>
    <w:rsid w:val="00C40A44"/>
    <w:rsid w:val="00C63030"/>
    <w:rsid w:val="00C90682"/>
    <w:rsid w:val="00D04D2A"/>
    <w:rsid w:val="00D24310"/>
    <w:rsid w:val="00D346E6"/>
    <w:rsid w:val="00D677F7"/>
    <w:rsid w:val="00D803A5"/>
    <w:rsid w:val="00D84EAC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69F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569F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St-2802/2016</izvorni_sadrzaj>
    <derivirana_varijabla naziv="DomainObject.Predmet.OznakaBroj_1">St-2802/2016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MIDAKO KOŽA j.d.o.o. za trgovinu zastupanog po punomoćniku Danijel Vardić</izvorni_sadrzaj>
    <derivirana_varijabla naziv="DomainObject.Predmet.ProtustrankaFormated_1">  MIDAKO KOŽA j.d.o.o. za trgovinu zastupanog po punomoćniku Danijel Vardić</derivirana_varijabla>
  </DomainObject.Predmet.ProtustrankaFormated>
  <DomainObject.Predmet.ProtustrankaFormatedOIB>
    <izvorni_sadrzaj>  MIDAKO KOŽA j.d.o.o. za trgovinu, OIB 92739621614 zastupanog po punomoćniku Danijel Vardić</izvorni_sadrzaj>
    <derivirana_varijabla naziv="DomainObject.Predmet.ProtustrankaFormatedOIB_1">  MIDAKO KOŽA j.d.o.o. za trgovinu, OIB 92739621614 zastupanog po punomoćniku Danijel Vardić</derivirana_varijabla>
  </DomainObject.Predmet.ProtustrankaFormatedOIB>
  <DomainObject.Predmet.ProtustrankaFormatedWithAdress>
    <izvorni_sadrzaj> MIDAKO KOŽA j.d.o.o. za trgovinu, Rudolfa Jakuša Španca 59, 49247 Lug Poznanovečki zastupanog po punomoćniku Danijel Vardić</izvorni_sadrzaj>
    <derivirana_varijabla naziv="DomainObject.Predmet.ProtustrankaFormatedWithAdress_1"> MIDAKO KOŽA j.d.o.o. za trgovinu, Rudolfa Jakuša Španca 59, 49247 Lug Poznanovečki zastupanog po punomoćniku Danijel Vardić</derivirana_varijabla>
  </DomainObject.Predmet.ProtustrankaFormatedWithAdress>
  <DomainObject.Predmet.ProtustrankaFormatedWithAdressOIB>
    <izvorni_sadrzaj> MIDAKO KOŽA j.d.o.o. za trgovinu, OIB 92739621614, Rudolfa Jakuša Španca 59, 49247 Lug Poznanovečki zastupanog po punomoćniku Danijel Vardić</izvorni_sadrzaj>
    <derivirana_varijabla naziv="DomainObject.Predmet.ProtustrankaFormatedWithAdressOIB_1"> MIDAKO KOŽA j.d.o.o. za trgovinu, OIB 92739621614, Rudolfa Jakuša Španca 59, 49247 Lug Poznanovečki zastupanog po punomoćniku Danijel Vardić</derivirana_varijabla>
  </DomainObject.Predmet.ProtustrankaFormatedWithAdressOIB>
  <DomainObject.Predmet.ProtustrankaWithAdress>
    <izvorni_sadrzaj>MIDAKO KOŽA j.d.o.o. za trgovinu Rudolfa Jakuša Španca 59, 49247 Lug Poznanovečki</izvorni_sadrzaj>
    <derivirana_varijabla naziv="DomainObject.Predmet.ProtustrankaWithAdress_1">MIDAKO KOŽA j.d.o.o. za trgovinu Rudolfa Jakuša Španca 59, 49247 Lug Poznanovečki</derivirana_varijabla>
  </DomainObject.Predmet.ProtustrankaWithAdress>
  <DomainObject.Predmet.ProtustrankaWithAdressOIB>
    <izvorni_sadrzaj>MIDAKO KOŽA j.d.o.o. za trgovinu, OIB 92739621614, Rudolfa Jakuša Španca 59, 49247 Lug Poznanovečki</izvorni_sadrzaj>
    <derivirana_varijabla naziv="DomainObject.Predmet.ProtustrankaWithAdressOIB_1">MIDAKO KOŽA j.d.o.o. za trgovinu, OIB 92739621614, Rudolfa Jakuša Španca 59, 49247 Lug Poznanovečki</derivirana_varijabla>
  </DomainObject.Predmet.ProtustrankaWithAdressOIB>
  <DomainObject.Predmet.ProtustrankaNazivFormated>
    <izvorni_sadrzaj>MIDAKO KOŽA j.d.o.o. za trgovinu</izvorni_sadrzaj>
    <derivirana_varijabla naziv="DomainObject.Predmet.ProtustrankaNazivFormated_1">MIDAKO KOŽA j.d.o.o. za trgovinu</derivirana_varijabla>
  </DomainObject.Predmet.ProtustrankaNazivFormated>
  <DomainObject.Predmet.ProtustrankaNazivFormatedOIB>
    <izvorni_sadrzaj>MIDAKO KOŽA j.d.o.o. za trgovinu, OIB 92739621614</izvorni_sadrzaj>
    <derivirana_varijabla naziv="DomainObject.Predmet.ProtustrankaNazivFormatedOIB_1">MIDAKO KOŽA j.d.o.o. za trgovinu, OIB 92739621614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MIDAKO KOŽA j.d.o.o. za trgovinu zastupanog po punomoćniku Danijel Vardić</item>
    </izvorni_sadrzaj>
    <derivirana_varijabla naziv="DomainObject.Predmet.ProtuStrankaListFormated_1">
      <item>MIDAKO KOŽA j.d.o.o. za trgovinu zastupanog po punomoćniku Danijel Vardić</item>
    </derivirana_varijabla>
  </DomainObject.Predmet.ProtuStrankaListFormated>
  <DomainObject.Predmet.ProtuStrankaListFormatedOIB>
    <izvorni_sadrzaj>
      <item>MIDAKO KOŽA j.d.o.o. za trgovinu, OIB 92739621614 zastupanog po punomoćniku Danijel Vardić</item>
    </izvorni_sadrzaj>
    <derivirana_varijabla naziv="DomainObject.Predmet.ProtuStrankaListFormatedOIB_1">
      <item>MIDAKO KOŽA j.d.o.o. za trgovinu, OIB 92739621614 zastupanog po punomoćniku Danijel Vardić</item>
    </derivirana_varijabla>
  </DomainObject.Predmet.ProtuStrankaListFormatedOIB>
  <DomainObject.Predmet.ProtuStrankaListFormatedWithAdress>
    <izvorni_sadrzaj>
      <item>MIDAKO KOŽA j.d.o.o. za trgovinu, Rudolfa Jakuša Španca 59, 49247 Lug Poznanovečki zastupanog po punomoćniku Danijel Vardić</item>
    </izvorni_sadrzaj>
    <derivirana_varijabla naziv="DomainObject.Predmet.ProtuStrankaListFormatedWithAdress_1">
      <item>MIDAKO KOŽA j.d.o.o. za trgovinu, Rudolfa Jakuša Španca 59, 49247 Lug Poznanovečki zastupanog po punomoćniku Danijel Vardić</item>
    </derivirana_varijabla>
  </DomainObject.Predmet.ProtuStrankaListFormatedWithAdress>
  <DomainObject.Predmet.ProtuStrankaListFormatedWithAdressOIB>
    <izvorni_sadrzaj>
      <item>MIDAKO KOŽA j.d.o.o. za trgovinu, OIB 92739621614, Rudolfa Jakuša Španca 59, 49247 Lug Poznanovečki zastupanog po punomoćniku Danijel Vardić</item>
    </izvorni_sadrzaj>
    <derivirana_varijabla naziv="DomainObject.Predmet.ProtuStrankaListFormatedWithAdressOIB_1">
      <item>MIDAKO KOŽA j.d.o.o. za trgovinu, OIB 92739621614, Rudolfa Jakuša Španca 59, 49247 Lug Poznanovečki zastupanog po punomoćniku Danijel Vardić</item>
    </derivirana_varijabla>
  </DomainObject.Predmet.ProtuStrankaListFormatedWithAdressOIB>
  <DomainObject.Predmet.ProtuStrankaListNazivFormated>
    <izvorni_sadrzaj>
      <item>MIDAKO KOŽA j.d.o.o. za trgovinu</item>
    </izvorni_sadrzaj>
    <derivirana_varijabla naziv="DomainObject.Predmet.ProtuStrankaListNazivFormated_1">
      <item>MIDAKO KOŽA j.d.o.o. za trgovinu</item>
    </derivirana_varijabla>
  </DomainObject.Predmet.ProtuStrankaListNazivFormated>
  <DomainObject.Predmet.ProtuStrankaListNazivFormatedOIB>
    <izvorni_sadrzaj>
      <item>MIDAKO KOŽA j.d.o.o. za trgovinu, OIB 92739621614</item>
    </izvorni_sadrzaj>
    <derivirana_varijabla naziv="DomainObject.Predmet.ProtuStrankaListNazivFormatedOIB_1">
      <item>MIDAKO KOŽA j.d.o.o. za trgovinu, OIB 92739621614</item>
    </derivirana_varijabla>
  </DomainObject.Predmet.ProtuStrankaListNazivFormatedOIB>
  <DomainObject.Predmet.OstaliListFormated>
    <izvorni_sadrzaj>
      <item>Danijel Vardić punomoćnik sudionika u postupku MIDAKO KOŽA j.d.o.o. za trgovinu</item>
      <item>Raiffeisenbank Austria d.d.</item>
    </izvorni_sadrzaj>
    <derivirana_varijabla naziv="DomainObject.Predmet.OstaliListFormated_1">
      <item>Danijel Vardić punomoćnik sudionika u postupku MIDAKO KOŽA j.d.o.o. za trgovinu</item>
      <item>Raiffeisenbank Austria d.d.</item>
    </derivirana_varijabla>
  </DomainObject.Predmet.OstaliListFormated>
  <DomainObject.Predmet.OstaliListFormatedOIB>
    <izvorni_sadrzaj>
      <item>Danijel Vardić, OIB 73390893816 punomoćnik sudionika u postupku MIDAKO KOŽA j.d.o.o. za trgovinu</item>
      <item>Raiffeisenbank Austria d.d., OIB 53056966535</item>
    </izvorni_sadrzaj>
    <derivirana_varijabla naziv="DomainObject.Predmet.OstaliListFormatedOIB_1">
      <item>Danijel Vardić, OIB 73390893816 punomoćnik sudionika u postupku MIDAKO KOŽA j.d.o.o. za trgovinu</item>
      <item>Raiffeisenbank Austria d.d., OIB 53056966535</item>
    </derivirana_varijabla>
  </DomainObject.Predmet.OstaliListFormatedOIB>
  <DomainObject.Predmet.OstaliListFormatedWithAdress>
    <izvorni_sadrzaj>
      <item>Danijel Vardić, Rudolfa Jakuša Španca 59, 49247 Lug Poznanovečki punomoćnik sudionika u postupku MIDAKO KOŽA j.d.o.o. za trgovinu</item>
      <item>Raiffeisenbank Austria d.d., Petrinjska 59, 10000 Zagreb</item>
    </izvorni_sadrzaj>
    <derivirana_varijabla naziv="DomainObject.Predmet.OstaliListFormatedWithAdress_1">
      <item>Danijel Vardić, Rudolfa Jakuša Španca 59, 49247 Lug Poznanovečki punomoćnik sudionika u postupku MIDAKO KOŽA j.d.o.o. za trgovinu</item>
      <item>Raiffeisenbank Austria d.d., Petrinjska 59, 10000 Zagreb</item>
    </derivirana_varijabla>
  </DomainObject.Predmet.OstaliListFormatedWithAdress>
  <DomainObject.Predmet.OstaliListFormatedWithAdressOIB>
    <izvorni_sadrzaj>
      <item>Danijel Vardić, OIB 73390893816, Rudolfa Jakuša Španca 59, 49247 Lug Poznanovečki punomoćnik sudionika u postupku MIDAKO KOŽA j.d.o.o. za trgovinu</item>
      <item>Raiffeisenbank Austria d.d., OIB 53056966535, Petrinjska 59, 10000 Zagreb</item>
    </izvorni_sadrzaj>
    <derivirana_varijabla naziv="DomainObject.Predmet.OstaliListFormatedWithAdressOIB_1">
      <item>Danijel Vardić, OIB 73390893816, Rudolfa Jakuša Španca 59, 49247 Lug Poznanovečki punomoćnik sudionika u postupku MIDAKO KOŽA j.d.o.o. za trgovinu</item>
      <item>Raiffeisenbank Austria d.d., OIB 53056966535, Petrinjska 59, 10000 Zagreb</item>
    </derivirana_varijabla>
  </DomainObject.Predmet.OstaliListFormatedWithAdressOIB>
  <DomainObject.Predmet.OstaliListNazivFormated>
    <izvorni_sadrzaj>
      <item>Danijel Vardić</item>
      <item>Raiffeisenbank Austria d.d.</item>
    </izvorni_sadrzaj>
    <derivirana_varijabla naziv="DomainObject.Predmet.OstaliListNazivFormated_1">
      <item>Danijel Vardić</item>
      <item>Raiffeisenbank Austria d.d.</item>
    </derivirana_varijabla>
  </DomainObject.Predmet.OstaliListNazivFormated>
  <DomainObject.Predmet.OstaliListNazivFormatedOIB>
    <izvorni_sadrzaj>
      <item>Danijel Vardić, OIB 73390893816</item>
      <item>Raiffeisenbank Austria d.d., OIB 53056966535</item>
    </izvorni_sadrzaj>
    <derivirana_varijabla naziv="DomainObject.Predmet.OstaliListNazivFormatedOIB_1">
      <item>Danijel Vardić, OIB 73390893816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MIDAKO KOŽA j.d.o.o. za trgovinu</izvorni_sadrzaj>
    <derivirana_varijabla naziv="DomainObject.Predmet.ProtustrankaIDrugi_1">MIDAKO KOŽA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MIDAKO KOŽA j.d.o.o. za trgovinu, OIB 92739621614, Rudolfa Jakuša Španca 59, 49247 Lug Poznanovečki</izvorni_sadrzaj>
    <derivirana_varijabla naziv="DomainObject.Predmet.ProtustrankaIDrugiAdressOIB_1">MIDAKO KOŽA j.d.o.o. za trgovinu, OIB 92739621614, Rudolfa Jakuša Španca 59, 49247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MIDAKO KOŽA j.d.o.o. za trgovinu</item>
      <item>Danijel Vardić</item>
      <item>Raiffeisenbank Austria d.d.</item>
    </izvorni_sadrzaj>
    <derivirana_varijabla naziv="DomainObject.Predmet.SudioniciListNaziv_1">
      <item>FINA Regionalni centar Zagreb</item>
      <item>MIDAKO KOŽA j.d.o.o. za trgovinu</item>
      <item>Danijel Vardić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MIDAKO KOŽA j.d.o.o. za trgovinu, OIB 92739621614, Rudolfa Jakuša Španca 59,49247 Lug Poznanovečki</item>
      <item>Danijel Vardić, OIB 73390893816, Rudolfa Jakuša Španca 59,49247 Lug Poznanovečki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MIDAKO KOŽA j.d.o.o. za trgovinu, OIB 92739621614, Rudolfa Jakuša Španca 59,49247 Lug Poznanovečki</item>
      <item>Danijel Vardić, OIB 73390893816, Rudolfa Jakuša Španca 59,49247 Lug Poznanovečki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92739621614</item>
      <item>, OIB 73390893816</item>
      <item>, OIB 53056966535</item>
    </izvorni_sadrzaj>
    <derivirana_varijabla naziv="DomainObject.Predmet.SudioniciListNazivOIB_1">
      <item>, OIB 85821130368</item>
      <item>, OIB 92739621614</item>
      <item>, OIB 73390893816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0BF16-C1A3-4E11-8197-0AC43EAA8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721</properties:Words>
  <properties:Characters>4095</properties:Characters>
  <properties:Lines>85</properties:Lines>
  <properties:Paragraphs>25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2016-11-30T11:06:00Z</cp:lastPrinted>
  <dcterms:modified xmlns:xsi="http://www.w3.org/2001/XMLSchema-instance" xsi:type="dcterms:W3CDTF">2016-11-30T11:06:00Z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