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f880" w14:paraId="65bf880" w:rsidRDefault="00CF5A6F" w:rsidP="00CF5A6F" w:rsidR="00CF5A6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A6F" w:rsidP="00CF5A6F" w:rsidR="00CF5A6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F5A6F" w:rsidP="00CF5A6F" w:rsidR="00CF5A6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F5A6F" w:rsidP="00CF5A6F" w:rsidR="00CF5A6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F5A6F" w:rsidP="00CF5A6F" w:rsidR="00CF5A6F"/>
    <w:p w:rsidRDefault="00CF5A6F" w:rsidP="00CF5A6F" w:rsidR="00CF5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F5A6F" w:rsidP="00CF5A6F" w:rsidR="00CF5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F5A6F" w:rsidP="00CF5A6F" w:rsidR="00CF5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F5A6F" w:rsidP="00CF5A6F" w:rsidR="00CF5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5A6F" w:rsidP="00CF5A6F" w:rsidR="00CF5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6379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R. M. W. d. o. o. Rovinj, D. Segalla 8, OIB 43844846520, MBS 040205355, 3. prosinca 2015.</w:t>
      </w:r>
    </w:p>
    <w:p w:rsidRDefault="00CF5A6F" w:rsidP="00CF5A6F" w:rsidR="00CF5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5A6F" w:rsidP="00CF5A6F" w:rsidR="00CF5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F5A6F" w:rsidP="00CF5A6F" w:rsidR="00CF5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5A6F" w:rsidP="00CF5A6F" w:rsidR="00CF5A6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R. M. W. d. o. o. Rovinj, D. Segalla 8, OIB 43844846520, MBS 040205355.</w:t>
      </w:r>
    </w:p>
    <w:p w:rsidRDefault="00CF5A6F" w:rsidP="00CF5A6F" w:rsidR="00CF5A6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5A6F" w:rsidP="00CF5A6F" w:rsidR="00CF5A6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F5A6F" w:rsidP="00CF5A6F" w:rsidR="00CF5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5A6F" w:rsidP="00CF5A6F" w:rsidR="00CF5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R. M. W.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1230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35.237,25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F5A6F" w:rsidP="00CF5A6F" w:rsidR="00CF5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F5A6F" w:rsidP="00CF5A6F" w:rsidR="00CF5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F5A6F" w:rsidP="00CF5A6F" w:rsidR="00CF5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5A6F" w:rsidP="00CF5A6F" w:rsidR="00CF5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F5A6F" w:rsidP="00CF5A6F" w:rsidR="00CF5A6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F5A6F" w:rsidP="00CF5A6F" w:rsidR="00CF5A6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B233B7">
        <w:rPr>
          <w:rFonts w:cs="Times New Roman" w:eastAsia="Times New Roman"/>
          <w:szCs w:val="24"/>
          <w:lang w:eastAsia="hr-HR"/>
        </w:rPr>
        <w:t>, v.r.</w:t>
      </w:r>
    </w:p>
    <w:p w:rsidRDefault="00CF5A6F" w:rsidP="00CF5A6F" w:rsidR="00CF5A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F5A6F" w:rsidP="00CF5A6F" w:rsidR="00CF5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F5A6F" w:rsidP="00CF5A6F" w:rsidR="00CF5A6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F5A6F" w:rsidP="00CF5A6F" w:rsidR="00CF5A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F5A6F" w:rsidP="00CF5A6F" w:rsidR="00CF5A6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F5A6F" w:rsidP="00CF5A6F" w:rsidR="00CF5A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706FB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A6F" w:rsidP="00CF5A6F" w:rsidR="00CF5A6F">
      <w:r>
        <w:separator/>
      </w:r>
    </w:p>
  </w:endnote>
  <w:endnote w:id="0" w:type="continuationSeparator">
    <w:p w:rsidRDefault="00CF5A6F" w:rsidP="00CF5A6F" w:rsidR="00CF5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A6F" w:rsidP="00CF5A6F" w:rsidR="00CF5A6F">
      <w:r>
        <w:separator/>
      </w:r>
    </w:p>
  </w:footnote>
  <w:footnote w:id="0" w:type="continuationSeparator">
    <w:p w:rsidRDefault="00CF5A6F" w:rsidP="00CF5A6F" w:rsidR="00CF5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A6F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06FB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514/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A6F" w:rsidP="00537044" w:rsidR="00537044">
    <w:pPr>
      <w:pStyle w:val="Zaglavlje"/>
      <w:jc w:val="right"/>
    </w:pPr>
    <w:r>
      <w:t>11 St-514/2015-3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7F4"/>
    <w:rsid w:val="006706FB"/>
    <w:rsid w:val="007A5C5B"/>
    <w:rsid w:val="00B233B7"/>
    <w:rsid w:val="00BD07F4"/>
    <w:rsid w:val="00C9611B"/>
    <w:rsid w:val="00C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A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5A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5A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A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A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5A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5A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0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6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6F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6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6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A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5A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5A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A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A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5A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5A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0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6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6F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6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6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M. W. d. o. o. ROVINJ</izvorni_sadrzaj>
    <derivirana_varijabla naziv="DomainObject.Predmet.ProtustrankaFormated_1">  R. M. W. d. o. o. ROVINJ</derivirana_varijabla>
  </DomainObject.Predmet.ProtustrankaFormated>
  <DomainObject.Predmet.ProtustrankaFormatedOIB>
    <izvorni_sadrzaj>  R. M. W. d. o. o. ROVINJ, OIB 43844846520</izvorni_sadrzaj>
    <derivirana_varijabla naziv="DomainObject.Predmet.ProtustrankaFormatedOIB_1">  R. M. W. d. o. o. ROVINJ, OIB 43844846520</derivirana_varijabla>
  </DomainObject.Predmet.ProtustrankaFormatedOIB>
  <DomainObject.Predmet.ProtustrankaFormatedWithAdress>
    <izvorni_sadrzaj> R. M. W. d. o. o. ROVINJ, D.Segalla 8, 52210 Rovinj</izvorni_sadrzaj>
    <derivirana_varijabla naziv="DomainObject.Predmet.ProtustrankaFormatedWithAdress_1"> R. M. W. d. o. o. ROVINJ, D.Segalla 8, 52210 Rovinj</derivirana_varijabla>
  </DomainObject.Predmet.ProtustrankaFormatedWithAdress>
  <DomainObject.Predmet.ProtustrankaFormatedWithAdressOIB>
    <izvorni_sadrzaj> R. M. W. d. o. o. ROVINJ, OIB 43844846520, D.Segalla 8, 52210 Rovinj</izvorni_sadrzaj>
    <derivirana_varijabla naziv="DomainObject.Predmet.ProtustrankaFormatedWithAdressOIB_1"> R. M. W. d. o. o. ROVINJ, OIB 43844846520, D.Segalla 8, 52210 Rovinj</derivirana_varijabla>
  </DomainObject.Predmet.ProtustrankaFormatedWithAdressOIB>
  <DomainObject.Predmet.ProtustrankaWithAdress>
    <izvorni_sadrzaj>R. M. W. d. o. o. ROVINJ D.Segalla 8, 52210 Rovinj</izvorni_sadrzaj>
    <derivirana_varijabla naziv="DomainObject.Predmet.ProtustrankaWithAdress_1">R. M. W. d. o. o. ROVINJ D.Segalla 8, 52210 Rovinj</derivirana_varijabla>
  </DomainObject.Predmet.ProtustrankaWithAdress>
  <DomainObject.Predmet.ProtustrankaWithAdressOIB>
    <izvorni_sadrzaj>R. M. W. d. o. o. ROVINJ, OIB 43844846520, D.Segalla 8, 52210 Rovinj</izvorni_sadrzaj>
    <derivirana_varijabla naziv="DomainObject.Predmet.ProtustrankaWithAdressOIB_1">R. M. W. d. o. o. ROVINJ, OIB 43844846520, D.Segalla 8, 52210 Rovinj</derivirana_varijabla>
  </DomainObject.Predmet.ProtustrankaWithAdressOIB>
  <DomainObject.Predmet.ProtustrankaNazivFormated>
    <izvorni_sadrzaj>R. M. W. d. o. o. ROVINJ</izvorni_sadrzaj>
    <derivirana_varijabla naziv="DomainObject.Predmet.ProtustrankaNazivFormated_1">R. M. W. d. o. o. ROVINJ</derivirana_varijabla>
  </DomainObject.Predmet.ProtustrankaNazivFormated>
  <DomainObject.Predmet.ProtustrankaNazivFormatedOIB>
    <izvorni_sadrzaj>R. M. W. d. o. o. ROVINJ, OIB 43844846520</izvorni_sadrzaj>
    <derivirana_varijabla naziv="DomainObject.Predmet.ProtustrankaNazivFormatedOIB_1">R. M. W. d. o. o. ROVINJ, OIB 43844846520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35237.25</izvorni_sadrzaj>
    <derivirana_varijabla naziv="DomainObject.Predmet.TrenutnaVrijednost_1">35237.25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M. W. d. o. o. ROVINJ</item>
    </izvorni_sadrzaj>
    <derivirana_varijabla naziv="DomainObject.Predmet.ProtuStrankaListFormated_1">
      <item>R. M. W. d. o. o. ROVINJ</item>
    </derivirana_varijabla>
  </DomainObject.Predmet.ProtuStrankaListFormated>
  <DomainObject.Predmet.ProtuStrankaListFormatedOIB>
    <izvorni_sadrzaj>
      <item>R. M. W. d. o. o. ROVINJ, OIB 43844846520</item>
    </izvorni_sadrzaj>
    <derivirana_varijabla naziv="DomainObject.Predmet.ProtuStrankaListFormatedOIB_1">
      <item>R. M. W. d. o. o. ROVINJ, OIB 43844846520</item>
    </derivirana_varijabla>
  </DomainObject.Predmet.ProtuStrankaListFormatedOIB>
  <DomainObject.Predmet.ProtuStrankaListFormatedWithAdress>
    <izvorni_sadrzaj>
      <item>R. M. W. d. o. o. ROVINJ, D.Segalla 8, 52210 Rovinj</item>
    </izvorni_sadrzaj>
    <derivirana_varijabla naziv="DomainObject.Predmet.ProtuStrankaListFormatedWithAdress_1">
      <item>R. M. W. d. o. o. ROVINJ, D.Segalla 8, 52210 Rovinj</item>
    </derivirana_varijabla>
  </DomainObject.Predmet.ProtuStrankaListFormatedWithAdress>
  <DomainObject.Predmet.ProtuStrankaListFormatedWithAdressOIB>
    <izvorni_sadrzaj>
      <item>R. M. W. d. o. o. ROVINJ, OIB 43844846520, D.Segalla 8, 52210 Rovinj</item>
    </izvorni_sadrzaj>
    <derivirana_varijabla naziv="DomainObject.Predmet.ProtuStrankaListFormatedWithAdressOIB_1">
      <item>R. M. W. d. o. o. ROVINJ, OIB 43844846520, D.Segalla 8, 52210 Rovinj</item>
    </derivirana_varijabla>
  </DomainObject.Predmet.ProtuStrankaListFormatedWithAdressOIB>
  <DomainObject.Predmet.ProtuStrankaListNazivFormated>
    <izvorni_sadrzaj>
      <item>R. M. W. d. o. o. ROVINJ</item>
    </izvorni_sadrzaj>
    <derivirana_varijabla naziv="DomainObject.Predmet.ProtuStrankaListNazivFormated_1">
      <item>R. M. W. d. o. o. ROVINJ</item>
    </derivirana_varijabla>
  </DomainObject.Predmet.ProtuStrankaListNazivFormated>
  <DomainObject.Predmet.ProtuStrankaListNazivFormatedOIB>
    <izvorni_sadrzaj>
      <item>R. M. W. d. o. o. ROVINJ, OIB 43844846520</item>
    </izvorni_sadrzaj>
    <derivirana_varijabla naziv="DomainObject.Predmet.ProtuStrankaListNazivFormatedOIB_1">
      <item>R. M. W. d. o. o. ROVINJ, OIB 43844846520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M. W. d. o. o. ROVINJ</izvorni_sadrzaj>
    <derivirana_varijabla naziv="DomainObject.Predmet.ProtustrankaIDrugi_1">R. M. W.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M. W. d. o. o. ROVINJ, OIB 43844846520, D.Segalla 8, 52210 Rovinj</izvorni_sadrzaj>
    <derivirana_varijabla naziv="DomainObject.Predmet.ProtustrankaIDrugiAdressOIB_1">R. M. W. d. o. o. ROVINJ, OIB 43844846520,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M. W. d. o. o. ROVINJ</item>
    </izvorni_sadrzaj>
    <derivirana_varijabla naziv="DomainObject.Predmet.SudioniciListNaziv_1">
      <item>FINANCIJSKA AGENCIJA, RC RIJEKA, PODRUŽNICA PULA, PULA</item>
      <item>R. M. W.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M. W. d. o. o. ROVINJ, OIB 43844846520, D.Segalla 8,52210 Rovinj</item>
    </izvorni_sadrzaj>
    <derivirana_varijabla naziv="DomainObject.Predmet.SudioniciListAdressOIB_1">
      <item>FINANCIJSKA AGENCIJA, RC RIJEKA, PODRUŽNICA PULA, PULA, OIB 85821130368, Giardini 5,52100 Pula</item>
      <item>R. M. W. d. o. o. ROVINJ, OIB 43844846520,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43844846520</item>
    </izvorni_sadrzaj>
    <derivirana_varijabla naziv="DomainObject.Predmet.SudioniciListNazivOIB_1">
      <item>, OIB 85821130368</item>
      <item>, OIB 43844846520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1992</properties:Characters>
  <properties:Lines>50</properties:Lines>
  <properties:Paragraphs>20</properties:Paragraphs>
  <properties:TotalTime>8</properties:TotalTime>
  <properties:ScaleCrop>false</properties:ScaleCrop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2015-12-03T12:54:00Z</dcterms:created>
  <dc:creator>Mihaela Kaligari</dc:creator>
  <dc:description/>
  <cp:keywords/>
  <cp:lastModifiedBy>Ana Jeromela</cp:lastModifiedBy>
  <cp:lastPrinted>2015-12-16T09:16:00Z</cp:lastPrinted>
  <dcterms:modified xmlns:xsi="http://www.w3.org/2001/XMLSchema-instance" xsi:type="dcterms:W3CDTF">2015-12-16T09:16:00Z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