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7b6f" w14:paraId="f787b6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D7768">
        <w:t>DONATELLA d.o.o., Papandopulova 9, Split, OIB: 51833271671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D7768">
        <w:t xml:space="preserve">DONATELLA d.o.o., Papandopulova 9, Split, OIB: 51833271671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D7768">
        <w:rPr>
          <w:lang w:val="hr-HR"/>
        </w:rPr>
        <w:t>178.899,87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A3038" w:rsidR="00473132">
    <w:pPr>
      <w:pStyle w:val="Zaglavlje"/>
      <w:jc w:val="center"/>
    </w:pPr>
  </w:p>
  <w:p w:rsidRDefault="00CA303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D7768">
      <w:t>850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417EA6"/>
    <w:rsid w:val="00420E5B"/>
    <w:rsid w:val="00431459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CA3038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3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3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DONATELLA d.o.o. za stalni smještaj starijih i nemoćnih osoba, turizam, ugostiteljstvo, trgovinu i usluge</izvorni_sadrzaj>
    <derivirana_varijabla naziv="DomainObject.Predmet.ProtustrankaFormated_1">  DONATELLA d.o.o. za stalni smještaj starijih i nemoćnih osoba, turizam, ugostiteljstvo, trgovinu i usluge</derivirana_varijabla>
  </DomainObject.Predmet.ProtustrankaFormated>
  <DomainObject.Predmet.ProtustrankaFormatedOIB>
    <izvorni_sadrzaj>  DONATELLA d.o.o. za stalni smještaj starijih i nemoćnih osoba, turizam, ugostiteljstvo, trgovinu i usluge, OIB 51833271671</izvorni_sadrzaj>
    <derivirana_varijabla naziv="DomainObject.Predmet.ProtustrankaFormatedOIB_1">  DONATELLA d.o.o. za stalni smještaj starijih i nemoćnih osoba, turizam, ugostiteljstvo, trgovinu i usluge, OIB 51833271671</derivirana_varijabla>
  </DomainObject.Predmet.ProtustrankaFormatedOIB>
  <DomainObject.Predmet.ProtustrankaFormatedWithAdress>
    <izvorni_sadrzaj> DONATELLA d.o.o. za stalni smještaj starijih i nemoćnih osoba, turizam, ugostiteljstvo, trgovinu i usluge, Papandopulova 9, 21000 Split</izvorni_sadrzaj>
    <derivirana_varijabla naziv="DomainObject.Predmet.ProtustrankaFormatedWithAdress_1"> DONATELLA d.o.o. za stalni smještaj starijih i nemoćnih osoba, turizam, ugostiteljstvo, trgovinu i usluge, Papandopulova 9, 21000 Split</derivirana_varijabla>
  </DomainObject.Predmet.ProtustrankaFormatedWithAdress>
  <DomainObject.Predmet.ProtustrankaFormatedWithAdressOIB>
    <izvorni_sadrzaj> DONATELLA d.o.o. za stalni smještaj starijih i nemoćnih osoba, turizam, ugostiteljstvo, trgovinu i usluge, OIB 51833271671, Papandopulova 9, 21000 Split</izvorni_sadrzaj>
    <derivirana_varijabla naziv="DomainObject.Predmet.ProtustrankaFormatedWithAdressOIB_1"> DONATELLA d.o.o. za stalni smještaj starijih i nemoćnih osoba, turizam, ugostiteljstvo, trgovinu i usluge, OIB 51833271671, Papandopulova 9, 21000 Split</derivirana_varijabla>
  </DomainObject.Predmet.ProtustrankaFormatedWithAdressOIB>
  <DomainObject.Predmet.ProtustrankaWithAdress>
    <izvorni_sadrzaj>DONATELLA d.o.o. za stalni smještaj starijih i nemoćnih osoba, turizam, ugostiteljstvo, trgovinu i usluge Papandopulova 9, 21000 Split</izvorni_sadrzaj>
    <derivirana_varijabla naziv="DomainObject.Predmet.ProtustrankaWithAdress_1">DONATELLA d.o.o. za stalni smještaj starijih i nemoćnih osoba, turizam, ugostiteljstvo, trgovinu i usluge Papandopulova 9, 21000 Split</derivirana_varijabla>
  </DomainObject.Predmet.ProtustrankaWithAdress>
  <DomainObject.Predmet.ProtustrankaWithAdressOIB>
    <izvorni_sadrzaj>DONATELLA d.o.o. za stalni smještaj starijih i nemoćnih osoba, turizam, ugostiteljstvo, trgovinu i usluge, OIB 51833271671, Papandopulova 9, 21000 Split</izvorni_sadrzaj>
    <derivirana_varijabla naziv="DomainObject.Predmet.ProtustrankaWithAdressOIB_1">DONATELLA d.o.o. za stalni smještaj starijih i nemoćnih osoba, turizam, ugostiteljstvo, trgovinu i usluge, OIB 51833271671, Papandopulova 9, 21000 Split</derivirana_varijabla>
  </DomainObject.Predmet.ProtustrankaWithAdressOIB>
  <DomainObject.Predmet.ProtustrankaNazivFormated>
    <izvorni_sadrzaj>DONATELLA d.o.o. za stalni smještaj starijih i nemoćnih osoba, turizam, ugostiteljstvo, trgovinu i usluge</izvorni_sadrzaj>
    <derivirana_varijabla naziv="DomainObject.Predmet.ProtustrankaNazivFormated_1">DONATELLA d.o.o. za stalni smještaj starijih i nemoćnih osoba, turizam, ugostiteljstvo, trgovinu i usluge</derivirana_varijabla>
  </DomainObject.Predmet.ProtustrankaNazivFormated>
  <DomainObject.Predmet.ProtustrankaNazivFormatedOIB>
    <izvorni_sadrzaj>DONATELLA d.o.o. za stalni smještaj starijih i nemoćnih osoba, turizam, ugostiteljstvo, trgovinu i usluge, OIB 51833271671</izvorni_sadrzaj>
    <derivirana_varijabla naziv="DomainObject.Predmet.ProtustrankaNazivFormatedOIB_1">DONATELLA d.o.o. za stalni smještaj starijih i nemoćnih osoba, turizam, ugostiteljstvo, trgovinu i usluge, OIB 51833271671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178899.87</izvorni_sadrzaj>
    <derivirana_varijabla naziv="DomainObject.Predmet.TrenutnaVrijednost_1">178899.87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DONATELLA d.o.o. za stalni smještaj starijih i nemoćnih osoba, turizam, ugostiteljstvo, trgovinu i usluge</item>
    </izvorni_sadrzaj>
    <derivirana_varijabla naziv="DomainObject.Predmet.ProtuStrankaListFormated_1">
      <item>DONATELLA d.o.o. za stalni smještaj starijih i nemoćnih osoba, turizam, ugostiteljstvo, trgovinu i usluge</item>
    </derivirana_varijabla>
  </DomainObject.Predmet.ProtuStrankaListFormated>
  <DomainObject.Predmet.ProtuStrankaListFormatedOIB>
    <izvorni_sadrzaj>
      <item>DONATELLA d.o.o. za stalni smještaj starijih i nemoćnih osoba, turizam, ugostiteljstvo, trgovinu i usluge, OIB 51833271671</item>
    </izvorni_sadrzaj>
    <derivirana_varijabla naziv="DomainObject.Predmet.ProtuStrankaListFormatedOIB_1">
      <item>DONATELLA d.o.o. za stalni smještaj starijih i nemoćnih osoba, turizam, ugostiteljstvo, trgovinu i usluge, OIB 51833271671</item>
    </derivirana_varijabla>
  </DomainObject.Predmet.ProtuStrankaListFormatedOIB>
  <DomainObject.Predmet.ProtuStrankaListFormatedWithAdress>
    <izvorni_sadrzaj>
      <item>DONATELLA d.o.o. za stalni smještaj starijih i nemoćnih osoba, turizam, ugostiteljstvo, trgovinu i usluge, Papandopulova 9, 21000 Split</item>
    </izvorni_sadrzaj>
    <derivirana_varijabla naziv="DomainObject.Predmet.ProtuStrankaListFormatedWithAdress_1">
      <item>DONATELLA d.o.o. za stalni smještaj starijih i nemoćnih osoba, turizam, ugostiteljstvo, trgovinu i usluge, Papandopulova 9, 21000 Split</item>
    </derivirana_varijabla>
  </DomainObject.Predmet.ProtuStrankaListFormatedWithAdress>
  <DomainObject.Predmet.ProtuStrankaListFormatedWithAdressOIB>
    <izvorni_sadrzaj>
      <item>DONATELLA d.o.o. za stalni smještaj starijih i nemoćnih osoba, turizam, ugostiteljstvo, trgovinu i usluge, OIB 51833271671, Papandopulova 9, 21000 Split</item>
    </izvorni_sadrzaj>
    <derivirana_varijabla naziv="DomainObject.Predmet.ProtuStrankaListFormatedWithAdressOIB_1">
      <item>DONATELLA d.o.o. za stalni smještaj starijih i nemoćnih osoba, turizam, ugostiteljstvo, trgovinu i usluge, OIB 51833271671, Papandopulova 9, 21000 Split</item>
    </derivirana_varijabla>
  </DomainObject.Predmet.ProtuStrankaListFormatedWithAdressOIB>
  <DomainObject.Predmet.ProtuStrankaListNazivFormated>
    <izvorni_sadrzaj>
      <item>DONATELLA d.o.o. za stalni smještaj starijih i nemoćnih osoba, turizam, ugostiteljstvo, trgovinu i usluge</item>
    </izvorni_sadrzaj>
    <derivirana_varijabla naziv="DomainObject.Predmet.ProtuStrankaListNazivFormated_1">
      <item>DONATELLA d.o.o. za stalni smještaj starijih i nemoćnih osoba, turizam, ugostiteljstvo, trgovinu i usluge</item>
    </derivirana_varijabla>
  </DomainObject.Predmet.ProtuStrankaListNazivFormated>
  <DomainObject.Predmet.ProtuStrankaListNazivFormatedOIB>
    <izvorni_sadrzaj>
      <item>DONATELLA d.o.o. za stalni smještaj starijih i nemoćnih osoba, turizam, ugostiteljstvo, trgovinu i usluge, OIB 51833271671</item>
    </izvorni_sadrzaj>
    <derivirana_varijabla naziv="DomainObject.Predmet.ProtuStrankaListNazivFormatedOIB_1">
      <item>DONATELLA d.o.o. za stalni smještaj starijih i nemoćnih osoba, turizam, ugostiteljstvo, trgovinu i usluge, OIB 51833271671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DONATELLA d.o.o. za stalni smještaj starijih i nemoćnih osoba, turizam, ugostiteljstvo, trgovinu i usluge</izvorni_sadrzaj>
    <derivirana_varijabla naziv="DomainObject.Predmet.ProtustrankaIDrugi_1">DONATELLA d.o.o. za stalni smještaj starijih i nemoćnih osoba, turizam,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DONATELLA d.o.o. za stalni smještaj starijih i nemoćnih osoba, turizam, ugostiteljstvo, trgovinu i usluge, OIB 51833271671, Papandopulova 9, 21000 Split</izvorni_sadrzaj>
    <derivirana_varijabla naziv="DomainObject.Predmet.ProtustrankaIDrugiAdressOIB_1">DONATELLA d.o.o. za stalni smještaj starijih i nemoćnih osoba, turizam, ugostiteljstvo, trgovinu i usluge, OIB 51833271671, Papandopulova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DONATELLA d.o.o. za stalni smještaj starijih i nemoćnih osoba, turizam, ugostiteljstvo, trgovinu i usluge</item>
      <item>FINANCIJSKA AGENCIJA, RC SPLIT</item>
    </izvorni_sadrzaj>
    <derivirana_varijabla naziv="DomainObject.Predmet.SudioniciListNaziv_1">
      <item>DONATELLA d.o.o. za stalni smještaj starijih i nemoćnih osoba, turizam, ugostiteljstvo, trgovinu i usluge</item>
      <item>FINANCIJSKA AGENCIJA, RC SPLIT</item>
    </derivirana_varijabla>
  </DomainObject.Predmet.SudioniciListNaziv>
  <DomainObject.Predmet.SudioniciListAdressOIB>
    <izvorni_sadrzaj>
      <item>DONATELLA d.o.o. za stalni smještaj starijih i nemoćnih osoba, turizam, ugostiteljstvo, trgovinu i usluge, OIB 51833271671, Papandopulova 9,21000 Split</item>
      <item>FINANCIJSKA AGENCIJA, RC SPLIT, OIB 85821130368, Mažuranićevo šetalište 24 b,21000 Split</item>
    </izvorni_sadrzaj>
    <derivirana_varijabla naziv="DomainObject.Predmet.SudioniciListAdressOIB_1">
      <item>DONATELLA d.o.o. za stalni smještaj starijih i nemoćnih osoba, turizam, ugostiteljstvo, trgovinu i usluge, OIB 51833271671, Papandopulova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51833271671</item>
      <item>, OIB 85821130368</item>
    </izvorni_sadrzaj>
    <derivirana_varijabla naziv="DomainObject.Predmet.SudioniciListNazivOIB_1">
      <item>, OIB 51833271671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1729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2016-03-18T08:46:00Z</cp:lastPrinted>
  <dcterms:modified xmlns:xsi="http://www.w3.org/2001/XMLSchema-instance" xsi:type="dcterms:W3CDTF">2016-03-21T08:34:00Z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