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a228" w14:paraId="e30a228" w:rsidRDefault="00B87A09" w:rsidP="001B0559" w:rsidR="0023558C" w:rsidRPr="007C723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Pr="00711F84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A09" w:rsidP="001B0559" w:rsidR="001B0559" w:rsidRPr="007C723E">
      <w:r>
        <w:t xml:space="preserve"> </w:t>
      </w:r>
      <w:r w:rsidR="001B0559" w:rsidRPr="007C723E">
        <w:t>REPUBLIKA HRVATSKA</w:t>
      </w:r>
    </w:p>
    <w:p w:rsidRDefault="00B87A09" w:rsidP="001B0559" w:rsidR="001B0559" w:rsidRPr="007C723E">
      <w:r>
        <w:t xml:space="preserve">  </w:t>
      </w:r>
      <w:r w:rsidR="001B0559" w:rsidRPr="007C723E">
        <w:t>Trgovački sud u Zagrebu</w:t>
      </w:r>
    </w:p>
    <w:p w:rsidRDefault="00B87A09" w:rsidP="007C723E" w:rsidR="0023558C" w:rsidRPr="007C723E">
      <w:r>
        <w:t xml:space="preserve">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>
        <w:t xml:space="preserve">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1159B9">
        <w:t>-517</w:t>
      </w:r>
      <w:r w:rsidR="00F553B3">
        <w:t>/15</w:t>
      </w:r>
      <w:r>
        <w:t>-93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1159B9" w:rsidP="000D56F6" w:rsidR="007E2ACB" w:rsidRPr="007C723E">
      <w:pPr>
        <w:ind w:firstLine="720"/>
        <w:jc w:val="both"/>
      </w:pPr>
      <w:r w:rsidRPr="001159B9">
        <w:t xml:space="preserve">Trgovački sud u Zagrebu, po sucu Gordanu </w:t>
      </w:r>
      <w:proofErr w:type="spellStart"/>
      <w:r w:rsidRPr="001159B9">
        <w:t>Zubaku</w:t>
      </w:r>
      <w:proofErr w:type="spellEnd"/>
      <w:r w:rsidRPr="001159B9">
        <w:t xml:space="preserve">, u stečajnom postupku nad dužnikom </w:t>
      </w:r>
      <w:r w:rsidRPr="001159B9">
        <w:rPr>
          <w:bCs/>
          <w:lang w:val="pt-BR"/>
        </w:rPr>
        <w:t>SERVIS d.o.o. u stečaju, Novska, Brestača 97, OIB: 43519087965</w:t>
      </w:r>
      <w:r w:rsidR="00E2685B" w:rsidRPr="007C723E">
        <w:t xml:space="preserve">, </w:t>
      </w:r>
      <w:r w:rsidR="006A76DC">
        <w:t>21. siječnja 2019</w:t>
      </w:r>
      <w:r w:rsidR="00F553B3"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1B0559" w:rsidR="001B0559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1159B9">
        <w:t>517</w:t>
      </w:r>
      <w:r w:rsidR="00F553B3">
        <w:t>/15</w:t>
      </w:r>
      <w:r w:rsidR="007E2ACB" w:rsidRPr="007C723E">
        <w:t xml:space="preserve"> od </w:t>
      </w:r>
      <w:r w:rsidR="006A76DC">
        <w:t>30</w:t>
      </w:r>
      <w:r w:rsidR="001159B9">
        <w:t>. studenoga</w:t>
      </w:r>
      <w:r w:rsidR="00F553B3">
        <w:t xml:space="preserve"> 2018</w:t>
      </w:r>
      <w:r w:rsidR="007E2ACB" w:rsidRPr="007C723E">
        <w:t>.</w:t>
      </w:r>
      <w:r w:rsidR="006A76DC">
        <w:t xml:space="preserve"> u izreci</w:t>
      </w:r>
      <w:r w:rsidR="00BB3ADD">
        <w:t>,</w:t>
      </w:r>
      <w:r w:rsidR="00AE7B9D">
        <w:t xml:space="preserve"> drugi red, tako da iza riječi račun umjesto</w:t>
      </w:r>
      <w:r w:rsidR="00CA469A">
        <w:t xml:space="preserve"> navoda </w:t>
      </w:r>
      <w:r w:rsidR="00AE7B9D">
        <w:t>"</w:t>
      </w:r>
      <w:r w:rsidR="00CA469A" w:rsidRPr="00CA469A">
        <w:rPr>
          <w:lang w:eastAsia="hr-HR"/>
        </w:rPr>
        <w:t xml:space="preserve"> </w:t>
      </w:r>
      <w:r w:rsidR="00CA469A" w:rsidRPr="00CA469A">
        <w:t xml:space="preserve">društva </w:t>
      </w:r>
      <w:proofErr w:type="spellStart"/>
      <w:r w:rsidR="00CA469A" w:rsidRPr="00CA469A">
        <w:t>Sportmar</w:t>
      </w:r>
      <w:proofErr w:type="spellEnd"/>
      <w:r w:rsidR="00CA469A" w:rsidRPr="00CA469A">
        <w:t xml:space="preserve"> d.o.o., Njivice, Cvjetni trg 8, OIB: 85992364960</w:t>
      </w:r>
      <w:r w:rsidR="00CA469A">
        <w:t>", ima stajati "Nenada Mihaljevića</w:t>
      </w:r>
      <w:r w:rsidR="001246CE">
        <w:t xml:space="preserve"> iz Njivica, </w:t>
      </w:r>
      <w:proofErr w:type="spellStart"/>
      <w:r w:rsidR="001246CE">
        <w:t>Gromačine</w:t>
      </w:r>
      <w:proofErr w:type="spellEnd"/>
      <w:r w:rsidR="001246CE">
        <w:t xml:space="preserve"> 20, OIB: 24222139318."</w:t>
      </w:r>
    </w:p>
    <w:p w:rsidRDefault="001246CE" w:rsidP="001B0559" w:rsidR="001246CE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553B3" w:rsidP="00284169" w:rsidR="001246CE">
      <w:pPr>
        <w:ind w:firstLine="720"/>
        <w:jc w:val="both"/>
      </w:pPr>
      <w:r>
        <w:t>S</w:t>
      </w:r>
      <w:r w:rsidRPr="00F553B3">
        <w:t xml:space="preserve">ud je </w:t>
      </w:r>
      <w:r w:rsidR="001246CE">
        <w:t>30</w:t>
      </w:r>
      <w:r w:rsidR="008415DB">
        <w:t>. studenoga</w:t>
      </w:r>
      <w:r>
        <w:t xml:space="preserve"> 2018</w:t>
      </w:r>
      <w:r w:rsidR="00E2685B" w:rsidRPr="007C723E">
        <w:t>.</w:t>
      </w:r>
      <w:r w:rsidR="007C723E">
        <w:t xml:space="preserve"> </w:t>
      </w:r>
      <w:r>
        <w:t xml:space="preserve">donio rješenje o </w:t>
      </w:r>
      <w:r w:rsidR="001246CE">
        <w:t xml:space="preserve">vraćanju jamčevine </w:t>
      </w:r>
      <w:r w:rsidR="00FF0CE1">
        <w:t xml:space="preserve">na račun društva </w:t>
      </w:r>
      <w:proofErr w:type="spellStart"/>
      <w:r w:rsidR="00FF0CE1">
        <w:t>Sportmar</w:t>
      </w:r>
      <w:proofErr w:type="spellEnd"/>
      <w:r w:rsidR="00FF0CE1">
        <w:t xml:space="preserve"> d.o.o. S obzirom na to da je uplatitelj jamčevine za društvo </w:t>
      </w:r>
      <w:proofErr w:type="spellStart"/>
      <w:r w:rsidR="00FF0CE1">
        <w:t>Sportmar</w:t>
      </w:r>
      <w:proofErr w:type="spellEnd"/>
      <w:r w:rsidR="00FF0CE1">
        <w:t xml:space="preserve"> d.o.o., zapravo Nenad Mihaljević, zastupnik po zakonu tog društva, sud je riješio kao u izreci.</w:t>
      </w:r>
    </w:p>
    <w:p w:rsidRDefault="008415DB" w:rsidP="00284169" w:rsidR="008415DB">
      <w:pPr>
        <w:ind w:firstLine="720"/>
        <w:jc w:val="both"/>
      </w:pPr>
    </w:p>
    <w:p w:rsidRDefault="00E2685B" w:rsidP="00B843A4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004C32" w:rsidRPr="00004C32">
        <w:t>21. siječnja 2019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B87A09" w:rsidP="00476CA9" w:rsidR="001B0559" w:rsidRPr="007C723E">
      <w:pPr>
        <w:pStyle w:val="Tijeloteksta"/>
        <w:ind w:left="5760"/>
      </w:pPr>
      <w:r>
        <w:t xml:space="preserve">     Gordan Zubak</w:t>
      </w:r>
      <w:r w:rsidR="002D6CCC">
        <w:t>,v.r.</w:t>
      </w:r>
      <w:r>
        <w:t xml:space="preserve">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B87A09" w:rsidP="00B843A4" w:rsidR="00B87A09"/>
    <w:p w:rsidRDefault="00B87A09" w:rsidP="00B843A4" w:rsidR="00B87A09"/>
    <w:p w:rsidRDefault="002D6CCC" w:rsidP="00400817" w:rsidR="002D6CCC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2D6CCC" w:rsidP="00400817" w:rsidR="002D6CCC" w:rsidRPr="00400817">
      <w:pPr>
        <w:ind w:left="5664"/>
      </w:pPr>
      <w:r w:rsidRPr="00400817">
        <w:t xml:space="preserve">        Dijana Hadžić</w:t>
      </w:r>
    </w:p>
    <w:p w:rsidRDefault="00B639DE" w:rsidP="009808C2" w:rsidR="00B639D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p w:rsidRDefault="002D6CCC" w:rsidP="009808C2" w:rsidR="002D6CCC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B0559" w:rsidR="002D6CCC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C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04C32"/>
    <w:rsid w:val="00057FA3"/>
    <w:rsid w:val="000B54AC"/>
    <w:rsid w:val="000D56F6"/>
    <w:rsid w:val="001159B9"/>
    <w:rsid w:val="001246CE"/>
    <w:rsid w:val="001642FC"/>
    <w:rsid w:val="001B0559"/>
    <w:rsid w:val="001D1079"/>
    <w:rsid w:val="002041AF"/>
    <w:rsid w:val="0023558C"/>
    <w:rsid w:val="0025014C"/>
    <w:rsid w:val="00284169"/>
    <w:rsid w:val="002D6CCC"/>
    <w:rsid w:val="002E2733"/>
    <w:rsid w:val="003137AE"/>
    <w:rsid w:val="003179DC"/>
    <w:rsid w:val="00321AF4"/>
    <w:rsid w:val="00347BB4"/>
    <w:rsid w:val="00362D9E"/>
    <w:rsid w:val="003A319F"/>
    <w:rsid w:val="003B38F4"/>
    <w:rsid w:val="003B603E"/>
    <w:rsid w:val="003F6AAB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A76DC"/>
    <w:rsid w:val="006E4475"/>
    <w:rsid w:val="007141AF"/>
    <w:rsid w:val="007508E7"/>
    <w:rsid w:val="007A6843"/>
    <w:rsid w:val="007B3F07"/>
    <w:rsid w:val="007C723E"/>
    <w:rsid w:val="007E1639"/>
    <w:rsid w:val="007E1C33"/>
    <w:rsid w:val="007E2ACB"/>
    <w:rsid w:val="007E414B"/>
    <w:rsid w:val="008415DB"/>
    <w:rsid w:val="00862799"/>
    <w:rsid w:val="00874F17"/>
    <w:rsid w:val="0089775F"/>
    <w:rsid w:val="008B05F8"/>
    <w:rsid w:val="008E64B2"/>
    <w:rsid w:val="008F084B"/>
    <w:rsid w:val="009808C2"/>
    <w:rsid w:val="00A04911"/>
    <w:rsid w:val="00A75755"/>
    <w:rsid w:val="00A93A80"/>
    <w:rsid w:val="00AD7D71"/>
    <w:rsid w:val="00AE7B9D"/>
    <w:rsid w:val="00B639DE"/>
    <w:rsid w:val="00B73CFC"/>
    <w:rsid w:val="00B843A4"/>
    <w:rsid w:val="00B87A09"/>
    <w:rsid w:val="00BB3ADD"/>
    <w:rsid w:val="00CA469A"/>
    <w:rsid w:val="00DA4A9F"/>
    <w:rsid w:val="00DB06B8"/>
    <w:rsid w:val="00E01CAB"/>
    <w:rsid w:val="00E2685B"/>
    <w:rsid w:val="00E65940"/>
    <w:rsid w:val="00E70925"/>
    <w:rsid w:val="00EA7BA9"/>
    <w:rsid w:val="00ED1ACD"/>
    <w:rsid w:val="00F00191"/>
    <w:rsid w:val="00F553B3"/>
    <w:rsid w:val="00F618B0"/>
    <w:rsid w:val="00F83457"/>
    <w:rsid w:val="00F84A2D"/>
    <w:rsid w:val="00F91679"/>
    <w:rsid w:val="00FA16DF"/>
    <w:rsid w:val="00FF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84169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C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C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C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C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84169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C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C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C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C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St-517/2015-84</izvorni_sadrzaj>
    <derivirana_varijabla naziv="DomainObject.PredzadnjaOdlukaIzPredmeta.Oznaka_1">St-517/2015-84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1016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2019-01-21T10:05:00Z</dcterms:created>
  <dc:creator>nmarkovic</dc:creator>
  <cp:lastModifiedBy>Dijana Hadžić</cp:lastModifiedBy>
  <cp:lastPrinted>2019-01-21T12:30:00Z</cp:lastPrinted>
  <dcterms:modified xmlns:xsi="http://www.w3.org/2001/XMLSchema-instance" xsi:type="dcterms:W3CDTF">2019-01-21T12:30:00Z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rješenje - ispravak rješenja o vraćanju jamčevine - Sportmar.docx)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