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28d0" w14:paraId="ed128d0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D00DC0">
        <w:t xml:space="preserve">                      67. St-</w:t>
      </w:r>
      <w:r w:rsidR="00BE59BF">
        <w:t>835</w:t>
      </w:r>
      <w:r w:rsidR="008504DB">
        <w:t>/17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BE59BF" w:rsidRPr="00BE59BF">
        <w:rPr>
          <w:bCs/>
          <w:lang w:val="pt-BR"/>
        </w:rPr>
        <w:t>ART-CENTAR, UDRUGA SAMOSTALNIH LIKOVNIH UMJETNIKA ZAGREB u stečaju, Zagreb, Bogovićeva 7, OIB: 23585423440</w:t>
      </w:r>
      <w:r w:rsidRPr="00792894">
        <w:t xml:space="preserve">, </w:t>
      </w:r>
      <w:r w:rsidR="00BE59BF">
        <w:t>23. ožujka</w:t>
      </w:r>
      <w:r w:rsidR="00792894" w:rsidRPr="00792894">
        <w:t xml:space="preserve"> </w:t>
      </w:r>
      <w:r w:rsidR="003337ED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BE59BF" w:rsidRPr="00BE59BF">
        <w:rPr>
          <w:bCs/>
          <w:lang w:val="pt-BR"/>
        </w:rPr>
        <w:t>ART-CENTAR, UDRUGA SAMOSTALNIH LIKOVNIH UMJETNIKA ZAGREB u stečaju, Zagreb, Bogovićeva 7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BE59BF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18. travanj</w:t>
      </w:r>
      <w:r w:rsidR="003337ED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11,0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8504DB" w:rsidP="00BE59BF" w:rsidR="003337ED">
      <w:pPr>
        <w:pStyle w:val="Odlomakpopisa"/>
        <w:numPr>
          <w:ilvl w:val="0"/>
          <w:numId w:val="3"/>
        </w:numPr>
        <w:jc w:val="both"/>
      </w:pPr>
      <w:r>
        <w:t>Donošenje odluke o</w:t>
      </w:r>
      <w:r w:rsidR="003337ED">
        <w:t xml:space="preserve"> </w:t>
      </w:r>
      <w:r w:rsidR="00BE59BF">
        <w:t>načinu i uvjetima unovčenja stečajne mase.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794B04" w:rsidRPr="00794B04">
        <w:t>23. ožujka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</w:t>
      </w:r>
      <w:proofErr w:type="spellStart"/>
      <w:r w:rsidRPr="00310646">
        <w:rPr>
          <w:rFonts w:hAnsi="Times New Roman" w:ascii="Times New Roman"/>
          <w:b w:val="false"/>
          <w:color w:val="auto"/>
          <w:szCs w:val="24"/>
        </w:rPr>
        <w:t>Zubak</w:t>
      </w:r>
      <w:proofErr w:type="spellEnd"/>
      <w:r w:rsidR="009843A7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0B5F9B" w:rsidR="007B40F5" w:rsidRPr="00792894">
      <w:pPr>
        <w:jc w:val="center"/>
      </w:pPr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9843A7" w:rsidP="00400817" w:rsidR="009843A7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</w:p>
    <w:p w:rsidRDefault="009843A7" w:rsidP="00400817" w:rsidR="009843A7" w:rsidRPr="00400817">
      <w:pPr>
        <w:ind w:left="5664"/>
      </w:pPr>
      <w:r w:rsidRPr="00400817">
        <w:t xml:space="preserve">        Dijana Hadžić</w:t>
      </w:r>
    </w:p>
    <w:p w:rsidRDefault="009843A7" w:rsidR="009843A7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D3B07"/>
    <w:rsid w:val="003337ED"/>
    <w:rsid w:val="00347638"/>
    <w:rsid w:val="0038748A"/>
    <w:rsid w:val="003D72B1"/>
    <w:rsid w:val="00426C37"/>
    <w:rsid w:val="00466E01"/>
    <w:rsid w:val="004B741F"/>
    <w:rsid w:val="00517FEF"/>
    <w:rsid w:val="00581597"/>
    <w:rsid w:val="00590E39"/>
    <w:rsid w:val="005F6BFE"/>
    <w:rsid w:val="00651128"/>
    <w:rsid w:val="006951FE"/>
    <w:rsid w:val="007659A5"/>
    <w:rsid w:val="00792894"/>
    <w:rsid w:val="00794B04"/>
    <w:rsid w:val="007A4677"/>
    <w:rsid w:val="007A7272"/>
    <w:rsid w:val="007B40F5"/>
    <w:rsid w:val="007C20FA"/>
    <w:rsid w:val="007D2848"/>
    <w:rsid w:val="0080300F"/>
    <w:rsid w:val="008504DB"/>
    <w:rsid w:val="00853A2B"/>
    <w:rsid w:val="00864D0C"/>
    <w:rsid w:val="008D31C1"/>
    <w:rsid w:val="00977541"/>
    <w:rsid w:val="009843A7"/>
    <w:rsid w:val="009B26C0"/>
    <w:rsid w:val="009F0FC8"/>
    <w:rsid w:val="00A0601A"/>
    <w:rsid w:val="00A52E6F"/>
    <w:rsid w:val="00B039F5"/>
    <w:rsid w:val="00B2551B"/>
    <w:rsid w:val="00B34441"/>
    <w:rsid w:val="00B663C2"/>
    <w:rsid w:val="00B67A65"/>
    <w:rsid w:val="00B92232"/>
    <w:rsid w:val="00BC35B1"/>
    <w:rsid w:val="00BE59BF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3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3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St-835/2017</izvorni_sadrzaj>
    <derivirana_varijabla naziv="DomainObject.Predmet.OznakaBroj_1">St-835/2017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''ART-CENTAR'' - UDRUGA SAMOSTALNIH LIKOVNIH UMJETNIKA ZAGREB zastupanog po punomoćniku Ozana Kostelav Ivan</izvorni_sadrzaj>
    <derivirana_varijabla naziv="DomainObject.Predmet.ProtustrankaFormated_1">  ''ART-CENTAR'' - UDRUGA SAMOSTALNIH LIKOVNIH UMJETNIKA ZAGREB zastupanog po punomoćniku Ozana Kostelav Ivan</derivirana_varijabla>
  </DomainObject.Predmet.ProtustrankaFormated>
  <DomainObject.Predmet.ProtustrankaFormatedOIB>
    <izvorni_sadrzaj>  ''ART-CENTAR'' - UDRUGA SAMOSTALNIH LIKOVNIH UMJETNIKA ZAGREB, OIB 23585423440 zastupanog po punomoćniku Ozana Kostelav Ivan</izvorni_sadrzaj>
    <derivirana_varijabla naziv="DomainObject.Predmet.ProtustrankaFormatedOIB_1">  ''ART-CENTAR'' - UDRUGA SAMOSTALNIH LIKOVNIH UMJETNIKA ZAGREB, OIB 23585423440 zastupanog po punomoćniku Ozana Kostelav Ivan</derivirana_varijabla>
  </DomainObject.Predmet.ProtustrankaFormatedOIB>
  <DomainObject.Predmet.ProtustrankaFormatedWithAdress>
    <izvorni_sadrzaj> ''ART-CENTAR'' - UDRUGA SAMOSTALNIH LIKOVNIH UMJETNIKA ZAGREB, Bogovićeva 7, 10000 Zagreb zastupanog po punomoćniku Ozana Kostelav Ivan</izvorni_sadrzaj>
    <derivirana_varijabla naziv="DomainObject.Predmet.ProtustrankaFormatedWithAdress_1"> ''ART-CENTAR'' - UDRUGA SAMOSTALNIH LIKOVNIH UMJETNIKA ZAGREB, Bogovićeva 7, 10000 Zagreb zastupanog po punomoćniku Ozana Kostelav Ivan</derivirana_varijabla>
  </DomainObject.Predmet.ProtustrankaFormatedWithAdress>
  <DomainObject.Predmet.ProtustrankaFormatedWithAdressOIB>
    <izvorni_sadrzaj> ''ART-CENTAR'' - UDRUGA SAMOSTALNIH LIKOVNIH UMJETNIKA ZAGREB, OIB 23585423440, Bogovićeva 7, 10000 Zagreb zastupanog po punomoćniku Ozana Kostelav Ivan</izvorni_sadrzaj>
    <derivirana_varijabla naziv="DomainObject.Predmet.ProtustrankaFormatedWithAdressOIB_1"> ''ART-CENTAR'' - UDRUGA SAMOSTALNIH LIKOVNIH UMJETNIKA ZAGREB, OIB 23585423440, Bogovićeva 7, 10000 Zagreb zastupanog po punomoćniku Ozana Kostelav Ivan</derivirana_varijabla>
  </DomainObject.Predmet.ProtustrankaFormatedWithAdressOIB>
  <DomainObject.Predmet.ProtustrankaWithAdress>
    <izvorni_sadrzaj>''ART-CENTAR'' - UDRUGA SAMOSTALNIH LIKOVNIH UMJETNIKA ZAGREB Bogovićeva 7, 10000 Zagreb</izvorni_sadrzaj>
    <derivirana_varijabla naziv="DomainObject.Predmet.ProtustrankaWithAdress_1">''ART-CENTAR'' - UDRUGA SAMOSTALNIH LIKOVNIH UMJETNIKA ZAGREB Bogovićeva 7, 10000 Zagreb</derivirana_varijabla>
  </DomainObject.Predmet.ProtustrankaWithAdress>
  <DomainObject.Predmet.ProtustrankaWithAdressOIB>
    <izvorni_sadrzaj>''ART-CENTAR'' - UDRUGA SAMOSTALNIH LIKOVNIH UMJETNIKA ZAGREB, OIB 23585423440, Bogovićeva 7, 10000 Zagreb</izvorni_sadrzaj>
    <derivirana_varijabla naziv="DomainObject.Predmet.ProtustrankaWithAdressOIB_1">''ART-CENTAR'' - UDRUGA SAMOSTALNIH LIKOVNIH UMJETNIKA ZAGREB, OIB 23585423440, Bogovićeva 7, 10000 Zagreb</derivirana_varijabla>
  </DomainObject.Predmet.ProtustrankaWithAdressOIB>
  <DomainObject.Predmet.ProtustrankaNazivFormated>
    <izvorni_sadrzaj>''ART-CENTAR'' - UDRUGA SAMOSTALNIH LIKOVNIH UMJETNIKA ZAGREB</izvorni_sadrzaj>
    <derivirana_varijabla naziv="DomainObject.Predmet.ProtustrankaNazivFormated_1">''ART-CENTAR'' - UDRUGA SAMOSTALNIH LIKOVNIH UMJETNIKA ZAGREB</derivirana_varijabla>
  </DomainObject.Predmet.ProtustrankaNazivFormated>
  <DomainObject.Predmet.ProtustrankaNazivFormatedOIB>
    <izvorni_sadrzaj>''ART-CENTAR'' - UDRUGA SAMOSTALNIH LIKOVNIH UMJETNIKA ZAGREB, OIB 23585423440</izvorni_sadrzaj>
    <derivirana_varijabla naziv="DomainObject.Predmet.ProtustrankaNazivFormatedOIB_1">''ART-CENTAR'' - UDRUGA SAMOSTALNIH LIKOVNIH UMJETNIKA ZAGREB, OIB 23585423440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Zagrebu</izvorni_sadrzaj>
    <derivirana_varijabla naziv="DomainObject.Predmet.StrankaFormated_1">  FINA Regionalni centar Zagreb;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Katančićeva 5,10000 Zagreb</izvorni_sadrzaj>
    <derivirana_varijabla naziv="DomainObject.Predmet.StrankaWithAdress_1">FINA Regionalni centar Zagreb Trg svibanjskih žrtava 1995. 1,10000 Zagreb,REPUBLIKA HRVATSKA, 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''ART-CENTAR'' - UDRUGA SAMOSTALNIH LIKOVNIH UMJETNIKA ZAGREB zastupanog po punomoćniku Ozana Kostelav Ivan</item>
    </izvorni_sadrzaj>
    <derivirana_varijabla naziv="DomainObject.Predmet.ProtuStrankaListFormated_1">
      <item>''ART-CENTAR'' - UDRUGA SAMOSTALNIH LIKOVNIH UMJETNIKA ZAGREB zastupanog po punomoćniku Ozana Kostelav Ivan</item>
    </derivirana_varijabla>
  </DomainObject.Predmet.ProtuStrankaListFormated>
  <DomainObject.Predmet.ProtuStrankaListFormatedOIB>
    <izvorni_sadrzaj>
      <item>''ART-CENTAR'' - UDRUGA SAMOSTALNIH LIKOVNIH UMJETNIKA ZAGREB, OIB 23585423440 zastupanog po punomoćniku Ozana Kostelav Ivan</item>
    </izvorni_sadrzaj>
    <derivirana_varijabla naziv="DomainObject.Predmet.ProtuStrankaListFormatedOIB_1">
      <item>''ART-CENTAR'' - UDRUGA SAMOSTALNIH LIKOVNIH UMJETNIKA ZAGREB, OIB 23585423440 zastupanog po punomoćniku Ozana Kostelav Ivan</item>
    </derivirana_varijabla>
  </DomainObject.Predmet.ProtuStrankaListFormatedOIB>
  <DomainObject.Predmet.ProtuStrankaListFormatedWithAdress>
    <izvorni_sadrzaj>
      <item>''ART-CENTAR'' - UDRUGA SAMOSTALNIH LIKOVNIH UMJETNIKA ZAGREB, Bogovićeva 7, 10000 Zagreb zastupanog po punomoćniku Ozana Kostelav Ivan</item>
    </izvorni_sadrzaj>
    <derivirana_varijabla naziv="DomainObject.Predmet.ProtuStrankaListFormatedWithAdress_1">
      <item>''ART-CENTAR'' - UDRUGA SAMOSTALNIH LIKOVNIH UMJETNIKA ZAGREB, Bogovićeva 7, 10000 Zagreb zastupanog po punomoćniku Ozana Kostelav Ivan</item>
    </derivirana_varijabla>
  </DomainObject.Predmet.ProtuStrankaListFormatedWithAdress>
  <DomainObject.Predmet.ProtuStrankaListFormatedWithAdressOIB>
    <izvorni_sadrzaj>
      <item>''ART-CENTAR'' - UDRUGA SAMOSTALNIH LIKOVNIH UMJETNIKA ZAGREB, OIB 23585423440, Bogovićeva 7, 10000 Zagreb zastupanog po punomoćniku Ozana Kostelav Ivan</item>
    </izvorni_sadrzaj>
    <derivirana_varijabla naziv="DomainObject.Predmet.ProtuStrankaListFormatedWithAdressOIB_1">
      <item>''ART-CENTAR'' - UDRUGA SAMOSTALNIH LIKOVNIH UMJETNIKA ZAGREB, OIB 23585423440, Bogovićeva 7, 10000 Zagreb zastupanog po punomoćniku Ozana Kostelav Ivan</item>
    </derivirana_varijabla>
  </DomainObject.Predmet.ProtuStrankaListFormatedWithAdressOIB>
  <DomainObject.Predmet.ProtuStrankaListNazivFormated>
    <izvorni_sadrzaj>
      <item>''ART-CENTAR'' - UDRUGA SAMOSTALNIH LIKOVNIH UMJETNIKA ZAGREB</item>
    </izvorni_sadrzaj>
    <derivirana_varijabla naziv="DomainObject.Predmet.ProtuStrankaListNazivFormated_1">
      <item>''ART-CENTAR'' - UDRUGA SAMOSTALNIH LIKOVNIH UMJETNIKA ZAGREB</item>
    </derivirana_varijabla>
  </DomainObject.Predmet.ProtuStrankaListNazivFormated>
  <DomainObject.Predmet.ProtuStrankaListNazivFormatedOIB>
    <izvorni_sadrzaj>
      <item>''ART-CENTAR'' - UDRUGA SAMOSTALNIH LIKOVNIH UMJETNIKA ZAGREB, OIB 23585423440</item>
    </izvorni_sadrzaj>
    <derivirana_varijabla naziv="DomainObject.Predmet.ProtuStrankaListNazivFormatedOIB_1">
      <item>''ART-CENTAR'' - UDRUGA SAMOSTALNIH LIKOVNIH UMJETNIKA ZAGREB, OIB 23585423440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derivirana_varijabla>
  </DomainObject.Predmet.OstaliListFormated>
  <DomainObject.Predmet.OstaliListFormatedOIB>
    <izvorni_sadrzaj>
      <item>Županijsko državno odvjetništvo u Zagrebu, OIB 16488001145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izvorni_sadrzaj>
    <derivirana_varijabla naziv="DomainObject.Predmet.OstaliListFormatedOIB_1">
      <item>Županijsko državno odvjetništvo u Zagrebu, OIB 16488001145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derivirana_varijabla>
  </DomainObject.Predmet.OstaliListFormatedWithAdressOIB>
  <DomainObject.Predmet.OstaliListNazivFormated>
    <izvorni_sadrzaj>
      <item>Županijsko državno odvjetništvo u Zagrebu</item>
      <item>Ozana Kostelav Ivan</item>
      <item>ZABA d.d.</item>
    </izvorni_sadrzaj>
    <derivirana_varijabla naziv="DomainObject.Predmet.OstaliListNazivFormated_1">
      <item>Županijsko državno odvjetništvo u Zagrebu</item>
      <item>Ozana Kostelav Ivan</item>
      <item>ZABA d.d.</item>
    </derivirana_varijabla>
  </DomainObject.Predmet.OstaliListNazivFormated>
  <DomainObject.Predmet.OstaliListNazivFormatedOIB>
    <izvorni_sadrzaj>
      <item>Županijsko državno odvjetništvo u Zagrebu, OIB 16488001145</item>
      <item>Ozana Kostelav Ivan</item>
      <item>ZABA d.d.</item>
    </izvorni_sadrzaj>
    <derivirana_varijabla naziv="DomainObject.Predmet.OstaliListNazivFormatedOIB_1">
      <item>Županijsko državno odvjetništvo u Zagrebu, OIB 16488001145</item>
      <item>Ozana Kostelav Ivan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''ART-CENTAR'' - UDRUGA SAMOSTALNIH LIKOVNIH UMJETNIKA ZAGREB</izvorni_sadrzaj>
    <derivirana_varijabla naziv="DomainObject.Predmet.ProtustrankaIDrugi_1">''ART-CENTAR'' - UDRUGA SAMOSTALNIH LIKOVNIH UMJETNIKA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''ART-CENTAR'' - UDRUGA SAMOSTALNIH LIKOVNIH UMJETNIKA ZAGREB, OIB 23585423440, Bogovićeva 7, 10000 Zagreb</izvorni_sadrzaj>
    <derivirana_varijabla naziv="DomainObject.Predmet.ProtustrankaIDrugiAdressOIB_1">''ART-CENTAR'' - UDRUGA SAMOSTALNIH LIKOVNIH UMJETNIKA ZAGREB, OIB 23585423440,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''ART-CENTAR'' - UDRUGA SAMOSTALNIH LIKOVNIH UMJETNIKA ZAGREB</item>
      <item>FINA Regionalni centar Zagreb</item>
      <item>REPUBLIKA HRVATSKA, Ministarstvo financija, Porezna uprava, Područni ured Zagreb</item>
      <item>Županijsko državno odvjetništvo u Zagrebu</item>
      <item>Ozana Kostelav Ivan</item>
      <item>ZABA d.d.</item>
    </izvorni_sadrzaj>
    <derivirana_varijabla naziv="DomainObject.Predmet.SudioniciListNaziv_1">
      <item>''ART-CENTAR'' - UDRUGA SAMOSTALNIH LIKOVNIH UMJETNIKA ZAGREB</item>
      <item>FINA Regionalni centar Zagreb</item>
      <item>REPUBLIKA HRVATSKA, Ministarstvo financija, Porezna uprava, Područni ured Zagreb</item>
      <item>Županijsko državno odvjetništvo u Zagrebu</item>
      <item>Ozana Kostelav Ivan</item>
      <item>ZABA d.d.</item>
    </derivirana_varijabla>
  </DomainObject.Predmet.SudioniciListNaziv>
  <DomainObject.Predmet.SudioniciListAdressOIB>
    <izvorni_sadrzaj>
      <item>''ART-CENTAR'' - UDRUGA SAMOSTALNIH LIKOVNIH UMJETNIKA ZAGREB, OIB 23585423440, Bogovićeva 7,10000 Zagreb</item>
      <item>FINA Regionalni centar Zagreb, OIB 85821130368, Trg svibanjskih žrtava 1995.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  <item>Ozana Kostelav Ivan, Gundulićeva 15,10000 Zagreb</item>
      <item>ZABA d.d., Trg bana J. Jelačića 10,10000 Zagreb</item>
    </izvorni_sadrzaj>
    <derivirana_varijabla naziv="DomainObject.Predmet.SudioniciListAdressOIB_1">
      <item>''ART-CENTAR'' - UDRUGA SAMOSTALNIH LIKOVNIH UMJETNIKA ZAGREB, OIB 23585423440, Bogovićeva 7,10000 Zagreb</item>
      <item>FINA Regionalni centar Zagreb, OIB 85821130368, Trg svibanjskih žrtava 1995.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  <item>Ozana Kostelav Ivan, Gundulićeva 15,10000 Zagreb</item>
      <item>ZABA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23585423440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23585423440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152</properties:Words>
  <properties:Characters>727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2018-03-23T09:52:00Z</dcterms:created>
  <dc:creator>Tatjana Kujundžić-Novak</dc:creator>
  <cp:lastModifiedBy>Dijana Hadžić</cp:lastModifiedBy>
  <cp:lastPrinted>2016-08-25T08:41:00Z</cp:lastPrinted>
  <dcterms:modified xmlns:xsi="http://www.w3.org/2001/XMLSchema-instance" xsi:type="dcterms:W3CDTF">2018-03-23T10:03:00Z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(12.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