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5e59" w14:paraId="1545e59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3F0A07">
        <w:rPr>
          <w:bCs/>
        </w:rPr>
        <w:t>416/15-60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E7DA4">
        <w:t xml:space="preserve">SIM-CENTAR d.o.o. Zagreb, Kustošijanska 10, MBS: 080081385 OIB: 74800445694 </w:t>
      </w:r>
      <w:r w:rsidR="00A14739" w:rsidRPr="00962D2B">
        <w:t xml:space="preserve">dana </w:t>
      </w:r>
      <w:r w:rsidR="003F0A07">
        <w:t>9. siječnja 2017.</w:t>
      </w:r>
      <w:r w:rsidR="00804826">
        <w:t xml:space="preserve"> </w:t>
      </w:r>
      <w:r w:rsidR="003F0A07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9E7DA4">
        <w:t xml:space="preserve">SIM-CENTAR d.o.o. Zagreb, Kustošijanska 10, MBS: 080081385 OIB: 74800445694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E7DA4" w:rsidP="003111FC" w:rsidR="003111FC">
      <w:pPr>
        <w:pStyle w:val="Odlomakpopisa"/>
        <w:numPr>
          <w:ilvl w:val="0"/>
          <w:numId w:val="29"/>
        </w:numPr>
      </w:pPr>
      <w:r>
        <w:t>GORENJE ZAGREB d.o.o. Zagreb, Slavonska avenija 26/4 OIB. 17323115409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9E7DA4">
        <w:t>1.270.000,00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3F0A07">
        <w:t>7. veljače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3F0A07">
        <w:t>09</w:t>
      </w:r>
      <w:r w:rsidR="003B7BEC">
        <w:t>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3F0A07">
        <w:t>762.000,00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F0A07">
        <w:t>6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46346E" w:rsidR="00804826" w:rsidRPr="00962D2B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3E5BDA" w:rsidP="0046346E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3F0A07">
        <w:t>2. veljače 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9E7DA4">
        <w:t>416-15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46346E" w:rsidP="00402700" w:rsidR="0046346E">
      <w:pPr>
        <w:ind w:firstLine="708" w:left="708"/>
        <w:jc w:val="both"/>
      </w:pPr>
    </w:p>
    <w:p w:rsidRDefault="0046346E" w:rsidP="00402700" w:rsidR="0046346E">
      <w:pPr>
        <w:ind w:firstLine="708" w:left="708"/>
        <w:jc w:val="both"/>
      </w:pP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E55D11" w:rsidP="00D94015" w:rsidR="00E55D11">
      <w:pPr>
        <w:jc w:val="both"/>
      </w:pPr>
    </w:p>
    <w:p w:rsidRDefault="00E55D11" w:rsidP="00D94015" w:rsidR="00E55D11">
      <w:pPr>
        <w:jc w:val="both"/>
      </w:pPr>
    </w:p>
    <w:p w:rsidRDefault="00E55D11" w:rsidP="00D94015" w:rsidR="00E55D11" w:rsidRPr="00962D2B">
      <w:pPr>
        <w:jc w:val="both"/>
      </w:pP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lastRenderedPageBreak/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F0A07">
        <w:t>9. siječnja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8A319E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8A319E" w:rsidP="00D7215D" w:rsidR="008A319E"/>
    <w:p w:rsidRDefault="008A319E" w:rsidR="008A31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A319E" w:rsidP="008A319E" w:rsidR="008A319E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46346E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1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3F0A07">
      <w:t>416/15-60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B7BEC"/>
    <w:rsid w:val="003C551E"/>
    <w:rsid w:val="003D099E"/>
    <w:rsid w:val="003D61A6"/>
    <w:rsid w:val="003E5BDA"/>
    <w:rsid w:val="003F0A07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6346E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319E"/>
    <w:rsid w:val="008A5B38"/>
    <w:rsid w:val="008D10E8"/>
    <w:rsid w:val="00905577"/>
    <w:rsid w:val="00911451"/>
    <w:rsid w:val="00917318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55D11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3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5205</properties:Characters>
  <properties:Lines>114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2017-01-09T09:47:00Z</dcterms:created>
  <dc:creator>Nada Kraljić</dc:creator>
  <cp:lastModifiedBy>Vinka Mihalinčić</cp:lastModifiedBy>
  <cp:lastPrinted>2016-04-29T08:52:00Z</cp:lastPrinted>
  <dcterms:modified xmlns:xsi="http://www.w3.org/2001/XMLSchema-instance" xsi:type="dcterms:W3CDTF">2017-01-09T09:49:00Z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