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aef9" w14:paraId="610aef9" w:rsidRDefault="00C5515C" w:rsidP="00C5515C" w:rsidR="00C5515C">
      <w:pPr>
        <w15:collapsed w:val="false"/>
      </w:pPr>
      <w:bookmarkStart w:name="_GoBack" w:id="0"/>
      <w:bookmarkEnd w:id="0"/>
    </w:p>
    <w:p w:rsidRDefault="00C5515C" w:rsidP="00C5515C" w:rsidR="00C5515C"/>
    <w:p w:rsidRDefault="00C5515C" w:rsidP="00C5515C" w:rsidR="00C5515C"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5515C" w:rsidP="00C5515C" w:rsidR="00C5515C">
      <w:r>
        <w:t xml:space="preserve">            </w:t>
      </w:r>
    </w:p>
    <w:p w:rsidRDefault="00C5515C" w:rsidP="00C5515C" w:rsidR="00C5515C">
      <w:r>
        <w:t>REPUBLIKA HRVATSKA</w:t>
      </w:r>
    </w:p>
    <w:p w:rsidRDefault="00C5515C" w:rsidP="00C5515C" w:rsidR="00C5515C">
      <w:r>
        <w:t>TRGOVAČKI SUD U ZAGREBU</w:t>
      </w:r>
    </w:p>
    <w:p w:rsidRDefault="00C5515C" w:rsidP="00C5515C" w:rsidR="00C5515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5515C" w:rsidP="00C5515C" w:rsidR="00C5515C"/>
    <w:p w:rsidRDefault="00C5515C" w:rsidP="00C5515C" w:rsidR="00C5515C"/>
    <w:p w:rsidRDefault="00C5515C" w:rsidP="00C5515C" w:rsidR="00C5515C">
      <w:pPr>
        <w:ind w:firstLine="708" w:left="6372"/>
      </w:pPr>
      <w:r>
        <w:t>18. St-1182/2017</w:t>
      </w:r>
    </w:p>
    <w:p w:rsidRDefault="00C5515C" w:rsidP="00C5515C" w:rsidR="00C5515C"/>
    <w:p w:rsidRDefault="00C5515C" w:rsidP="00114506" w:rsidR="00C5515C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C5515C" w:rsidP="00114506" w:rsidR="00C5515C">
      <w:pPr>
        <w:jc w:val="both"/>
      </w:pPr>
    </w:p>
    <w:p w:rsidRDefault="00C5515C" w:rsidP="00114506" w:rsidR="00C5515C">
      <w:pPr>
        <w:ind w:firstLine="708" w:left="2832"/>
        <w:jc w:val="both"/>
      </w:pPr>
      <w:r>
        <w:t>Z A K LJ U Č A K</w:t>
      </w:r>
    </w:p>
    <w:p w:rsidRDefault="00C5515C" w:rsidP="00114506" w:rsidR="00C5515C">
      <w:pPr>
        <w:jc w:val="both"/>
      </w:pPr>
    </w:p>
    <w:p w:rsidRDefault="00C5515C" w:rsidP="00114506" w:rsidR="00C5515C">
      <w:pPr>
        <w:jc w:val="both"/>
      </w:pPr>
    </w:p>
    <w:p w:rsidRDefault="00C5515C" w:rsidP="00114506" w:rsidR="00C5515C">
      <w:pPr>
        <w:ind w:firstLine="708"/>
        <w:jc w:val="both"/>
      </w:pPr>
      <w:r>
        <w:t xml:space="preserve">Trgovački sud u Zagrebu, sudac Danijela Uzelac, u stečajnom postupku nad dužnikom Stečajna masa iza DOM EXCLUSIVE INTERIJERI d.o.o. u stečaju, OIB 03936581944, </w:t>
      </w:r>
      <w:proofErr w:type="spellStart"/>
      <w:r>
        <w:t>Šenkovec</w:t>
      </w:r>
      <w:proofErr w:type="spellEnd"/>
      <w:r>
        <w:t xml:space="preserve">, Gorčica 10,  47, </w:t>
      </w:r>
      <w:r w:rsidR="00F055C7">
        <w:t>21</w:t>
      </w:r>
      <w:r>
        <w:t>. svibnja 2019.</w:t>
      </w:r>
    </w:p>
    <w:p w:rsidRDefault="00C5515C" w:rsidP="00114506" w:rsidR="00C5515C">
      <w:pPr>
        <w:jc w:val="both"/>
      </w:pPr>
    </w:p>
    <w:p w:rsidRDefault="00C5515C" w:rsidP="00114506" w:rsidR="00C5515C">
      <w:pPr>
        <w:jc w:val="both"/>
      </w:pPr>
    </w:p>
    <w:p w:rsidRDefault="00C5515C" w:rsidP="00114506" w:rsidR="00C5515C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D7435" w:rsidP="00114506" w:rsidR="005D7435">
      <w:pPr>
        <w:ind w:firstLine="708" w:left="2832"/>
        <w:jc w:val="both"/>
      </w:pPr>
    </w:p>
    <w:p w:rsidRDefault="005D7435" w:rsidP="00114506" w:rsidR="00C5515C">
      <w:pPr>
        <w:jc w:val="both"/>
      </w:pPr>
      <w:r>
        <w:tab/>
        <w:t>Nalaže se stečajnom upravitelju mr.</w:t>
      </w:r>
      <w:r w:rsidR="006D6282">
        <w:t>sc.</w:t>
      </w:r>
      <w:r>
        <w:t xml:space="preserve"> Tomislavu </w:t>
      </w:r>
      <w:proofErr w:type="spellStart"/>
      <w:r>
        <w:t>Strniščaku</w:t>
      </w:r>
      <w:proofErr w:type="spellEnd"/>
      <w:r>
        <w:t xml:space="preserve"> u roku</w:t>
      </w:r>
      <w:r w:rsidRPr="005D7435">
        <w:t xml:space="preserve"> od osam dana od dana </w:t>
      </w:r>
      <w:r>
        <w:t xml:space="preserve">dostave </w:t>
      </w:r>
      <w:r w:rsidR="006D6282">
        <w:t xml:space="preserve">ovog zaključka </w:t>
      </w:r>
      <w:r w:rsidRPr="005D7435">
        <w:t xml:space="preserve">očitovati na navode iz podneska </w:t>
      </w:r>
      <w:r w:rsidR="0060354C">
        <w:t>izlu</w:t>
      </w:r>
      <w:r w:rsidR="00820B4C">
        <w:t>čnog</w:t>
      </w:r>
      <w:r w:rsidRPr="005D7435">
        <w:t xml:space="preserve"> vjerovnika </w:t>
      </w:r>
      <w:r w:rsidR="00F055C7">
        <w:t xml:space="preserve">Vlade Devčića iz Zagreba, </w:t>
      </w:r>
      <w:r w:rsidR="00820B4C">
        <w:t>od 15. svibnja 2019.</w:t>
      </w:r>
      <w:r w:rsidR="00114506">
        <w:t>, a koji podnesak je objavljen na e-oglasnoj ploči suda</w:t>
      </w:r>
      <w:r w:rsidR="006D6282">
        <w:t>.</w:t>
      </w:r>
    </w:p>
    <w:p w:rsidRDefault="00C5515C" w:rsidP="00114506" w:rsidR="00C5515C">
      <w:pPr>
        <w:jc w:val="both"/>
      </w:pPr>
    </w:p>
    <w:p w:rsidRDefault="00C5515C" w:rsidP="00114506" w:rsidR="00C5515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</w:t>
      </w:r>
      <w:r w:rsidR="00F055C7">
        <w:t>21</w:t>
      </w:r>
      <w:r>
        <w:t xml:space="preserve">. </w:t>
      </w:r>
      <w:r w:rsidR="00F055C7">
        <w:t>svibnja</w:t>
      </w:r>
      <w:r>
        <w:t xml:space="preserve"> 2019.</w:t>
      </w:r>
    </w:p>
    <w:p w:rsidRDefault="00C5515C" w:rsidP="00114506" w:rsidR="00C5515C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D6282">
        <w:t xml:space="preserve"> </w:t>
      </w:r>
      <w:r>
        <w:t>Sudac</w:t>
      </w:r>
    </w:p>
    <w:p w:rsidRDefault="00C5515C" w:rsidP="00114506" w:rsidR="00C5515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6282">
        <w:t xml:space="preserve"> </w:t>
      </w:r>
      <w:r>
        <w:t xml:space="preserve"> Danijela Uzelac</w:t>
      </w:r>
      <w:r w:rsidR="00303282">
        <w:t>,v.r.</w:t>
      </w:r>
    </w:p>
    <w:p w:rsidRDefault="00C5515C" w:rsidP="00114506" w:rsidR="00C5515C">
      <w:pPr>
        <w:jc w:val="both"/>
      </w:pPr>
    </w:p>
    <w:p w:rsidRDefault="00C5515C" w:rsidP="00114506" w:rsidR="00C5515C">
      <w:pPr>
        <w:jc w:val="both"/>
      </w:pPr>
    </w:p>
    <w:p w:rsidRDefault="00C5515C" w:rsidP="00114506" w:rsidR="00C5515C">
      <w:pPr>
        <w:jc w:val="both"/>
      </w:pPr>
      <w:r>
        <w:t xml:space="preserve">Uputa o pravnom lijeku: Protiv ovog zaključka nije dopuštena žalba. </w:t>
      </w:r>
    </w:p>
    <w:p w:rsidRDefault="00C5515C" w:rsidP="00114506" w:rsidR="00C5515C">
      <w:pPr>
        <w:jc w:val="both"/>
      </w:pPr>
    </w:p>
    <w:p w:rsidRDefault="00303282" w:rsidP="00303282" w:rsidR="00C5515C">
      <w:pPr>
        <w:ind w:firstLine="708"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03282" w:rsidP="00303282" w:rsidR="00303282">
      <w:pPr>
        <w:ind w:firstLine="708" w:left="4956"/>
        <w:jc w:val="center"/>
      </w:pPr>
      <w:r>
        <w:t>Katarina Franjić</w:t>
      </w:r>
    </w:p>
    <w:p w:rsidRDefault="00057931" w:rsidP="00114506" w:rsidR="00057931">
      <w:pPr>
        <w:jc w:val="both"/>
      </w:pPr>
    </w:p>
    <w:sectPr w:rsidR="000579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7B00"/>
    <w:rsid w:val="00057931"/>
    <w:rsid w:val="00114506"/>
    <w:rsid w:val="00303282"/>
    <w:rsid w:val="00314804"/>
    <w:rsid w:val="005D7435"/>
    <w:rsid w:val="0060354C"/>
    <w:rsid w:val="006D6282"/>
    <w:rsid w:val="00797B00"/>
    <w:rsid w:val="00820B4C"/>
    <w:rsid w:val="00C5515C"/>
    <w:rsid w:val="00F055C7"/>
    <w:rsid w:val="00FB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3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3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3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3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St-1182/2017-55</izvorni_sadrzaj>
    <derivirana_varijabla naziv="DomainObject.PredzadnjaOdlukaIzPredmeta.Oznaka_1">St-1182/2017-55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140</properties:Words>
  <properties:Characters>645</properties:Characters>
  <properties:Lines>37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2019-05-20T08:18:00Z</dcterms:created>
  <dc:creator>Danijela Uzelac</dc:creator>
  <dc:description/>
  <cp:keywords/>
  <cp:lastModifiedBy>Katarina Franjić</cp:lastModifiedBy>
  <cp:lastPrinted>2019-05-21T06:47:00Z</cp:lastPrinted>
  <dcterms:modified xmlns:xsi="http://www.w3.org/2001/XMLSchema-instance" xsi:type="dcterms:W3CDTF">2019-05-21T06:50:00Z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(st-1182-17 zaključak nalog stečajno za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