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41849" w14:paraId="fa41849" w:rsidRDefault="00903677" w:rsidP="00903677" w:rsidR="00903677" w:rsidRPr="00E13D7B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E13D7B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1 St-</w:t>
      </w:r>
      <w:r w:rsidR="00EB4538" w:rsidRPr="00E13D7B">
        <w:rPr>
          <w:rFonts w:hAnsi="Times New Roman" w:ascii="Times New Roman"/>
          <w:sz w:val="24"/>
          <w:szCs w:val="24"/>
        </w:rPr>
        <w:t>394</w:t>
      </w:r>
      <w:r w:rsidR="002C2297" w:rsidRPr="00E13D7B">
        <w:rPr>
          <w:rFonts w:hAnsi="Times New Roman" w:ascii="Times New Roman"/>
          <w:sz w:val="24"/>
          <w:szCs w:val="24"/>
        </w:rPr>
        <w:t>/</w:t>
      </w:r>
      <w:r w:rsidR="002D71AE" w:rsidRPr="00E13D7B">
        <w:rPr>
          <w:rFonts w:hAnsi="Times New Roman" w:ascii="Times New Roman"/>
          <w:sz w:val="24"/>
          <w:szCs w:val="24"/>
        </w:rPr>
        <w:t>16</w:t>
      </w:r>
      <w:r w:rsidR="006A0A0E" w:rsidRPr="00E13D7B">
        <w:rPr>
          <w:rFonts w:hAnsi="Times New Roman" w:ascii="Times New Roman"/>
          <w:sz w:val="24"/>
          <w:szCs w:val="24"/>
        </w:rPr>
        <w:t>-</w:t>
      </w:r>
      <w:r w:rsidR="00EB4538" w:rsidRPr="00E13D7B">
        <w:rPr>
          <w:rFonts w:hAnsi="Times New Roman" w:ascii="Times New Roman"/>
          <w:sz w:val="24"/>
          <w:szCs w:val="24"/>
        </w:rPr>
        <w:t>30</w:t>
      </w:r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Dr. Franje Tuđmana 35</w:t>
      </w:r>
      <w:r w:rsidR="00903677" w:rsidRPr="00E13D7B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C3E0C" w:rsidR="00903677" w:rsidRPr="00E13D7B">
      <w:pPr>
        <w:tabs>
          <w:tab w:pos="2410" w:val="left"/>
        </w:tabs>
        <w:spacing w:lineRule="atLeast" w:line="240" w:after="0"/>
        <w:ind w:firstLine="1134"/>
        <w:jc w:val="both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Trgovački sud u Zadru</w:t>
      </w:r>
      <w:r w:rsidR="00D340E1" w:rsidRPr="00E13D7B">
        <w:rPr>
          <w:rFonts w:hAnsi="Times New Roman" w:ascii="Times New Roman"/>
          <w:sz w:val="24"/>
          <w:szCs w:val="24"/>
        </w:rPr>
        <w:t>,</w:t>
      </w:r>
      <w:r w:rsidRPr="00E13D7B">
        <w:rPr>
          <w:rFonts w:hAnsi="Times New Roman" w:ascii="Times New Roman"/>
          <w:sz w:val="24"/>
          <w:szCs w:val="24"/>
        </w:rPr>
        <w:t xml:space="preserve"> po su</w:t>
      </w:r>
      <w:r w:rsidR="00D340E1" w:rsidRPr="00E13D7B">
        <w:rPr>
          <w:rFonts w:hAnsi="Times New Roman" w:ascii="Times New Roman"/>
          <w:sz w:val="24"/>
          <w:szCs w:val="24"/>
        </w:rPr>
        <w:t>tkinji</w:t>
      </w:r>
      <w:r w:rsidRPr="00E13D7B">
        <w:rPr>
          <w:rFonts w:hAnsi="Times New Roman" w:ascii="Times New Roman"/>
          <w:sz w:val="24"/>
          <w:szCs w:val="24"/>
        </w:rPr>
        <w:t xml:space="preserve"> Ardeni Bajlo kao stečajno</w:t>
      </w:r>
      <w:r w:rsidR="00D340E1" w:rsidRPr="00E13D7B">
        <w:rPr>
          <w:rFonts w:hAnsi="Times New Roman" w:ascii="Times New Roman"/>
          <w:sz w:val="24"/>
          <w:szCs w:val="24"/>
        </w:rPr>
        <w:t>j</w:t>
      </w:r>
      <w:r w:rsidRPr="00E13D7B">
        <w:rPr>
          <w:rFonts w:hAnsi="Times New Roman" w:ascii="Times New Roman"/>
          <w:sz w:val="24"/>
          <w:szCs w:val="24"/>
        </w:rPr>
        <w:t xml:space="preserve"> su</w:t>
      </w:r>
      <w:r w:rsidR="00D340E1" w:rsidRPr="00E13D7B">
        <w:rPr>
          <w:rFonts w:hAnsi="Times New Roman" w:ascii="Times New Roman"/>
          <w:sz w:val="24"/>
          <w:szCs w:val="24"/>
        </w:rPr>
        <w:t>tkinji</w:t>
      </w:r>
      <w:r w:rsidRPr="00E13D7B">
        <w:rPr>
          <w:rFonts w:hAnsi="Times New Roman" w:ascii="Times New Roman"/>
          <w:sz w:val="24"/>
          <w:szCs w:val="24"/>
        </w:rPr>
        <w:t xml:space="preserve">, u stečajnom </w:t>
      </w:r>
      <w:r w:rsidR="00D340E1" w:rsidRPr="00E13D7B">
        <w:rPr>
          <w:rFonts w:hAnsi="Times New Roman" w:ascii="Times New Roman"/>
          <w:sz w:val="24"/>
          <w:szCs w:val="24"/>
        </w:rPr>
        <w:t>postupku nad stečajnim dužnikom</w:t>
      </w:r>
      <w:r w:rsidR="00E976B2" w:rsidRPr="00E13D7B">
        <w:rPr>
          <w:rFonts w:hAnsi="Times New Roman" w:ascii="Times New Roman"/>
          <w:sz w:val="24"/>
          <w:szCs w:val="24"/>
        </w:rPr>
        <w:t xml:space="preserve"> </w:t>
      </w:r>
      <w:r w:rsidR="00EB4538" w:rsidRPr="00E13D7B">
        <w:rPr>
          <w:rFonts w:hAnsi="Times New Roman" w:ascii="Times New Roman"/>
          <w:sz w:val="24"/>
          <w:szCs w:val="24"/>
        </w:rPr>
        <w:t>BUILDING d.o.o., Zadar, Poljana Dragutina Domjanića 42, OIB: 84396492351</w:t>
      </w:r>
      <w:r w:rsidR="006A0A0E" w:rsidRPr="00E13D7B">
        <w:rPr>
          <w:rFonts w:hAnsi="Times New Roman" w:ascii="Times New Roman"/>
          <w:sz w:val="24"/>
          <w:szCs w:val="24"/>
        </w:rPr>
        <w:t>, koga zastupa stečajn</w:t>
      </w:r>
      <w:r w:rsidR="00622878" w:rsidRPr="00E13D7B">
        <w:rPr>
          <w:rFonts w:hAnsi="Times New Roman" w:ascii="Times New Roman"/>
          <w:sz w:val="24"/>
          <w:szCs w:val="24"/>
        </w:rPr>
        <w:t xml:space="preserve">i upravitelj </w:t>
      </w:r>
      <w:r w:rsidR="00E13D7B" w:rsidRPr="00E13D7B">
        <w:rPr>
          <w:rFonts w:hAnsi="Times New Roman" w:ascii="Times New Roman"/>
          <w:sz w:val="24"/>
          <w:szCs w:val="24"/>
        </w:rPr>
        <w:t>Edvin Šimunov</w:t>
      </w:r>
      <w:r w:rsidR="002C2297" w:rsidRPr="00E13D7B">
        <w:rPr>
          <w:rFonts w:hAnsi="Times New Roman" w:ascii="Times New Roman"/>
          <w:sz w:val="24"/>
          <w:szCs w:val="24"/>
        </w:rPr>
        <w:t>,</w:t>
      </w:r>
      <w:r w:rsidR="00CE2510" w:rsidRPr="00E13D7B">
        <w:rPr>
          <w:rFonts w:hAnsi="Times New Roman" w:ascii="Times New Roman"/>
          <w:sz w:val="24"/>
          <w:szCs w:val="24"/>
        </w:rPr>
        <w:t xml:space="preserve"> </w:t>
      </w:r>
      <w:r w:rsidRPr="00E13D7B">
        <w:rPr>
          <w:rFonts w:hAnsi="Times New Roman" w:ascii="Times New Roman"/>
          <w:sz w:val="24"/>
          <w:szCs w:val="24"/>
        </w:rPr>
        <w:t xml:space="preserve">dana </w:t>
      </w:r>
      <w:r w:rsidR="00E13D7B" w:rsidRPr="00E13D7B">
        <w:rPr>
          <w:rFonts w:hAnsi="Times New Roman" w:ascii="Times New Roman"/>
          <w:sz w:val="24"/>
          <w:szCs w:val="24"/>
        </w:rPr>
        <w:t>1</w:t>
      </w:r>
      <w:r w:rsidR="002D71AE" w:rsidRPr="00E13D7B">
        <w:rPr>
          <w:rFonts w:hAnsi="Times New Roman" w:ascii="Times New Roman"/>
          <w:sz w:val="24"/>
          <w:szCs w:val="24"/>
        </w:rPr>
        <w:t xml:space="preserve">. </w:t>
      </w:r>
      <w:r w:rsidR="00E13D7B" w:rsidRPr="00E13D7B">
        <w:rPr>
          <w:rFonts w:hAnsi="Times New Roman" w:ascii="Times New Roman"/>
          <w:sz w:val="24"/>
          <w:szCs w:val="24"/>
        </w:rPr>
        <w:t>rujna</w:t>
      </w:r>
      <w:r w:rsidR="00622878" w:rsidRPr="00E13D7B">
        <w:rPr>
          <w:rFonts w:hAnsi="Times New Roman" w:ascii="Times New Roman"/>
          <w:sz w:val="24"/>
          <w:szCs w:val="24"/>
        </w:rPr>
        <w:t xml:space="preserve"> 2016.</w:t>
      </w:r>
      <w:r w:rsidR="007260B9" w:rsidRPr="00E13D7B">
        <w:rPr>
          <w:rFonts w:hAnsi="Times New Roman" w:ascii="Times New Roman"/>
          <w:sz w:val="24"/>
          <w:szCs w:val="24"/>
        </w:rPr>
        <w:t>,</w:t>
      </w:r>
      <w:r w:rsidR="003B5BBB" w:rsidRPr="00E13D7B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340E1" w:rsidR="00DE0A15" w:rsidRPr="00E13D7B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EB4538" w:rsidRPr="00E13D7B">
        <w:rPr>
          <w:rFonts w:hAnsi="Times New Roman" w:ascii="Times New Roman"/>
          <w:sz w:val="24"/>
          <w:szCs w:val="24"/>
        </w:rPr>
        <w:t>prvog</w:t>
      </w:r>
      <w:r w:rsidRPr="00E13D7B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D340E1" w:rsidP="00D340E1" w:rsidR="00D340E1" w:rsidRPr="00E13D7B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3A4EBB" w:rsidP="007162A0" w:rsidR="003A4EBB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9938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2268"/>
        <w:gridCol w:w="1701"/>
        <w:gridCol w:w="1843"/>
        <w:gridCol w:w="1559"/>
        <w:gridCol w:w="1843"/>
      </w:tblGrid>
      <w:tr w:rsidTr="00760FF3" w:rsidR="00E13D7B" w:rsidRPr="00E13D7B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1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E13D7B">
              <w:rPr>
                <w:rFonts w:hAnsi="Times New Roman" w:ascii="Times New Roman"/>
                <w:b/>
                <w:sz w:val="24"/>
                <w:szCs w:val="24"/>
              </w:rPr>
              <w:t>R.Br.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E13D7B">
              <w:rPr>
                <w:rFonts w:hAnsi="Times New Roman" w:ascii="Times New Roman"/>
                <w:b/>
                <w:sz w:val="24"/>
                <w:szCs w:val="24"/>
              </w:rPr>
              <w:t>NAZIV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E13D7B">
              <w:rPr>
                <w:rFonts w:hAnsi="Times New Roman" w:ascii="Times New Roman"/>
                <w:b/>
                <w:sz w:val="24"/>
                <w:szCs w:val="24"/>
              </w:rPr>
              <w:t>OIB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E13D7B" w:rsidP="00760FF3" w:rsidR="00E13D7B" w:rsidRPr="00E13D7B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E13D7B">
              <w:rPr>
                <w:rFonts w:hAnsi="Times New Roman" w:ascii="Times New Roman"/>
                <w:b/>
                <w:sz w:val="24"/>
                <w:szCs w:val="24"/>
              </w:rPr>
              <w:t>ADRESA</w:t>
            </w:r>
          </w:p>
        </w:tc>
        <w:tc>
          <w:tcPr>
            <w:tcW w:type="dxa" w:w="1559"/>
          </w:tcPr>
          <w:p w:rsidRDefault="00E13D7B" w:rsidP="00760FF3" w:rsidR="00E13D7B" w:rsidRPr="00E13D7B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E13D7B">
              <w:rPr>
                <w:rFonts w:hAnsi="Times New Roman" w:ascii="Times New Roman"/>
                <w:b/>
                <w:sz w:val="24"/>
                <w:szCs w:val="24"/>
              </w:rPr>
              <w:t xml:space="preserve">OSNOVA </w:t>
            </w:r>
          </w:p>
        </w:tc>
        <w:tc>
          <w:tcPr>
            <w:tcW w:type="dxa" w:w="1843"/>
          </w:tcPr>
          <w:p w:rsidRDefault="00E13D7B" w:rsidP="00760FF3" w:rsidR="00E13D7B" w:rsidRPr="00E13D7B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E13D7B">
              <w:rPr>
                <w:rFonts w:hAnsi="Times New Roman" w:ascii="Times New Roman"/>
                <w:b/>
                <w:sz w:val="24"/>
                <w:szCs w:val="24"/>
              </w:rPr>
              <w:t>PRIZNATO</w:t>
            </w:r>
          </w:p>
        </w:tc>
      </w:tr>
      <w:tr w:rsidTr="00760FF3" w:rsidR="00E13D7B" w:rsidRPr="00E13D7B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1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STIPE GALINOVIĆ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09129143132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E13D7B" w:rsidP="00760FF3" w:rsidR="00E13D7B" w:rsidRPr="00E13D7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PUČIŠĆA, TOLIJA 54</w:t>
            </w:r>
          </w:p>
        </w:tc>
        <w:tc>
          <w:tcPr>
            <w:tcW w:type="dxa" w:w="1559"/>
            <w:vAlign w:val="bottom"/>
          </w:tcPr>
          <w:p w:rsidRDefault="00E13D7B" w:rsidP="00760FF3" w:rsidR="00E13D7B" w:rsidRPr="00E13D7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plaća</w:t>
            </w:r>
          </w:p>
        </w:tc>
        <w:tc>
          <w:tcPr>
            <w:tcW w:type="dxa" w:w="1843"/>
            <w:vAlign w:val="bottom"/>
          </w:tcPr>
          <w:p w:rsidRDefault="00E13D7B" w:rsidP="00760FF3" w:rsidR="00E13D7B" w:rsidRPr="00E13D7B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22.443,18</w:t>
            </w:r>
          </w:p>
        </w:tc>
      </w:tr>
      <w:tr w:rsidTr="00760FF3" w:rsidR="00E13D7B" w:rsidRPr="00E13D7B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MARKO GALAC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82610509377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E13D7B" w:rsidP="00760FF3" w:rsidR="00E13D7B" w:rsidRPr="00E13D7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RAŠTANJE DONJE,GALCI 6 SV. FILIP I JAKOV</w:t>
            </w:r>
          </w:p>
        </w:tc>
        <w:tc>
          <w:tcPr>
            <w:tcW w:type="dxa" w:w="1559"/>
            <w:vAlign w:val="bottom"/>
          </w:tcPr>
          <w:p w:rsidRDefault="00E13D7B" w:rsidP="00760FF3" w:rsidR="00E13D7B" w:rsidRPr="00E13D7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plaća</w:t>
            </w:r>
          </w:p>
        </w:tc>
        <w:tc>
          <w:tcPr>
            <w:tcW w:type="dxa" w:w="1843"/>
            <w:vAlign w:val="bottom"/>
          </w:tcPr>
          <w:p w:rsidRDefault="00E13D7B" w:rsidP="00760FF3" w:rsidR="00E13D7B" w:rsidRPr="00E13D7B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59.672,68</w:t>
            </w:r>
          </w:p>
        </w:tc>
      </w:tr>
      <w:tr w:rsidTr="00760FF3" w:rsidR="00E13D7B" w:rsidRPr="00E13D7B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IGOR BRLIĆ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26255879869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E13D7B" w:rsidP="00760FF3" w:rsidR="00E13D7B" w:rsidRPr="00E13D7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BEDNJA, BENKOVEC 72</w:t>
            </w:r>
          </w:p>
        </w:tc>
        <w:tc>
          <w:tcPr>
            <w:tcW w:type="dxa" w:w="1559"/>
            <w:vAlign w:val="bottom"/>
          </w:tcPr>
          <w:p w:rsidRDefault="00E13D7B" w:rsidP="00760FF3" w:rsidR="00E13D7B" w:rsidRPr="00E13D7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plaća</w:t>
            </w:r>
          </w:p>
        </w:tc>
        <w:tc>
          <w:tcPr>
            <w:tcW w:type="dxa" w:w="1843"/>
            <w:vAlign w:val="bottom"/>
          </w:tcPr>
          <w:p w:rsidRDefault="00E13D7B" w:rsidP="00760FF3" w:rsidR="00E13D7B" w:rsidRPr="00E13D7B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6.875,00</w:t>
            </w:r>
          </w:p>
        </w:tc>
      </w:tr>
      <w:tr w:rsidTr="00760FF3" w:rsidR="00E13D7B" w:rsidRPr="00E13D7B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MATIJA DUKARIĆ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78608434164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E13D7B" w:rsidP="00760FF3" w:rsidR="00E13D7B" w:rsidRPr="00E13D7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KLENOVNIK 223 B, DUBRAVEC</w:t>
            </w:r>
          </w:p>
        </w:tc>
        <w:tc>
          <w:tcPr>
            <w:tcW w:type="dxa" w:w="1559"/>
            <w:vAlign w:val="bottom"/>
          </w:tcPr>
          <w:p w:rsidRDefault="00E13D7B" w:rsidP="00760FF3" w:rsidR="00E13D7B" w:rsidRPr="00E13D7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plaća</w:t>
            </w:r>
          </w:p>
        </w:tc>
        <w:tc>
          <w:tcPr>
            <w:tcW w:type="dxa" w:w="1843"/>
            <w:vAlign w:val="bottom"/>
          </w:tcPr>
          <w:p w:rsidRDefault="00E13D7B" w:rsidP="00760FF3" w:rsidR="00E13D7B" w:rsidRPr="00E13D7B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900,00</w:t>
            </w:r>
          </w:p>
        </w:tc>
      </w:tr>
      <w:tr w:rsidTr="00760FF3" w:rsidR="00E13D7B" w:rsidRPr="00E13D7B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MIROSLAV HALUŽAN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85602810474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E13D7B" w:rsidP="00760FF3" w:rsidR="00E13D7B" w:rsidRPr="00E13D7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DUKOVEC, DUKOVEC 4</w:t>
            </w:r>
          </w:p>
        </w:tc>
        <w:tc>
          <w:tcPr>
            <w:tcW w:type="dxa" w:w="1559"/>
            <w:vAlign w:val="bottom"/>
          </w:tcPr>
          <w:p w:rsidRDefault="00E13D7B" w:rsidP="00760FF3" w:rsidR="00E13D7B" w:rsidRPr="00E13D7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plaća</w:t>
            </w:r>
          </w:p>
        </w:tc>
        <w:tc>
          <w:tcPr>
            <w:tcW w:type="dxa" w:w="1843"/>
            <w:vAlign w:val="bottom"/>
          </w:tcPr>
          <w:p w:rsidRDefault="00E13D7B" w:rsidP="00760FF3" w:rsidR="00E13D7B" w:rsidRPr="00E13D7B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2.982,95</w:t>
            </w:r>
          </w:p>
        </w:tc>
      </w:tr>
      <w:tr w:rsidTr="00760FF3" w:rsidR="00E13D7B" w:rsidRPr="00E13D7B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BORIS HRŽIĆ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68951074964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E13D7B" w:rsidP="00760FF3" w:rsidR="00E13D7B" w:rsidRPr="00E13D7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LOŽIŠĆA 117 A, MILNA</w:t>
            </w:r>
          </w:p>
        </w:tc>
        <w:tc>
          <w:tcPr>
            <w:tcW w:type="dxa" w:w="1559"/>
            <w:vAlign w:val="bottom"/>
          </w:tcPr>
          <w:p w:rsidRDefault="00E13D7B" w:rsidP="00760FF3" w:rsidR="00E13D7B" w:rsidRPr="00E13D7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plaća</w:t>
            </w:r>
          </w:p>
        </w:tc>
        <w:tc>
          <w:tcPr>
            <w:tcW w:type="dxa" w:w="1843"/>
            <w:vAlign w:val="bottom"/>
          </w:tcPr>
          <w:p w:rsidRDefault="00E13D7B" w:rsidP="00760FF3" w:rsidR="00E13D7B" w:rsidRPr="00E13D7B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15.494,31</w:t>
            </w:r>
          </w:p>
        </w:tc>
      </w:tr>
      <w:tr w:rsidTr="00760FF3" w:rsidR="00E13D7B" w:rsidRPr="00E13D7B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SLAĐAN KOŠĆAK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05135089836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E13D7B" w:rsidP="00760FF3" w:rsidR="00E13D7B" w:rsidRPr="00E13D7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IVANEC, MELAN 11</w:t>
            </w:r>
          </w:p>
        </w:tc>
        <w:tc>
          <w:tcPr>
            <w:tcW w:type="dxa" w:w="1559"/>
            <w:vAlign w:val="bottom"/>
          </w:tcPr>
          <w:p w:rsidRDefault="00E13D7B" w:rsidP="00760FF3" w:rsidR="00E13D7B" w:rsidRPr="00E13D7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plaća</w:t>
            </w:r>
          </w:p>
        </w:tc>
        <w:tc>
          <w:tcPr>
            <w:tcW w:type="dxa" w:w="1843"/>
            <w:vAlign w:val="bottom"/>
          </w:tcPr>
          <w:p w:rsidRDefault="00E13D7B" w:rsidP="00760FF3" w:rsidR="00E13D7B" w:rsidRPr="00E13D7B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2.254,20</w:t>
            </w:r>
          </w:p>
        </w:tc>
      </w:tr>
      <w:tr w:rsidTr="00760FF3" w:rsidR="00E13D7B" w:rsidRPr="00E13D7B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VINKO KRIŽANEC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09686462651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E13D7B" w:rsidP="00760FF3" w:rsidR="00E13D7B" w:rsidRPr="00E13D7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LEPOGLAVA, DONJA VIŠNICA 24</w:t>
            </w:r>
          </w:p>
        </w:tc>
        <w:tc>
          <w:tcPr>
            <w:tcW w:type="dxa" w:w="1559"/>
            <w:vAlign w:val="bottom"/>
          </w:tcPr>
          <w:p w:rsidRDefault="00E13D7B" w:rsidP="00760FF3" w:rsidR="00E13D7B" w:rsidRPr="00E13D7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plaća</w:t>
            </w:r>
          </w:p>
        </w:tc>
        <w:tc>
          <w:tcPr>
            <w:tcW w:type="dxa" w:w="1843"/>
            <w:vAlign w:val="bottom"/>
          </w:tcPr>
          <w:p w:rsidRDefault="00E13D7B" w:rsidP="00760FF3" w:rsidR="00E13D7B" w:rsidRPr="00E13D7B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7.750,00</w:t>
            </w:r>
          </w:p>
        </w:tc>
      </w:tr>
      <w:tr w:rsidTr="00760FF3" w:rsidR="00E13D7B" w:rsidRPr="00E13D7B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ZLATKO KUHAR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35840574021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E13D7B" w:rsidP="00760FF3" w:rsidR="00E13D7B" w:rsidRPr="00E13D7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VARAŽDIN, IVANA ZAJCA 9</w:t>
            </w:r>
          </w:p>
        </w:tc>
        <w:tc>
          <w:tcPr>
            <w:tcW w:type="dxa" w:w="1559"/>
            <w:vAlign w:val="bottom"/>
          </w:tcPr>
          <w:p w:rsidRDefault="00E13D7B" w:rsidP="00760FF3" w:rsidR="00E13D7B" w:rsidRPr="00E13D7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plaća</w:t>
            </w:r>
          </w:p>
        </w:tc>
        <w:tc>
          <w:tcPr>
            <w:tcW w:type="dxa" w:w="1843"/>
            <w:vAlign w:val="bottom"/>
          </w:tcPr>
          <w:p w:rsidRDefault="00E13D7B" w:rsidP="00760FF3" w:rsidR="00E13D7B" w:rsidRPr="00E13D7B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6.926,40</w:t>
            </w:r>
          </w:p>
        </w:tc>
      </w:tr>
      <w:tr w:rsidTr="00760FF3" w:rsidR="00E13D7B" w:rsidRPr="00E13D7B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STJEPAN KUŠENIĆ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37431698430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E13D7B" w:rsidP="00760FF3" w:rsidR="00E13D7B" w:rsidRPr="00E13D7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PREBUKOVJE 27, BEDNJA</w:t>
            </w:r>
          </w:p>
        </w:tc>
        <w:tc>
          <w:tcPr>
            <w:tcW w:type="dxa" w:w="1559"/>
            <w:vAlign w:val="bottom"/>
          </w:tcPr>
          <w:p w:rsidRDefault="00E13D7B" w:rsidP="00760FF3" w:rsidR="00E13D7B" w:rsidRPr="00E13D7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plaća</w:t>
            </w:r>
          </w:p>
        </w:tc>
        <w:tc>
          <w:tcPr>
            <w:tcW w:type="dxa" w:w="1843"/>
            <w:vAlign w:val="bottom"/>
          </w:tcPr>
          <w:p w:rsidRDefault="00E13D7B" w:rsidP="00760FF3" w:rsidR="00E13D7B" w:rsidRPr="00E13D7B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3.000,00</w:t>
            </w:r>
          </w:p>
        </w:tc>
      </w:tr>
      <w:tr w:rsidTr="00760FF3" w:rsidR="00E13D7B" w:rsidRPr="00E13D7B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MARKO LOVROVIĆ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79200607591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E13D7B" w:rsidP="00760FF3" w:rsidR="00E13D7B" w:rsidRPr="00E13D7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ZADAR, BANA J.JELAČIĆA 19A</w:t>
            </w:r>
          </w:p>
        </w:tc>
        <w:tc>
          <w:tcPr>
            <w:tcW w:type="dxa" w:w="1559"/>
            <w:vAlign w:val="bottom"/>
          </w:tcPr>
          <w:p w:rsidRDefault="00E13D7B" w:rsidP="00760FF3" w:rsidR="00E13D7B" w:rsidRPr="00E13D7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plaća</w:t>
            </w:r>
          </w:p>
        </w:tc>
        <w:tc>
          <w:tcPr>
            <w:tcW w:type="dxa" w:w="1843"/>
            <w:vAlign w:val="bottom"/>
          </w:tcPr>
          <w:p w:rsidRDefault="00E13D7B" w:rsidP="00760FF3" w:rsidR="00E13D7B" w:rsidRPr="00E13D7B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29.027,28</w:t>
            </w:r>
          </w:p>
        </w:tc>
      </w:tr>
      <w:tr w:rsidTr="00760FF3" w:rsidR="00E13D7B" w:rsidRPr="00E13D7B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DENIS OREŠKI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35417009042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E13D7B" w:rsidP="00760FF3" w:rsidR="00E13D7B" w:rsidRPr="00E13D7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PREBUKOVJE 60, BEDNJA</w:t>
            </w:r>
          </w:p>
        </w:tc>
        <w:tc>
          <w:tcPr>
            <w:tcW w:type="dxa" w:w="1559"/>
            <w:vAlign w:val="bottom"/>
          </w:tcPr>
          <w:p w:rsidRDefault="00E13D7B" w:rsidP="00760FF3" w:rsidR="00E13D7B" w:rsidRPr="00E13D7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plaća</w:t>
            </w:r>
          </w:p>
        </w:tc>
        <w:tc>
          <w:tcPr>
            <w:tcW w:type="dxa" w:w="1843"/>
            <w:vAlign w:val="bottom"/>
          </w:tcPr>
          <w:p w:rsidRDefault="00E13D7B" w:rsidP="00760FF3" w:rsidR="00E13D7B" w:rsidRPr="00E13D7B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8.512,50</w:t>
            </w:r>
          </w:p>
        </w:tc>
      </w:tr>
      <w:tr w:rsidTr="00760FF3" w:rsidR="00E13D7B" w:rsidRPr="00E13D7B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MLADEN OREŠKI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42701884182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E13D7B" w:rsidP="00760FF3" w:rsidR="00E13D7B" w:rsidRPr="00E13D7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PREBUKOVJE 60, BEDNJA</w:t>
            </w:r>
          </w:p>
        </w:tc>
        <w:tc>
          <w:tcPr>
            <w:tcW w:type="dxa" w:w="1559"/>
            <w:vAlign w:val="bottom"/>
          </w:tcPr>
          <w:p w:rsidRDefault="00E13D7B" w:rsidP="00760FF3" w:rsidR="00E13D7B" w:rsidRPr="00E13D7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plaća</w:t>
            </w:r>
          </w:p>
        </w:tc>
        <w:tc>
          <w:tcPr>
            <w:tcW w:type="dxa" w:w="1843"/>
            <w:vAlign w:val="bottom"/>
          </w:tcPr>
          <w:p w:rsidRDefault="00E13D7B" w:rsidP="00760FF3" w:rsidR="00E13D7B" w:rsidRPr="00E13D7B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8.512,50</w:t>
            </w:r>
          </w:p>
        </w:tc>
      </w:tr>
      <w:tr w:rsidTr="00760FF3" w:rsidR="00E13D7B" w:rsidRPr="00E13D7B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VALENT PASKA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37936459051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E13D7B" w:rsidP="00760FF3" w:rsidR="00E13D7B" w:rsidRPr="00E13D7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PREBUKOVJE 17, BEDNJA</w:t>
            </w:r>
          </w:p>
        </w:tc>
        <w:tc>
          <w:tcPr>
            <w:tcW w:type="dxa" w:w="1559"/>
            <w:vAlign w:val="bottom"/>
          </w:tcPr>
          <w:p w:rsidRDefault="00E13D7B" w:rsidP="00760FF3" w:rsidR="00E13D7B" w:rsidRPr="00E13D7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plaća</w:t>
            </w:r>
          </w:p>
        </w:tc>
        <w:tc>
          <w:tcPr>
            <w:tcW w:type="dxa" w:w="1843"/>
            <w:vAlign w:val="bottom"/>
          </w:tcPr>
          <w:p w:rsidRDefault="00E13D7B" w:rsidP="00760FF3" w:rsidR="00E13D7B" w:rsidRPr="00E13D7B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7.300,00</w:t>
            </w:r>
          </w:p>
        </w:tc>
      </w:tr>
      <w:tr w:rsidTr="00760FF3" w:rsidR="00E13D7B" w:rsidRPr="00E13D7B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ANTUN SINKOVIĆ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68587749020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E13D7B" w:rsidP="00760FF3" w:rsidR="00E13D7B" w:rsidRPr="00E13D7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DONJE ŠEMICA 152, KRAPINA</w:t>
            </w:r>
          </w:p>
        </w:tc>
        <w:tc>
          <w:tcPr>
            <w:tcW w:type="dxa" w:w="1559"/>
            <w:vAlign w:val="bottom"/>
          </w:tcPr>
          <w:p w:rsidRDefault="00E13D7B" w:rsidP="00760FF3" w:rsidR="00E13D7B" w:rsidRPr="00E13D7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plaća</w:t>
            </w:r>
          </w:p>
        </w:tc>
        <w:tc>
          <w:tcPr>
            <w:tcW w:type="dxa" w:w="1843"/>
            <w:vAlign w:val="bottom"/>
          </w:tcPr>
          <w:p w:rsidRDefault="00E13D7B" w:rsidP="00760FF3" w:rsidR="00E13D7B" w:rsidRPr="00E13D7B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2.414,77</w:t>
            </w:r>
          </w:p>
        </w:tc>
      </w:tr>
      <w:tr w:rsidTr="00760FF3" w:rsidR="00E13D7B" w:rsidRPr="00E13D7B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16.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SLAVKO SREDNOSELEC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94086546266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E13D7B" w:rsidP="00760FF3" w:rsidR="00E13D7B" w:rsidRPr="00E13D7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DUBRAVEC 84, IVANEC</w:t>
            </w:r>
          </w:p>
        </w:tc>
        <w:tc>
          <w:tcPr>
            <w:tcW w:type="dxa" w:w="1559"/>
            <w:vAlign w:val="bottom"/>
          </w:tcPr>
          <w:p w:rsidRDefault="00E13D7B" w:rsidP="00760FF3" w:rsidR="00E13D7B" w:rsidRPr="00E13D7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plaća</w:t>
            </w:r>
          </w:p>
        </w:tc>
        <w:tc>
          <w:tcPr>
            <w:tcW w:type="dxa" w:w="1843"/>
            <w:vAlign w:val="bottom"/>
          </w:tcPr>
          <w:p w:rsidRDefault="00E13D7B" w:rsidP="00760FF3" w:rsidR="00E13D7B" w:rsidRPr="00E13D7B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11.789,77</w:t>
            </w:r>
          </w:p>
        </w:tc>
      </w:tr>
      <w:tr w:rsidTr="00760FF3" w:rsidR="00E13D7B" w:rsidRPr="00E13D7B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17.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VLADIMIR STOJAKOVIĆ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08996458106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E13D7B" w:rsidP="00760FF3" w:rsidR="00E13D7B" w:rsidRPr="00E13D7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ZADAR, BISKUPA J.DOBRILE 16A</w:t>
            </w:r>
          </w:p>
        </w:tc>
        <w:tc>
          <w:tcPr>
            <w:tcW w:type="dxa" w:w="1559"/>
            <w:vAlign w:val="bottom"/>
          </w:tcPr>
          <w:p w:rsidRDefault="00E13D7B" w:rsidP="00760FF3" w:rsidR="00E13D7B" w:rsidRPr="00E13D7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plaća</w:t>
            </w:r>
          </w:p>
        </w:tc>
        <w:tc>
          <w:tcPr>
            <w:tcW w:type="dxa" w:w="1843"/>
            <w:vAlign w:val="bottom"/>
          </w:tcPr>
          <w:p w:rsidRDefault="00E13D7B" w:rsidP="00760FF3" w:rsidR="00E13D7B" w:rsidRPr="00E13D7B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13.034,36</w:t>
            </w:r>
          </w:p>
        </w:tc>
      </w:tr>
      <w:tr w:rsidTr="00760FF3" w:rsidR="00E13D7B" w:rsidRPr="00E13D7B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18.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IZIDOR ŠKEC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33552476726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E13D7B" w:rsidP="00760FF3" w:rsidR="00E13D7B" w:rsidRPr="00E13D7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STRMEC REMETINEČKI 131, DONJI MAROF</w:t>
            </w:r>
          </w:p>
        </w:tc>
        <w:tc>
          <w:tcPr>
            <w:tcW w:type="dxa" w:w="1559"/>
            <w:vAlign w:val="bottom"/>
          </w:tcPr>
          <w:p w:rsidRDefault="00E13D7B" w:rsidP="00760FF3" w:rsidR="00E13D7B" w:rsidRPr="00E13D7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plaća</w:t>
            </w:r>
          </w:p>
        </w:tc>
        <w:tc>
          <w:tcPr>
            <w:tcW w:type="dxa" w:w="1843"/>
            <w:vAlign w:val="bottom"/>
          </w:tcPr>
          <w:p w:rsidRDefault="00E13D7B" w:rsidP="00760FF3" w:rsidR="00E13D7B" w:rsidRPr="00E13D7B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3.869,05</w:t>
            </w:r>
          </w:p>
        </w:tc>
      </w:tr>
      <w:tr w:rsidTr="00760FF3" w:rsidR="00E13D7B" w:rsidRPr="00E13D7B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19.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JURICA ŠKREBLIN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64168433796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E13D7B" w:rsidP="00760FF3" w:rsidR="00E13D7B" w:rsidRPr="00E13D7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SVETI KRIŽ ZAČRETJE, KOZJAK ZAČRETSKI 34</w:t>
            </w:r>
          </w:p>
        </w:tc>
        <w:tc>
          <w:tcPr>
            <w:tcW w:type="dxa" w:w="1559"/>
            <w:vAlign w:val="bottom"/>
          </w:tcPr>
          <w:p w:rsidRDefault="00E13D7B" w:rsidP="00760FF3" w:rsidR="00E13D7B" w:rsidRPr="00E13D7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plaća</w:t>
            </w:r>
          </w:p>
        </w:tc>
        <w:tc>
          <w:tcPr>
            <w:tcW w:type="dxa" w:w="1843"/>
            <w:vAlign w:val="bottom"/>
          </w:tcPr>
          <w:p w:rsidRDefault="00E13D7B" w:rsidP="00760FF3" w:rsidR="00E13D7B" w:rsidRPr="00E13D7B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2.982,95</w:t>
            </w:r>
          </w:p>
        </w:tc>
      </w:tr>
      <w:tr w:rsidTr="00760FF3" w:rsidR="00E13D7B" w:rsidRPr="00E13D7B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20.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IGOR ŠPREM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12844758176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E13D7B" w:rsidP="00760FF3" w:rsidR="00E13D7B" w:rsidRPr="00E13D7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PREBUKOVJE </w:t>
            </w: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82. BEDNJA</w:t>
            </w:r>
          </w:p>
        </w:tc>
        <w:tc>
          <w:tcPr>
            <w:tcW w:type="dxa" w:w="1559"/>
            <w:vAlign w:val="bottom"/>
          </w:tcPr>
          <w:p w:rsidRDefault="00E13D7B" w:rsidP="00760FF3" w:rsidR="00E13D7B" w:rsidRPr="00E13D7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plaća</w:t>
            </w:r>
          </w:p>
        </w:tc>
        <w:tc>
          <w:tcPr>
            <w:tcW w:type="dxa" w:w="1843"/>
            <w:vAlign w:val="bottom"/>
          </w:tcPr>
          <w:p w:rsidRDefault="00E13D7B" w:rsidP="00760FF3" w:rsidR="00E13D7B" w:rsidRPr="00E13D7B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11.810,07</w:t>
            </w:r>
          </w:p>
        </w:tc>
      </w:tr>
      <w:tr w:rsidTr="00760FF3" w:rsidR="00E13D7B" w:rsidRPr="00E13D7B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ZDRAVKO ŠPREM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25318319927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E13D7B" w:rsidP="00760FF3" w:rsidR="00E13D7B" w:rsidRPr="00E13D7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PREBUKOVJE 82, BEDNJA</w:t>
            </w:r>
          </w:p>
        </w:tc>
        <w:tc>
          <w:tcPr>
            <w:tcW w:type="dxa" w:w="1559"/>
            <w:vAlign w:val="bottom"/>
          </w:tcPr>
          <w:p w:rsidRDefault="00E13D7B" w:rsidP="00760FF3" w:rsidR="00E13D7B" w:rsidRPr="00E13D7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plaća</w:t>
            </w:r>
          </w:p>
        </w:tc>
        <w:tc>
          <w:tcPr>
            <w:tcW w:type="dxa" w:w="1843"/>
            <w:vAlign w:val="bottom"/>
          </w:tcPr>
          <w:p w:rsidRDefault="00E13D7B" w:rsidP="00760FF3" w:rsidR="00E13D7B" w:rsidRPr="00E13D7B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11.475,00</w:t>
            </w:r>
          </w:p>
        </w:tc>
      </w:tr>
      <w:tr w:rsidTr="00760FF3" w:rsidR="00E13D7B" w:rsidRPr="00E13D7B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22.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MIROSLAV VALJAK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33340280561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E13D7B" w:rsidP="00760FF3" w:rsidR="00E13D7B" w:rsidRPr="00E13D7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VRANKOVEC 25, SVETI KRIŽ ZAČRETJE</w:t>
            </w:r>
          </w:p>
        </w:tc>
        <w:tc>
          <w:tcPr>
            <w:tcW w:type="dxa" w:w="1559"/>
            <w:vAlign w:val="bottom"/>
          </w:tcPr>
          <w:p w:rsidRDefault="00E13D7B" w:rsidP="00760FF3" w:rsidR="00E13D7B" w:rsidRPr="00E13D7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plaća</w:t>
            </w:r>
          </w:p>
        </w:tc>
        <w:tc>
          <w:tcPr>
            <w:tcW w:type="dxa" w:w="1843"/>
            <w:vAlign w:val="bottom"/>
          </w:tcPr>
          <w:p w:rsidRDefault="00E13D7B" w:rsidP="00760FF3" w:rsidR="00E13D7B" w:rsidRPr="00E13D7B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2.414,77</w:t>
            </w:r>
          </w:p>
        </w:tc>
      </w:tr>
      <w:tr w:rsidTr="00760FF3" w:rsidR="00E13D7B" w:rsidRPr="00E13D7B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23.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ZORAN VIDMAN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92468088158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E13D7B" w:rsidP="00760FF3" w:rsidR="00E13D7B" w:rsidRPr="00E13D7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KLENOVNIK 220,KLENOVNIK</w:t>
            </w:r>
          </w:p>
        </w:tc>
        <w:tc>
          <w:tcPr>
            <w:tcW w:type="dxa" w:w="1559"/>
            <w:vAlign w:val="bottom"/>
          </w:tcPr>
          <w:p w:rsidRDefault="00E13D7B" w:rsidP="00760FF3" w:rsidR="00E13D7B" w:rsidRPr="00E13D7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plaća</w:t>
            </w:r>
          </w:p>
        </w:tc>
        <w:tc>
          <w:tcPr>
            <w:tcW w:type="dxa" w:w="1843"/>
            <w:vAlign w:val="bottom"/>
          </w:tcPr>
          <w:p w:rsidRDefault="00E13D7B" w:rsidP="00760FF3" w:rsidR="00E13D7B" w:rsidRPr="00E13D7B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900,00</w:t>
            </w:r>
          </w:p>
        </w:tc>
      </w:tr>
      <w:tr w:rsidTr="00760FF3" w:rsidR="00E13D7B" w:rsidRPr="00E13D7B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24.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RH MF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Zadar, Pl. Borelli 9/2</w:t>
            </w:r>
          </w:p>
        </w:tc>
        <w:tc>
          <w:tcPr>
            <w:tcW w:type="dxa" w:w="1559"/>
            <w:vAlign w:val="bottom"/>
          </w:tcPr>
          <w:p w:rsidRDefault="00E13D7B" w:rsidP="00760FF3" w:rsidR="00E13D7B" w:rsidRPr="00E13D7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porezi i doprinosi na plaće</w:t>
            </w:r>
          </w:p>
        </w:tc>
        <w:tc>
          <w:tcPr>
            <w:tcW w:type="dxa" w:w="1843"/>
            <w:vAlign w:val="bottom"/>
          </w:tcPr>
          <w:p w:rsidRDefault="00E13D7B" w:rsidP="00760FF3" w:rsidR="00E13D7B" w:rsidRPr="00E13D7B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25.268,90</w:t>
            </w:r>
          </w:p>
        </w:tc>
      </w:tr>
    </w:tbl>
    <w:p w:rsidRDefault="00EB4538" w:rsidP="00EB4538" w:rsidR="00EB4538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13D7B" w:rsidP="00E13D7B" w:rsidR="002D71AE" w:rsidRPr="00E13D7B">
      <w:pPr>
        <w:pStyle w:val="Odlomakpopisa"/>
        <w:numPr>
          <w:ilvl w:val="0"/>
          <w:numId w:val="12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Utvrđuju se tražbine koje se namiruju kao tražbine drugog višeg isplatnog reda:</w:t>
      </w:r>
    </w:p>
    <w:p w:rsidRDefault="00E13D7B" w:rsidP="00E13D7B" w:rsidR="00E13D7B" w:rsidRPr="00E13D7B">
      <w:pPr>
        <w:pStyle w:val="Odlomakpopisa"/>
        <w:spacing w:lineRule="atLeast" w:line="240" w:after="0"/>
        <w:ind w:left="1425"/>
        <w:rPr>
          <w:rFonts w:hAnsi="Times New Roman" w:ascii="Times New Roman"/>
          <w:sz w:val="24"/>
          <w:szCs w:val="24"/>
        </w:rPr>
      </w:pPr>
    </w:p>
    <w:p w:rsidRDefault="00E13D7B" w:rsidP="00E13D7B" w:rsidR="00E13D7B" w:rsidRPr="00E13D7B">
      <w:pPr>
        <w:pStyle w:val="Odlomakpopisa"/>
        <w:spacing w:lineRule="atLeast" w:line="240" w:after="0"/>
        <w:ind w:left="1425"/>
        <w:rPr>
          <w:rFonts w:hAnsi="Times New Roman" w:ascii="Times New Roman"/>
          <w:sz w:val="24"/>
          <w:szCs w:val="24"/>
        </w:rPr>
      </w:pPr>
    </w:p>
    <w:tbl>
      <w:tblPr>
        <w:tblW w:type="dxa" w:w="9938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2268"/>
        <w:gridCol w:w="1701"/>
        <w:gridCol w:w="1843"/>
        <w:gridCol w:w="1559"/>
        <w:gridCol w:w="1843"/>
      </w:tblGrid>
      <w:tr w:rsidTr="00760FF3" w:rsidR="00E13D7B" w:rsidRPr="00E13D7B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1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E13D7B">
              <w:rPr>
                <w:rFonts w:hAnsi="Times New Roman" w:ascii="Times New Roman"/>
                <w:b/>
                <w:sz w:val="24"/>
                <w:szCs w:val="24"/>
              </w:rPr>
              <w:t>R.Br.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E13D7B">
              <w:rPr>
                <w:rFonts w:hAnsi="Times New Roman" w:ascii="Times New Roman"/>
                <w:b/>
                <w:sz w:val="24"/>
                <w:szCs w:val="24"/>
              </w:rPr>
              <w:t>NAZIV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E13D7B">
              <w:rPr>
                <w:rFonts w:hAnsi="Times New Roman" w:ascii="Times New Roman"/>
                <w:b/>
                <w:sz w:val="24"/>
                <w:szCs w:val="24"/>
              </w:rPr>
              <w:t>OIB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E13D7B" w:rsidP="00760FF3" w:rsidR="00E13D7B" w:rsidRPr="00E13D7B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E13D7B">
              <w:rPr>
                <w:rFonts w:hAnsi="Times New Roman" w:ascii="Times New Roman"/>
                <w:b/>
                <w:sz w:val="24"/>
                <w:szCs w:val="24"/>
              </w:rPr>
              <w:t>ADRESA</w:t>
            </w:r>
          </w:p>
        </w:tc>
        <w:tc>
          <w:tcPr>
            <w:tcW w:type="dxa" w:w="1559"/>
          </w:tcPr>
          <w:p w:rsidRDefault="00E13D7B" w:rsidP="00760FF3" w:rsidR="00E13D7B" w:rsidRPr="00E13D7B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E13D7B">
              <w:rPr>
                <w:rFonts w:hAnsi="Times New Roman" w:ascii="Times New Roman"/>
                <w:b/>
                <w:sz w:val="24"/>
                <w:szCs w:val="24"/>
              </w:rPr>
              <w:t>OSNOVA</w:t>
            </w:r>
          </w:p>
        </w:tc>
        <w:tc>
          <w:tcPr>
            <w:tcW w:type="dxa" w:w="1843"/>
          </w:tcPr>
          <w:p w:rsidRDefault="00E13D7B" w:rsidP="00760FF3" w:rsidR="00E13D7B" w:rsidRPr="00E13D7B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E13D7B">
              <w:rPr>
                <w:rFonts w:hAnsi="Times New Roman" w:ascii="Times New Roman"/>
                <w:b/>
                <w:sz w:val="24"/>
                <w:szCs w:val="24"/>
              </w:rPr>
              <w:t>PRIZNATO</w:t>
            </w:r>
          </w:p>
        </w:tc>
      </w:tr>
      <w:tr w:rsidTr="00760FF3" w:rsidR="00E13D7B" w:rsidRPr="00E13D7B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LORENČIĆ-CROATIA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97308715020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Zagreb, Buzin, Bani 96</w:t>
            </w:r>
          </w:p>
        </w:tc>
        <w:tc>
          <w:tcPr>
            <w:tcW w:type="dxa" w:w="1559"/>
          </w:tcPr>
          <w:p w:rsidRDefault="00E13D7B" w:rsidP="00760FF3" w:rsidR="00E13D7B" w:rsidRPr="00E13D7B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Računi</w:t>
            </w:r>
          </w:p>
          <w:p w:rsidRDefault="00E13D7B" w:rsidP="00760FF3" w:rsidR="00E13D7B" w:rsidRPr="00E13D7B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843"/>
          </w:tcPr>
          <w:p w:rsidRDefault="00E13D7B" w:rsidP="00760FF3" w:rsidR="00E13D7B" w:rsidRPr="00E13D7B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50.342,95</w:t>
            </w:r>
          </w:p>
        </w:tc>
      </w:tr>
      <w:tr w:rsidTr="00760FF3" w:rsidR="00E13D7B" w:rsidRPr="00E13D7B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IKS PAVIĆ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88276202736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Sesvete, Jelkovečka 15</w:t>
            </w:r>
          </w:p>
        </w:tc>
        <w:tc>
          <w:tcPr>
            <w:tcW w:type="dxa" w:w="1559"/>
          </w:tcPr>
          <w:p w:rsidRDefault="00E13D7B" w:rsidP="00760FF3" w:rsidR="00E13D7B" w:rsidRPr="00E13D7B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Računi</w:t>
            </w:r>
          </w:p>
        </w:tc>
        <w:tc>
          <w:tcPr>
            <w:tcW w:type="dxa" w:w="1843"/>
          </w:tcPr>
          <w:p w:rsidRDefault="00E13D7B" w:rsidP="00760FF3" w:rsidR="00E13D7B" w:rsidRPr="00E13D7B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35.546,11</w:t>
            </w:r>
          </w:p>
        </w:tc>
      </w:tr>
      <w:tr w:rsidTr="00760FF3" w:rsidR="00E13D7B" w:rsidRPr="00E13D7B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MESSER CROATIA PLIN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32179081874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Zaprešić, Industrijska 1</w:t>
            </w:r>
          </w:p>
        </w:tc>
        <w:tc>
          <w:tcPr>
            <w:tcW w:type="dxa" w:w="1559"/>
          </w:tcPr>
          <w:p w:rsidRDefault="00E13D7B" w:rsidP="00760FF3" w:rsidR="00E13D7B" w:rsidRPr="00E13D7B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Računi</w:t>
            </w:r>
          </w:p>
        </w:tc>
        <w:tc>
          <w:tcPr>
            <w:tcW w:type="dxa" w:w="1843"/>
          </w:tcPr>
          <w:p w:rsidRDefault="00E13D7B" w:rsidP="00760FF3" w:rsidR="00E13D7B" w:rsidRPr="00E13D7B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2.363,92</w:t>
            </w:r>
          </w:p>
        </w:tc>
      </w:tr>
      <w:tr w:rsidTr="00760FF3" w:rsidR="00E13D7B" w:rsidRPr="00E13D7B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VIP NET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29524210204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Zagreb, Vrtni put 1</w:t>
            </w:r>
          </w:p>
        </w:tc>
        <w:tc>
          <w:tcPr>
            <w:tcW w:type="dxa" w:w="1559"/>
          </w:tcPr>
          <w:p w:rsidRDefault="00E13D7B" w:rsidP="00760FF3" w:rsidR="00E13D7B" w:rsidRPr="00E13D7B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Računi</w:t>
            </w:r>
          </w:p>
        </w:tc>
        <w:tc>
          <w:tcPr>
            <w:tcW w:type="dxa" w:w="1843"/>
          </w:tcPr>
          <w:p w:rsidRDefault="00E13D7B" w:rsidP="00760FF3" w:rsidR="00E13D7B" w:rsidRPr="00E13D7B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890,94</w:t>
            </w:r>
          </w:p>
        </w:tc>
      </w:tr>
      <w:tr w:rsidTr="00760FF3" w:rsidR="00E13D7B" w:rsidRPr="00E13D7B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ČISTOĆA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84923155727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Zadar, Stjepana Radića 33</w:t>
            </w:r>
          </w:p>
        </w:tc>
        <w:tc>
          <w:tcPr>
            <w:tcW w:type="dxa" w:w="1559"/>
          </w:tcPr>
          <w:p w:rsidRDefault="00E13D7B" w:rsidP="00760FF3" w:rsidR="00E13D7B" w:rsidRPr="00E13D7B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Računi</w:t>
            </w:r>
          </w:p>
        </w:tc>
        <w:tc>
          <w:tcPr>
            <w:tcW w:type="dxa" w:w="1843"/>
          </w:tcPr>
          <w:p w:rsidRDefault="00E13D7B" w:rsidP="00760FF3" w:rsidR="00E13D7B" w:rsidRPr="00E13D7B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2.216,23</w:t>
            </w:r>
          </w:p>
        </w:tc>
      </w:tr>
      <w:tr w:rsidTr="00760FF3" w:rsidR="00E13D7B" w:rsidRPr="00E13D7B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GRAD ZADAR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09933651854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Zadar, Narodni trg 1</w:t>
            </w:r>
          </w:p>
        </w:tc>
        <w:tc>
          <w:tcPr>
            <w:tcW w:type="dxa" w:w="1559"/>
          </w:tcPr>
          <w:p w:rsidRDefault="00E13D7B" w:rsidP="00760FF3" w:rsidR="00E13D7B" w:rsidRPr="00E13D7B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Računi</w:t>
            </w:r>
          </w:p>
        </w:tc>
        <w:tc>
          <w:tcPr>
            <w:tcW w:type="dxa" w:w="1843"/>
          </w:tcPr>
          <w:p w:rsidRDefault="00E13D7B" w:rsidP="00760FF3" w:rsidR="00E13D7B" w:rsidRPr="00E13D7B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1.649,27</w:t>
            </w:r>
          </w:p>
        </w:tc>
      </w:tr>
      <w:tr w:rsidTr="00760FF3" w:rsidR="00E13D7B" w:rsidRPr="00E13D7B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MINISTARSTVO FINANCIJA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Zadar, Pl. Borelli 9/2</w:t>
            </w:r>
          </w:p>
        </w:tc>
        <w:tc>
          <w:tcPr>
            <w:tcW w:type="dxa" w:w="1559"/>
          </w:tcPr>
          <w:p w:rsidRDefault="00E13D7B" w:rsidP="00760FF3" w:rsidR="00E13D7B" w:rsidRPr="00E13D7B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 xml:space="preserve">Porez i doprinosi </w:t>
            </w:r>
          </w:p>
        </w:tc>
        <w:tc>
          <w:tcPr>
            <w:tcW w:type="dxa" w:w="1843"/>
          </w:tcPr>
          <w:p w:rsidRDefault="00E13D7B" w:rsidP="00760FF3" w:rsidR="00E13D7B" w:rsidRPr="00E13D7B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14.469,57</w:t>
            </w:r>
          </w:p>
        </w:tc>
      </w:tr>
    </w:tbl>
    <w:p w:rsidRDefault="00E13D7B" w:rsidP="00E13D7B" w:rsidR="00E13D7B" w:rsidRPr="00E13D7B">
      <w:pPr>
        <w:pStyle w:val="Odlomakpopisa"/>
        <w:spacing w:lineRule="atLeast" w:line="240" w:after="0"/>
        <w:ind w:left="1425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pStyle w:val="Odlomakpopisa"/>
        <w:numPr>
          <w:ilvl w:val="0"/>
          <w:numId w:val="1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Osporava</w:t>
      </w:r>
      <w:r w:rsidR="00E13D7B" w:rsidRPr="00E13D7B">
        <w:rPr>
          <w:rFonts w:hAnsi="Times New Roman" w:ascii="Times New Roman"/>
          <w:sz w:val="24"/>
          <w:szCs w:val="24"/>
        </w:rPr>
        <w:t>ju</w:t>
      </w:r>
      <w:r w:rsidRPr="00E13D7B">
        <w:rPr>
          <w:rFonts w:hAnsi="Times New Roman" w:ascii="Times New Roman"/>
          <w:sz w:val="24"/>
          <w:szCs w:val="24"/>
        </w:rPr>
        <w:t xml:space="preserve"> se tražbin</w:t>
      </w:r>
      <w:r w:rsidR="00E13D7B" w:rsidRPr="00E13D7B">
        <w:rPr>
          <w:rFonts w:hAnsi="Times New Roman" w:ascii="Times New Roman"/>
          <w:sz w:val="24"/>
          <w:szCs w:val="24"/>
        </w:rPr>
        <w:t>e</w:t>
      </w:r>
      <w:r w:rsidRPr="00E13D7B">
        <w:rPr>
          <w:rFonts w:hAnsi="Times New Roman" w:ascii="Times New Roman"/>
          <w:sz w:val="24"/>
          <w:szCs w:val="24"/>
        </w:rPr>
        <w:t xml:space="preserve"> </w:t>
      </w:r>
      <w:r w:rsidR="00E13D7B" w:rsidRPr="00E13D7B">
        <w:rPr>
          <w:rFonts w:hAnsi="Times New Roman" w:ascii="Times New Roman"/>
          <w:sz w:val="24"/>
          <w:szCs w:val="24"/>
        </w:rPr>
        <w:t>prvog</w:t>
      </w:r>
      <w:r w:rsidRPr="00E13D7B">
        <w:rPr>
          <w:rFonts w:hAnsi="Times New Roman" w:ascii="Times New Roman"/>
          <w:sz w:val="24"/>
          <w:szCs w:val="24"/>
        </w:rPr>
        <w:t xml:space="preserve"> višeg isplatnog reda: </w:t>
      </w:r>
    </w:p>
    <w:p w:rsidRDefault="00FE275D" w:rsidP="00FE275D" w:rsidR="00FE275D" w:rsidRPr="00E13D7B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tbl>
      <w:tblPr>
        <w:tblW w:type="dxa" w:w="9938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2268"/>
        <w:gridCol w:w="1701"/>
        <w:gridCol w:w="1843"/>
        <w:gridCol w:w="1559"/>
        <w:gridCol w:w="1843"/>
      </w:tblGrid>
      <w:tr w:rsidTr="00760FF3" w:rsidR="00E13D7B" w:rsidRPr="00E13D7B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E13D7B" w:rsidP="00760FF3" w:rsidR="00E13D7B" w:rsidRPr="00E13D7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559"/>
            <w:vAlign w:val="bottom"/>
          </w:tcPr>
          <w:p w:rsidRDefault="00E13D7B" w:rsidP="00760FF3" w:rsidR="00E13D7B" w:rsidRPr="00E13D7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843"/>
            <w:vAlign w:val="bottom"/>
          </w:tcPr>
          <w:p w:rsidRDefault="00E13D7B" w:rsidP="00760FF3" w:rsidR="00E13D7B" w:rsidRPr="00E13D7B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</w:tr>
      <w:tr w:rsidTr="00760FF3" w:rsidR="00E13D7B" w:rsidRPr="00E13D7B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IVICA JOVANČEVIĆ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69795106232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E13D7B" w:rsidP="00760FF3" w:rsidR="00E13D7B" w:rsidRPr="00E13D7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ZADAR, P.D.DOMJANI</w:t>
            </w: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ĆA 42</w:t>
            </w:r>
          </w:p>
        </w:tc>
        <w:tc>
          <w:tcPr>
            <w:tcW w:type="dxa" w:w="1559"/>
            <w:vAlign w:val="bottom"/>
          </w:tcPr>
          <w:p w:rsidRDefault="00E13D7B" w:rsidP="00760FF3" w:rsidR="00E13D7B" w:rsidRPr="00E13D7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plaća</w:t>
            </w:r>
          </w:p>
        </w:tc>
        <w:tc>
          <w:tcPr>
            <w:tcW w:type="dxa" w:w="1843"/>
            <w:vAlign w:val="bottom"/>
          </w:tcPr>
          <w:p w:rsidRDefault="00E13D7B" w:rsidP="00760FF3" w:rsidR="00E13D7B" w:rsidRPr="00E13D7B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59.301,47</w:t>
            </w:r>
          </w:p>
        </w:tc>
      </w:tr>
      <w:tr w:rsidTr="00760FF3" w:rsidR="00E13D7B" w:rsidRPr="00E13D7B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VALENT PASKA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37936459051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E13D7B" w:rsidP="00760FF3" w:rsidR="00E13D7B" w:rsidRPr="00E13D7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PREBUKOVJE 17, BEDNJA</w:t>
            </w:r>
          </w:p>
        </w:tc>
        <w:tc>
          <w:tcPr>
            <w:tcW w:type="dxa" w:w="1559"/>
            <w:vAlign w:val="bottom"/>
          </w:tcPr>
          <w:p w:rsidRDefault="00E13D7B" w:rsidP="00760FF3" w:rsidR="00E13D7B" w:rsidRPr="00E13D7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plaća</w:t>
            </w:r>
          </w:p>
        </w:tc>
        <w:tc>
          <w:tcPr>
            <w:tcW w:type="dxa" w:w="1843"/>
            <w:vAlign w:val="bottom"/>
          </w:tcPr>
          <w:p w:rsidRDefault="00E13D7B" w:rsidP="00760FF3" w:rsidR="00E13D7B" w:rsidRPr="00E13D7B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16.816,67</w:t>
            </w:r>
          </w:p>
        </w:tc>
      </w:tr>
      <w:tr w:rsidTr="00760FF3" w:rsidR="00E13D7B" w:rsidRPr="00E13D7B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MATIJA DUKARIĆ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78608434164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E13D7B" w:rsidP="00760FF3" w:rsidR="00E13D7B" w:rsidRPr="00E13D7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KLENOVNIK 223 B, DUBRAVEC</w:t>
            </w:r>
          </w:p>
        </w:tc>
        <w:tc>
          <w:tcPr>
            <w:tcW w:type="dxa" w:w="1559"/>
            <w:vAlign w:val="bottom"/>
          </w:tcPr>
          <w:p w:rsidRDefault="00E13D7B" w:rsidP="00760FF3" w:rsidR="00E13D7B" w:rsidRPr="00E13D7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plaća</w:t>
            </w:r>
          </w:p>
        </w:tc>
        <w:tc>
          <w:tcPr>
            <w:tcW w:type="dxa" w:w="1843"/>
            <w:vAlign w:val="bottom"/>
          </w:tcPr>
          <w:p w:rsidRDefault="00E13D7B" w:rsidP="00760FF3" w:rsidR="00E13D7B" w:rsidRPr="00E13D7B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13.065,91</w:t>
            </w:r>
          </w:p>
        </w:tc>
      </w:tr>
      <w:tr w:rsidTr="00760FF3" w:rsidR="00E13D7B" w:rsidRPr="00E13D7B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ZORAN VIDMAN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92468088158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E13D7B" w:rsidP="00760FF3" w:rsidR="00E13D7B" w:rsidRPr="00E13D7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KLENOVNIK 220,KLENOVNIK</w:t>
            </w:r>
          </w:p>
        </w:tc>
        <w:tc>
          <w:tcPr>
            <w:tcW w:type="dxa" w:w="1559"/>
            <w:vAlign w:val="bottom"/>
          </w:tcPr>
          <w:p w:rsidRDefault="00E13D7B" w:rsidP="00760FF3" w:rsidR="00E13D7B" w:rsidRPr="00E13D7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plaća</w:t>
            </w:r>
          </w:p>
        </w:tc>
        <w:tc>
          <w:tcPr>
            <w:tcW w:type="dxa" w:w="1843"/>
            <w:vAlign w:val="bottom"/>
          </w:tcPr>
          <w:p w:rsidRDefault="00E13D7B" w:rsidP="00760FF3" w:rsidR="00E13D7B" w:rsidRPr="00E13D7B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11.320,45</w:t>
            </w:r>
          </w:p>
        </w:tc>
      </w:tr>
      <w:tr w:rsidTr="00760FF3" w:rsidR="00E13D7B" w:rsidRPr="00E13D7B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STJEPAN KUŠENIĆ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13D7B" w:rsidP="00760FF3" w:rsidR="00E13D7B" w:rsidRPr="00E13D7B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sz w:val="24"/>
                <w:szCs w:val="24"/>
              </w:rPr>
              <w:t>37431698430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E13D7B" w:rsidP="00760FF3" w:rsidR="00E13D7B" w:rsidRPr="00E13D7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PREBUKOVJE 27, BEDNJA</w:t>
            </w:r>
          </w:p>
        </w:tc>
        <w:tc>
          <w:tcPr>
            <w:tcW w:type="dxa" w:w="1559"/>
            <w:vAlign w:val="bottom"/>
          </w:tcPr>
          <w:p w:rsidRDefault="00E13D7B" w:rsidP="00760FF3" w:rsidR="00E13D7B" w:rsidRPr="00E13D7B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plaća</w:t>
            </w:r>
          </w:p>
        </w:tc>
        <w:tc>
          <w:tcPr>
            <w:tcW w:type="dxa" w:w="1843"/>
            <w:vAlign w:val="bottom"/>
          </w:tcPr>
          <w:p w:rsidRDefault="00E13D7B" w:rsidP="00760FF3" w:rsidR="00E13D7B" w:rsidRPr="00E13D7B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13D7B">
              <w:rPr>
                <w:rFonts w:hAnsi="Times New Roman" w:ascii="Times New Roman"/>
                <w:color w:val="000000"/>
                <w:sz w:val="24"/>
                <w:szCs w:val="24"/>
              </w:rPr>
              <w:t>22.791,67</w:t>
            </w:r>
          </w:p>
        </w:tc>
      </w:tr>
    </w:tbl>
    <w:p w:rsidRDefault="00FE275D" w:rsidP="00FE275D" w:rsidR="00FE275D" w:rsidRPr="00E13D7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E275D" w:rsidP="00FE275D" w:rsidR="00FE275D" w:rsidRPr="00E13D7B">
      <w:pPr>
        <w:pStyle w:val="Odlomakpopisa"/>
        <w:numPr>
          <w:ilvl w:val="0"/>
          <w:numId w:val="12"/>
        </w:numPr>
        <w:spacing w:lineRule="auto" w:line="240" w:after="0"/>
        <w:ind w:firstLine="705" w:left="0"/>
        <w:jc w:val="both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Stečajni vjerovnici čije su tražbine osporene upućuju se da radi utvrđivanja osnovanosti svoje osporene tražbine pokrenu parnicu u roku od 8 dana od dana pravomoćnosti ovog rješenja. </w:t>
      </w:r>
    </w:p>
    <w:p w:rsidRDefault="00FE275D" w:rsidP="00FE275D" w:rsidR="00FE275D" w:rsidRPr="00E13D7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Obrazloženje</w:t>
      </w: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E13D7B" w:rsidRPr="00E13D7B">
        <w:rPr>
          <w:rFonts w:hAnsi="Times New Roman" w:ascii="Times New Roman"/>
          <w:sz w:val="24"/>
          <w:szCs w:val="24"/>
        </w:rPr>
        <w:t xml:space="preserve">BUILDING d.o.o., Zadar </w:t>
      </w:r>
      <w:r w:rsidRPr="00E13D7B">
        <w:rPr>
          <w:rFonts w:hAnsi="Times New Roman" w:ascii="Times New Roman"/>
          <w:sz w:val="24"/>
          <w:szCs w:val="24"/>
        </w:rPr>
        <w:t xml:space="preserve">u stečaju, na ispitnom ročištu održanom dana </w:t>
      </w:r>
      <w:r w:rsidR="00E13D7B" w:rsidRPr="00E13D7B">
        <w:rPr>
          <w:rFonts w:hAnsi="Times New Roman" w:ascii="Times New Roman"/>
          <w:sz w:val="24"/>
          <w:szCs w:val="24"/>
        </w:rPr>
        <w:t>1</w:t>
      </w:r>
      <w:r w:rsidRPr="00E13D7B">
        <w:rPr>
          <w:rFonts w:hAnsi="Times New Roman" w:ascii="Times New Roman"/>
          <w:sz w:val="24"/>
          <w:szCs w:val="24"/>
        </w:rPr>
        <w:t xml:space="preserve">. </w:t>
      </w:r>
      <w:r w:rsidR="00E13D7B" w:rsidRPr="00E13D7B">
        <w:rPr>
          <w:rFonts w:hAnsi="Times New Roman" w:ascii="Times New Roman"/>
          <w:sz w:val="24"/>
          <w:szCs w:val="24"/>
        </w:rPr>
        <w:t>rujna</w:t>
      </w:r>
      <w:r w:rsidRPr="00E13D7B">
        <w:rPr>
          <w:rFonts w:hAnsi="Times New Roman" w:ascii="Times New Roman"/>
          <w:sz w:val="24"/>
          <w:szCs w:val="24"/>
        </w:rPr>
        <w:t xml:space="preserve"> 2016. godine ispitane su tražbine vjerovnika</w:t>
      </w:r>
      <w:r w:rsidR="00E13D7B" w:rsidRPr="00E13D7B">
        <w:rPr>
          <w:rFonts w:hAnsi="Times New Roman" w:ascii="Times New Roman"/>
          <w:sz w:val="24"/>
          <w:szCs w:val="24"/>
        </w:rPr>
        <w:t xml:space="preserve"> iz toč. I. ,</w:t>
      </w:r>
      <w:r w:rsidRPr="00E13D7B">
        <w:rPr>
          <w:rFonts w:hAnsi="Times New Roman" w:ascii="Times New Roman"/>
          <w:sz w:val="24"/>
          <w:szCs w:val="24"/>
        </w:rPr>
        <w:t xml:space="preserve"> II.</w:t>
      </w:r>
      <w:r w:rsidR="00E13D7B" w:rsidRPr="00E13D7B">
        <w:rPr>
          <w:rFonts w:hAnsi="Times New Roman" w:ascii="Times New Roman"/>
          <w:sz w:val="24"/>
          <w:szCs w:val="24"/>
        </w:rPr>
        <w:t xml:space="preserve"> i III.</w:t>
      </w:r>
      <w:r w:rsidRPr="00E13D7B">
        <w:rPr>
          <w:rFonts w:hAnsi="Times New Roman" w:ascii="Times New Roman"/>
          <w:sz w:val="24"/>
          <w:szCs w:val="24"/>
        </w:rPr>
        <w:t xml:space="preserve"> ovog rješenja.</w:t>
      </w:r>
    </w:p>
    <w:p w:rsidRDefault="00FE275D" w:rsidP="00FE275D" w:rsidR="00FE275D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           Stečajni upravitelj je priznao tražbine iz točke I.</w:t>
      </w:r>
      <w:r w:rsidR="00E13D7B" w:rsidRPr="00E13D7B">
        <w:rPr>
          <w:rFonts w:hAnsi="Times New Roman" w:ascii="Times New Roman"/>
          <w:sz w:val="24"/>
          <w:szCs w:val="24"/>
        </w:rPr>
        <w:t xml:space="preserve"> i II.</w:t>
      </w:r>
      <w:r w:rsidRPr="00E13D7B">
        <w:rPr>
          <w:rFonts w:hAnsi="Times New Roman" w:ascii="Times New Roman"/>
          <w:sz w:val="24"/>
          <w:szCs w:val="24"/>
        </w:rPr>
        <w:t xml:space="preserve"> ovog rješenja, a kako ih niti jedan vjerovnik nije osporio, to se iste u smislu čl. 263. Stečajnog zakona, smatraju utvrđenim. </w:t>
      </w:r>
    </w:p>
    <w:p w:rsidRDefault="00FE275D" w:rsidP="00FE275D" w:rsidR="00A42FE3" w:rsidRPr="00E13D7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13D7B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="00E13D7B" w:rsidRPr="00E13D7B">
        <w:rPr>
          <w:rFonts w:eastAsia="Times New Roman" w:hAnsi="Times New Roman" w:ascii="Times New Roman"/>
          <w:sz w:val="24"/>
          <w:szCs w:val="24"/>
          <w:lang w:eastAsia="hr-HR"/>
        </w:rPr>
        <w:t xml:space="preserve">Nazočni vjerovnik Marko Lovrović </w:t>
      </w:r>
      <w:r w:rsidRPr="00E13D7B">
        <w:rPr>
          <w:rFonts w:eastAsia="Times New Roman" w:hAnsi="Times New Roman" w:ascii="Times New Roman"/>
          <w:sz w:val="24"/>
          <w:szCs w:val="24"/>
          <w:lang w:eastAsia="hr-HR"/>
        </w:rPr>
        <w:t>je osporio traž</w:t>
      </w:r>
      <w:r w:rsidR="00E13D7B" w:rsidRPr="00E13D7B">
        <w:rPr>
          <w:rFonts w:eastAsia="Times New Roman" w:hAnsi="Times New Roman" w:ascii="Times New Roman"/>
          <w:sz w:val="24"/>
          <w:szCs w:val="24"/>
          <w:lang w:eastAsia="hr-HR"/>
        </w:rPr>
        <w:t xml:space="preserve">bine iz točke III. ovog rješenja i to tražbinu Paska Valenta za dio iznosa od 16.816,67 kuna, Matije Dukarića za iznos od 13.065,91 kuna, Zorana Vidmana za iznos od 11.320,45 kuna, Stjepana Kušanića za iznos od 22.791,67 kuna i tražbinu Ivice Jovančevića u iznosu od 59.301,47 kuna, sve iz razloga što su ovi vjerovnici pismeno izjavili da im osporene iznose dužnik više ne duguje. </w:t>
      </w:r>
      <w:r w:rsidR="00A42FE3" w:rsidRPr="00E13D7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FE275D" w:rsidP="00A42FE3" w:rsidR="00FE275D" w:rsidRPr="00E13D7B">
      <w:pPr>
        <w:spacing w:lineRule="auto" w:line="240" w:after="0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13D7B">
        <w:rPr>
          <w:rFonts w:eastAsia="Times New Roman" w:hAnsi="Times New Roman" w:ascii="Times New Roman"/>
          <w:sz w:val="24"/>
          <w:szCs w:val="24"/>
          <w:lang w:eastAsia="hr-HR"/>
        </w:rPr>
        <w:t>K</w:t>
      </w:r>
      <w:r w:rsidR="00A42FE3" w:rsidRPr="00E13D7B">
        <w:rPr>
          <w:rFonts w:eastAsia="Times New Roman" w:hAnsi="Times New Roman" w:ascii="Times New Roman"/>
          <w:sz w:val="24"/>
          <w:szCs w:val="24"/>
          <w:lang w:eastAsia="hr-HR"/>
        </w:rPr>
        <w:t>ako osporavanja</w:t>
      </w:r>
      <w:r w:rsidRPr="00E13D7B">
        <w:rPr>
          <w:rFonts w:eastAsia="Times New Roman" w:hAnsi="Times New Roman" w:ascii="Times New Roman"/>
          <w:sz w:val="24"/>
          <w:szCs w:val="24"/>
          <w:lang w:eastAsia="hr-HR"/>
        </w:rPr>
        <w:t xml:space="preserve"> na ročištu </w:t>
      </w:r>
      <w:r w:rsidR="00A42FE3" w:rsidRPr="00E13D7B">
        <w:rPr>
          <w:rFonts w:eastAsia="Times New Roman" w:hAnsi="Times New Roman" w:ascii="Times New Roman"/>
          <w:sz w:val="24"/>
          <w:szCs w:val="24"/>
          <w:lang w:eastAsia="hr-HR"/>
        </w:rPr>
        <w:t>nisu otklonjena</w:t>
      </w:r>
      <w:r w:rsidRPr="00E13D7B">
        <w:rPr>
          <w:rFonts w:eastAsia="Times New Roman" w:hAnsi="Times New Roman" w:ascii="Times New Roman"/>
          <w:sz w:val="24"/>
          <w:szCs w:val="24"/>
          <w:lang w:eastAsia="hr-HR"/>
        </w:rPr>
        <w:t>, to se vjerovni</w:t>
      </w:r>
      <w:r w:rsidR="00A42FE3" w:rsidRPr="00E13D7B">
        <w:rPr>
          <w:rFonts w:eastAsia="Times New Roman" w:hAnsi="Times New Roman" w:ascii="Times New Roman"/>
          <w:sz w:val="24"/>
          <w:szCs w:val="24"/>
          <w:lang w:eastAsia="hr-HR"/>
        </w:rPr>
        <w:t>ci</w:t>
      </w:r>
      <w:r w:rsidRPr="00E13D7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42FE3" w:rsidRPr="00E13D7B">
        <w:rPr>
          <w:rFonts w:eastAsia="Times New Roman" w:hAnsi="Times New Roman" w:ascii="Times New Roman"/>
          <w:sz w:val="24"/>
          <w:szCs w:val="24"/>
          <w:lang w:eastAsia="hr-HR"/>
        </w:rPr>
        <w:t>čije su tražbine osporene</w:t>
      </w:r>
      <w:r w:rsidRPr="00E13D7B">
        <w:rPr>
          <w:rFonts w:eastAsia="Times New Roman" w:hAnsi="Times New Roman" w:ascii="Times New Roman"/>
          <w:sz w:val="24"/>
          <w:szCs w:val="24"/>
          <w:lang w:eastAsia="hr-HR"/>
        </w:rPr>
        <w:t xml:space="preserve"> upućuj</w:t>
      </w:r>
      <w:r w:rsidR="00A42FE3" w:rsidRPr="00E13D7B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Pr="00E13D7B">
        <w:rPr>
          <w:rFonts w:eastAsia="Times New Roman" w:hAnsi="Times New Roman" w:ascii="Times New Roman"/>
          <w:sz w:val="24"/>
          <w:szCs w:val="24"/>
          <w:lang w:eastAsia="hr-HR"/>
        </w:rPr>
        <w:t xml:space="preserve"> na parnicu radi utvrđivanja osnovanosti svoje tražbine temeljem čl. 266. st. 1. Stečajnog zakona.   </w:t>
      </w:r>
    </w:p>
    <w:p w:rsidRDefault="00FE275D" w:rsidP="00FE275D" w:rsidR="00FE275D" w:rsidRPr="00E13D7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U Zadru, dana </w:t>
      </w:r>
      <w:r w:rsidR="00E13D7B" w:rsidRPr="00E13D7B">
        <w:rPr>
          <w:rFonts w:hAnsi="Times New Roman" w:ascii="Times New Roman"/>
          <w:sz w:val="24"/>
          <w:szCs w:val="24"/>
        </w:rPr>
        <w:t>1. rujna</w:t>
      </w:r>
      <w:r w:rsidR="00A42FE3" w:rsidRPr="00E13D7B">
        <w:rPr>
          <w:rFonts w:hAnsi="Times New Roman" w:ascii="Times New Roman"/>
          <w:sz w:val="24"/>
          <w:szCs w:val="24"/>
        </w:rPr>
        <w:t xml:space="preserve"> 2016.</w:t>
      </w: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42FE3" w:rsidP="00A42FE3" w:rsidR="00FE275D" w:rsidRPr="00E13D7B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S</w:t>
      </w:r>
      <w:r w:rsidR="00FE275D" w:rsidRPr="00E13D7B">
        <w:rPr>
          <w:rFonts w:hAnsi="Times New Roman" w:ascii="Times New Roman"/>
          <w:sz w:val="24"/>
          <w:szCs w:val="24"/>
        </w:rPr>
        <w:t>udac:</w:t>
      </w:r>
    </w:p>
    <w:p w:rsidRDefault="00FE275D" w:rsidP="00A42FE3" w:rsidR="00FE275D" w:rsidRPr="00E13D7B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="004500FB" w:rsidRPr="00E13D7B">
        <w:rPr>
          <w:rFonts w:hAnsi="Times New Roman" w:ascii="Times New Roman"/>
          <w:sz w:val="24"/>
          <w:szCs w:val="24"/>
        </w:rPr>
        <w:t>Ardena Bajlo</w:t>
      </w:r>
    </w:p>
    <w:p w:rsidRDefault="00FE275D" w:rsidP="00FE275D" w:rsidR="00FE275D" w:rsidRPr="00E13D7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FE275D" w:rsidP="00FE275D" w:rsidR="00FE275D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lastRenderedPageBreak/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podnosi ovom sudu u dva primjerka.</w:t>
      </w:r>
    </w:p>
    <w:p w:rsidRDefault="00FE275D" w:rsidP="00FE275D" w:rsidR="00FE275D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Dostaviti:</w:t>
      </w:r>
    </w:p>
    <w:p w:rsidRDefault="00FE275D" w:rsidP="00FE275D" w:rsidR="00FE275D" w:rsidRPr="00E13D7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stečajnom upravitelju,</w:t>
      </w:r>
    </w:p>
    <w:p w:rsidRDefault="00A42FE3" w:rsidP="00FE275D" w:rsidR="00FE275D" w:rsidRPr="00E13D7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vjerovnicima čije su tražbine osporene</w:t>
      </w:r>
    </w:p>
    <w:p w:rsidRDefault="00FE275D" w:rsidP="00FE275D" w:rsidR="00FE275D" w:rsidRPr="00E13D7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e-oglasna ploča,</w:t>
      </w:r>
    </w:p>
    <w:p w:rsidRDefault="00FE275D" w:rsidP="00FE275D" w:rsidR="00FE275D" w:rsidRPr="00E13D7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u spis.</w:t>
      </w: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sectPr w:rsidSect="004452BC" w:rsidR="00FE275D" w:rsidRPr="00E13D7B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61CE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E13D7B">
      <w:t>394</w:t>
    </w:r>
    <w:r w:rsidR="003D44AF" w:rsidRPr="00DE0A15">
      <w:t>/</w:t>
    </w:r>
    <w:r w:rsidR="002D71AE">
      <w:t>16</w:t>
    </w:r>
    <w:r w:rsidR="003D44AF">
      <w:t>-</w:t>
    </w:r>
    <w:r w:rsidR="00C14DA6">
      <w:t>3</w:t>
    </w:r>
    <w:r w:rsidR="00E13D7B"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F2096"/>
    <w:multiLevelType w:val="hybridMultilevel"/>
    <w:tmpl w:val="26C6E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9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7"/>
  </w:num>
  <w:num w:numId="6">
    <w:abstractNumId w:val="12"/>
  </w:num>
  <w:num w:numId="7">
    <w:abstractNumId w:val="13"/>
  </w:num>
  <w:num w:numId="8">
    <w:abstractNumId w:val="10"/>
  </w:num>
  <w:num w:numId="9">
    <w:abstractNumId w:val="4"/>
  </w:num>
  <w:num w:numId="10">
    <w:abstractNumId w:val="2"/>
  </w:num>
  <w:num w:numId="11">
    <w:abstractNumId w:val="11"/>
  </w:num>
  <w:num w:numId="12">
    <w:abstractNumId w:val="1"/>
  </w:num>
  <w:num w:numId="13">
    <w:abstractNumId w:val="8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1057ED"/>
    <w:rsid w:val="0016584D"/>
    <w:rsid w:val="00166AF5"/>
    <w:rsid w:val="00171C6C"/>
    <w:rsid w:val="00195D2F"/>
    <w:rsid w:val="001A4527"/>
    <w:rsid w:val="001B70E5"/>
    <w:rsid w:val="001E22EE"/>
    <w:rsid w:val="00207D73"/>
    <w:rsid w:val="00247422"/>
    <w:rsid w:val="002C2297"/>
    <w:rsid w:val="002D71AE"/>
    <w:rsid w:val="002F45C8"/>
    <w:rsid w:val="00307414"/>
    <w:rsid w:val="003512A9"/>
    <w:rsid w:val="003A4EBB"/>
    <w:rsid w:val="003B5BBB"/>
    <w:rsid w:val="003D44AF"/>
    <w:rsid w:val="003D725D"/>
    <w:rsid w:val="0040284E"/>
    <w:rsid w:val="00410E7E"/>
    <w:rsid w:val="004452BC"/>
    <w:rsid w:val="004500FB"/>
    <w:rsid w:val="00481593"/>
    <w:rsid w:val="004D3C1B"/>
    <w:rsid w:val="0052773F"/>
    <w:rsid w:val="00560B2E"/>
    <w:rsid w:val="00562227"/>
    <w:rsid w:val="00572EB9"/>
    <w:rsid w:val="005F76A1"/>
    <w:rsid w:val="00622878"/>
    <w:rsid w:val="0066178F"/>
    <w:rsid w:val="00674C9C"/>
    <w:rsid w:val="006A0A0E"/>
    <w:rsid w:val="006A50D3"/>
    <w:rsid w:val="006B1B0C"/>
    <w:rsid w:val="006B6181"/>
    <w:rsid w:val="006D4942"/>
    <w:rsid w:val="007162A0"/>
    <w:rsid w:val="00720005"/>
    <w:rsid w:val="007260B9"/>
    <w:rsid w:val="007A3D96"/>
    <w:rsid w:val="007D011D"/>
    <w:rsid w:val="007E3967"/>
    <w:rsid w:val="007F00EA"/>
    <w:rsid w:val="0085308B"/>
    <w:rsid w:val="00861528"/>
    <w:rsid w:val="00875C2A"/>
    <w:rsid w:val="00903677"/>
    <w:rsid w:val="00935079"/>
    <w:rsid w:val="00937E72"/>
    <w:rsid w:val="009703E0"/>
    <w:rsid w:val="009C3E0C"/>
    <w:rsid w:val="009E34C6"/>
    <w:rsid w:val="009E3A82"/>
    <w:rsid w:val="00A02BD0"/>
    <w:rsid w:val="00A06DC9"/>
    <w:rsid w:val="00A42FE3"/>
    <w:rsid w:val="00A9701A"/>
    <w:rsid w:val="00B02E11"/>
    <w:rsid w:val="00B2047D"/>
    <w:rsid w:val="00B741FE"/>
    <w:rsid w:val="00BB2284"/>
    <w:rsid w:val="00BF1C02"/>
    <w:rsid w:val="00C14DA6"/>
    <w:rsid w:val="00C361CE"/>
    <w:rsid w:val="00C50052"/>
    <w:rsid w:val="00CB7A36"/>
    <w:rsid w:val="00CE2510"/>
    <w:rsid w:val="00CF1C71"/>
    <w:rsid w:val="00D057EA"/>
    <w:rsid w:val="00D340E1"/>
    <w:rsid w:val="00D37659"/>
    <w:rsid w:val="00D94B73"/>
    <w:rsid w:val="00DA4B3F"/>
    <w:rsid w:val="00DA6DE3"/>
    <w:rsid w:val="00DB052E"/>
    <w:rsid w:val="00DB1A14"/>
    <w:rsid w:val="00DE0A15"/>
    <w:rsid w:val="00E13D7B"/>
    <w:rsid w:val="00E36CD0"/>
    <w:rsid w:val="00E63138"/>
    <w:rsid w:val="00E751B3"/>
    <w:rsid w:val="00E976B2"/>
    <w:rsid w:val="00EB42FD"/>
    <w:rsid w:val="00EB4538"/>
    <w:rsid w:val="00F84E4B"/>
    <w:rsid w:val="00FE275D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361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1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1C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1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1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361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1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1C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1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1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St-394/2016</izvorni_sadrzaj>
    <derivirana_varijabla naziv="DomainObject.Predmet.OznakaBroj_1">St-394/2016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BUILDING d.o.o. za građenje</izvorni_sadrzaj>
    <derivirana_varijabla naziv="DomainObject.Predmet.ProtustrankaFormated_1">  BUILDING d.o.o. za građenje</derivirana_varijabla>
  </DomainObject.Predmet.ProtustrankaFormated>
  <DomainObject.Predmet.ProtustrankaFormatedOIB>
    <izvorni_sadrzaj>  BUILDING d.o.o. za građenje, OIB 84396492351</izvorni_sadrzaj>
    <derivirana_varijabla naziv="DomainObject.Predmet.ProtustrankaFormatedOIB_1">  BUILDING d.o.o. za građenje, OIB 84396492351</derivirana_varijabla>
  </DomainObject.Predmet.ProtustrankaFormatedOIB>
  <DomainObject.Predmet.ProtustrankaFormatedWithAdress>
    <izvorni_sadrzaj> BUILDING d.o.o. za građenje, Poljana Dragutina Domjanića 42, 23000 Zadar</izvorni_sadrzaj>
    <derivirana_varijabla naziv="DomainObject.Predmet.ProtustrankaFormatedWithAdress_1"> BUILDING d.o.o. za građenje, Poljana Dragutina Domjanića 42, 23000 Zadar</derivirana_varijabla>
  </DomainObject.Predmet.ProtustrankaFormatedWithAdress>
  <DomainObject.Predmet.ProtustrankaFormatedWithAdressOIB>
    <izvorni_sadrzaj> BUILDING d.o.o. za građenje, OIB 84396492351, Poljana Dragutina Domjanića 42, 23000 Zadar</izvorni_sadrzaj>
    <derivirana_varijabla naziv="DomainObject.Predmet.ProtustrankaFormatedWithAdressOIB_1"> BUILDING d.o.o. za građenje, OIB 84396492351, Poljana Dragutina Domjanića 42, 23000 Zadar</derivirana_varijabla>
  </DomainObject.Predmet.ProtustrankaFormatedWithAdressOIB>
  <DomainObject.Predmet.ProtustrankaWithAdress>
    <izvorni_sadrzaj>BUILDING d.o.o. za građenje Poljana Dragutina Domjanića 42, 23000 Zadar</izvorni_sadrzaj>
    <derivirana_varijabla naziv="DomainObject.Predmet.ProtustrankaWithAdress_1">BUILDING d.o.o. za građenje Poljana Dragutina Domjanića 42, 23000 Zadar</derivirana_varijabla>
  </DomainObject.Predmet.ProtustrankaWithAdress>
  <DomainObject.Predmet.ProtustrankaWithAdressOIB>
    <izvorni_sadrzaj>BUILDING d.o.o. za građenje, OIB 84396492351, Poljana Dragutina Domjanića 42, 23000 Zadar</izvorni_sadrzaj>
    <derivirana_varijabla naziv="DomainObject.Predmet.ProtustrankaWithAdressOIB_1">BUILDING d.o.o. za građenje, OIB 84396492351, Poljana Dragutina Domjanića 42, 23000 Zadar</derivirana_varijabla>
  </DomainObject.Predmet.ProtustrankaWithAdressOIB>
  <DomainObject.Predmet.ProtustrankaNazivFormated>
    <izvorni_sadrzaj>BUILDING d.o.o. za građenje</izvorni_sadrzaj>
    <derivirana_varijabla naziv="DomainObject.Predmet.ProtustrankaNazivFormated_1">BUILDING d.o.o. za građenje</derivirana_varijabla>
  </DomainObject.Predmet.ProtustrankaNazivFormated>
  <DomainObject.Predmet.ProtustrankaNazivFormatedOIB>
    <izvorni_sadrzaj>BUILDING d.o.o. za građenje, OIB 84396492351</izvorni_sadrzaj>
    <derivirana_varijabla naziv="DomainObject.Predmet.ProtustrankaNazivFormatedOIB_1">BUILDING d.o.o. za građenje, OIB 84396492351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673001.54</izvorni_sadrzaj>
    <derivirana_varijabla naziv="DomainObject.Predmet.TrenutnaVrijednost_1">673001.54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BUILDING d.o.o. za građenje</item>
    </izvorni_sadrzaj>
    <derivirana_varijabla naziv="DomainObject.Predmet.ProtuStrankaListFormated_1">
      <item>BUILDING d.o.o. za građenje</item>
    </derivirana_varijabla>
  </DomainObject.Predmet.ProtuStrankaListFormated>
  <DomainObject.Predmet.ProtuStrankaListFormatedOIB>
    <izvorni_sadrzaj>
      <item>BUILDING d.o.o. za građenje, OIB 84396492351</item>
    </izvorni_sadrzaj>
    <derivirana_varijabla naziv="DomainObject.Predmet.ProtuStrankaListFormatedOIB_1">
      <item>BUILDING d.o.o. za građenje, OIB 84396492351</item>
    </derivirana_varijabla>
  </DomainObject.Predmet.ProtuStrankaListFormatedOIB>
  <DomainObject.Predmet.ProtuStrankaListFormatedWithAdress>
    <izvorni_sadrzaj>
      <item>BUILDING d.o.o. za građenje, Poljana Dragutina Domjanića 42, 23000 Zadar</item>
    </izvorni_sadrzaj>
    <derivirana_varijabla naziv="DomainObject.Predmet.ProtuStrankaListFormatedWithAdress_1">
      <item>BUILDING d.o.o. za građenje, Poljana Dragutina Domjanića 42, 23000 Zadar</item>
    </derivirana_varijabla>
  </DomainObject.Predmet.ProtuStrankaListFormatedWithAdress>
  <DomainObject.Predmet.ProtuStrankaListFormatedWithAdressOIB>
    <izvorni_sadrzaj>
      <item>BUILDING d.o.o. za građenje, OIB 84396492351, Poljana Dragutina Domjanića 42, 23000 Zadar</item>
    </izvorni_sadrzaj>
    <derivirana_varijabla naziv="DomainObject.Predmet.ProtuStrankaListFormatedWithAdressOIB_1">
      <item>BUILDING d.o.o. za građenje, OIB 84396492351, Poljana Dragutina Domjanića 42, 23000 Zadar</item>
    </derivirana_varijabla>
  </DomainObject.Predmet.ProtuStrankaListFormatedWithAdressOIB>
  <DomainObject.Predmet.ProtuStrankaListNazivFormated>
    <izvorni_sadrzaj>
      <item>BUILDING d.o.o. za građenje</item>
    </izvorni_sadrzaj>
    <derivirana_varijabla naziv="DomainObject.Predmet.ProtuStrankaListNazivFormated_1">
      <item>BUILDING d.o.o. za građenje</item>
    </derivirana_varijabla>
  </DomainObject.Predmet.ProtuStrankaListNazivFormated>
  <DomainObject.Predmet.ProtuStrankaListNazivFormatedOIB>
    <izvorni_sadrzaj>
      <item>BUILDING d.o.o. za građenje, OIB 84396492351</item>
    </izvorni_sadrzaj>
    <derivirana_varijabla naziv="DomainObject.Predmet.ProtuStrankaListNazivFormatedOIB_1">
      <item>BUILDING d.o.o. za građenje, OIB 84396492351</item>
    </derivirana_varijabla>
  </DomainObject.Predmet.ProtuStrankaListNazivFormatedOIB>
  <DomainObject.Predmet.OstaliListFormated>
    <izvorni_sadrzaj>
      <item>Ivica Jovančević</item>
    </izvorni_sadrzaj>
    <derivirana_varijabla naziv="DomainObject.Predmet.OstaliListFormated_1">
      <item>Ivica Jovančević</item>
    </derivirana_varijabla>
  </DomainObject.Predmet.OstaliListFormated>
  <DomainObject.Predmet.OstaliListFormatedOIB>
    <izvorni_sadrzaj>
      <item>Ivica Jovančević, OIB 69795106232</item>
    </izvorni_sadrzaj>
    <derivirana_varijabla naziv="DomainObject.Predmet.OstaliListFormatedOIB_1">
      <item>Ivica Jovančević, OIB 69795106232</item>
    </derivirana_varijabla>
  </DomainObject.Predmet.OstaliListFormatedOIB>
  <DomainObject.Predmet.OstaliListFormatedWithAdress>
    <izvorni_sadrzaj>
      <item>Ivica Jovančević, Poljana Dragutina Domjanića 42, 23000 Zadar</item>
    </izvorni_sadrzaj>
    <derivirana_varijabla naziv="DomainObject.Predmet.OstaliListFormatedWithAdress_1">
      <item>Ivica Jovančević, Poljana Dragutina Domjanića 42, 23000 Zadar</item>
    </derivirana_varijabla>
  </DomainObject.Predmet.OstaliListFormatedWithAdress>
  <DomainObject.Predmet.OstaliListFormatedWithAdressOIB>
    <izvorni_sadrzaj>
      <item>Ivica Jovančević, OIB 69795106232, Poljana Dragutina Domjanića 42, 23000 Zadar</item>
    </izvorni_sadrzaj>
    <derivirana_varijabla naziv="DomainObject.Predmet.OstaliListFormatedWithAdressOIB_1">
      <item>Ivica Jovančević, OIB 69795106232, Poljana Dragutina Domjanića 42, 23000 Zadar</item>
    </derivirana_varijabla>
  </DomainObject.Predmet.OstaliListFormatedWithAdressOIB>
  <DomainObject.Predmet.OstaliListNazivFormated>
    <izvorni_sadrzaj>
      <item>Ivica Jovančević</item>
    </izvorni_sadrzaj>
    <derivirana_varijabla naziv="DomainObject.Predmet.OstaliListNazivFormated_1">
      <item>Ivica Jovančević</item>
    </derivirana_varijabla>
  </DomainObject.Predmet.OstaliListNazivFormated>
  <DomainObject.Predmet.OstaliListNazivFormatedOIB>
    <izvorni_sadrzaj>
      <item>Ivica Jovančević, OIB 69795106232</item>
    </izvorni_sadrzaj>
    <derivirana_varijabla naziv="DomainObject.Predmet.OstaliListNazivFormatedOIB_1">
      <item>Ivica Jovančević, OIB 69795106232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BUILDING d.o.o. za građenje</izvorni_sadrzaj>
    <derivirana_varijabla naziv="DomainObject.Predmet.ProtustrankaIDrugi_1">BUILDING d.o.o.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BUILDING d.o.o. za građenje, OIB 84396492351, Poljana Dragutina Domjanića 42, 23000 Zadar</izvorni_sadrzaj>
    <derivirana_varijabla naziv="DomainObject.Predmet.ProtustrankaIDrugiAdressOIB_1">BUILDING d.o.o. za građenje, OIB 84396492351, Poljana Dragutina Domjanića 42,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BUILDING d.o.o. za građenje</item>
      <item>Ivica Jovančević</item>
    </izvorni_sadrzaj>
    <derivirana_varijabla naziv="DomainObject.Predmet.SudioniciListNaziv_1">
      <item>FINA</item>
      <item>BUILDING d.o.o. za građenje</item>
      <item>Ivica Jovančević</item>
    </derivirana_varijabla>
  </DomainObject.Predmet.SudioniciListNaziv>
  <DomainObject.Predmet.SudioniciListAdressOIB>
    <izvorni_sadrzaj>
      <item>FINA, OIB 85821130368</item>
      <item>BUILDING d.o.o. za građenje, OIB 84396492351, Poljana Dragutina Domjanića 42,23000 Zadar</item>
      <item>Ivica Jovančević, OIB 69795106232, Poljana Dragutina Domjanića 42,23000 Zadar</item>
    </izvorni_sadrzaj>
    <derivirana_varijabla naziv="DomainObject.Predmet.SudioniciListAdressOIB_1">
      <item>FINA, OIB 85821130368</item>
      <item>BUILDING d.o.o. za građenje, OIB 84396492351, Poljana Dragutina Domjanića 42,23000 Zadar</item>
      <item>Ivica Jovančević, OIB 69795106232, Poljana Dragutina Domjanića 42,23000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84396492351</item>
      <item>, OIB 69795106232</item>
    </izvorni_sadrzaj>
    <derivirana_varijabla naziv="DomainObject.Predmet.SudioniciListNazivOIB_1">
      <item>, OIB 85821130368</item>
      <item>, OIB 84396492351</item>
      <item>, OIB 69795106232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779</properties:Words>
  <properties:Characters>4346</properties:Characters>
  <properties:Lines>385</properties:Lines>
  <properties:Paragraphs>256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4936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2016-09-01T08:22:00Z</dcterms:created>
  <dc:creator>wsadmin</dc:creator>
  <cp:lastModifiedBy>Martina Kalmeta</cp:lastModifiedBy>
  <cp:lastPrinted>2016-08-30T09:38:00Z</cp:lastPrinted>
  <dcterms:modified xmlns:xsi="http://www.w3.org/2001/XMLSchema-instance" xsi:type="dcterms:W3CDTF">2016-09-01T12:11:00Z</dcterms:modified>
  <cp:revision>3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