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1849c9d" w14:paraId="1849c9d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B17E13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B17E13">
              <w:t>291/14-115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17E13" w:rsidP="0049749B" w:rsidR="00B17E13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17E13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B17E13">
        <w:rPr>
          <w:rFonts w:eastAsia="Times New Roman" w:hAnsi="Times New Roman" w:ascii="Times New Roman"/>
          <w:snapToGrid w:val="false"/>
          <w:sz w:val="24"/>
          <w:szCs w:val="24"/>
        </w:rPr>
        <w:t>Trgovački sud u Varaždinu, po sucu toga suda Kseniji Flack-Makitan, u stečajnom postupku koji se vodi nad imovinom dužnika pojedinca NENADA PIKL, vlasnika obrta DIMINOX proizvodnja dimnjaka u stečaju iz Čakovca, Preloška 147, OIB: 15732746978, 9. studenog 2017</w:t>
      </w:r>
      <w:r w:rsidR="00E56BA3" w:rsidRPr="00E56BA3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B17E13" w:rsidP="0049749B" w:rsidR="00B17E13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B17E13" w:rsidP="00B17E13" w:rsidR="00B17E13">
      <w:pPr>
        <w:widowControl w:val="false"/>
        <w:spacing w:lineRule="auto" w:line="240" w:after="0"/>
        <w:ind w:firstLine="708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B17E13">
        <w:rPr>
          <w:rFonts w:eastAsia="Times New Roman" w:hAnsi="Times New Roman" w:ascii="Times New Roman"/>
          <w:snapToGrid w:val="false"/>
          <w:sz w:val="24"/>
          <w:szCs w:val="24"/>
        </w:rPr>
        <w:t xml:space="preserve">I. U ovome predmetu određuje se ročište za diobu kupovnine, kod ovoga suda u Varaždinu, B. Radića 2, soba 232/II, za </w:t>
      </w:r>
    </w:p>
    <w:p w:rsidRDefault="00B17E13" w:rsidP="00B17E13" w:rsidR="00B17E13" w:rsidRPr="00B17E13">
      <w:pPr>
        <w:widowControl w:val="false"/>
        <w:spacing w:lineRule="auto" w:line="240" w:after="0"/>
        <w:ind w:firstLine="708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B17E13" w:rsidP="00B17E13" w:rsidR="00B17E13" w:rsidRPr="00B17E13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B17E13" w:rsidP="00B17E13" w:rsidR="00B17E13">
      <w:pPr>
        <w:widowControl w:val="false"/>
        <w:spacing w:lineRule="auto" w:line="240" w:after="0"/>
        <w:jc w:val="center"/>
        <w:rPr>
          <w:rFonts w:eastAsia="Times New Roman" w:hAnsi="Times New Roman" w:ascii="Times New Roman"/>
          <w:b/>
          <w:snapToGrid w:val="false"/>
          <w:sz w:val="24"/>
          <w:szCs w:val="24"/>
        </w:rPr>
      </w:pPr>
      <w:r w:rsidRPr="00B17E13">
        <w:rPr>
          <w:rFonts w:eastAsia="Times New Roman" w:hAnsi="Times New Roman" w:ascii="Times New Roman"/>
          <w:b/>
          <w:snapToGrid w:val="false"/>
          <w:sz w:val="24"/>
          <w:szCs w:val="24"/>
        </w:rPr>
        <w:t xml:space="preserve">28. prosinca 2017. godine u 08,00 sati, </w:t>
      </w:r>
    </w:p>
    <w:p w:rsidRDefault="00B17E13" w:rsidP="00B17E13" w:rsidR="00B17E13" w:rsidRPr="00B17E13">
      <w:pPr>
        <w:widowControl w:val="false"/>
        <w:spacing w:lineRule="auto" w:line="240" w:after="0"/>
        <w:jc w:val="center"/>
        <w:rPr>
          <w:rFonts w:eastAsia="Times New Roman" w:hAnsi="Times New Roman" w:ascii="Times New Roman"/>
          <w:b/>
          <w:snapToGrid w:val="false"/>
          <w:sz w:val="24"/>
          <w:szCs w:val="24"/>
        </w:rPr>
      </w:pPr>
    </w:p>
    <w:p w:rsidRDefault="00B17E13" w:rsidP="00B17E13" w:rsidR="00B17E13" w:rsidRPr="00B17E13">
      <w:pPr>
        <w:widowControl w:val="false"/>
        <w:spacing w:lineRule="auto" w:line="240" w:after="0"/>
        <w:jc w:val="center"/>
        <w:rPr>
          <w:rFonts w:eastAsia="Times New Roman" w:hAnsi="Times New Roman" w:ascii="Times New Roman"/>
          <w:b/>
          <w:snapToGrid w:val="false"/>
          <w:sz w:val="24"/>
          <w:szCs w:val="24"/>
        </w:rPr>
      </w:pPr>
    </w:p>
    <w:p w:rsidRDefault="00B17E13" w:rsidP="00B17E13" w:rsidR="00B17E13" w:rsidRPr="00B17E13">
      <w:pPr>
        <w:widowControl w:val="false"/>
        <w:spacing w:lineRule="auto" w:line="240" w:after="0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  <w:r w:rsidRPr="00B17E13">
        <w:rPr>
          <w:rFonts w:eastAsia="Times New Roman" w:hAnsi="Times New Roman" w:ascii="Times New Roman"/>
          <w:snapToGrid w:val="false"/>
          <w:sz w:val="24"/>
          <w:szCs w:val="24"/>
        </w:rPr>
        <w:t>na koje se dostavom ovog rješenja putem e-Oglasne ploče suda smatraju pozvani:</w:t>
      </w:r>
    </w:p>
    <w:p w:rsidRDefault="00B17E13" w:rsidP="00B17E13" w:rsidR="00B17E13" w:rsidRPr="00B17E13">
      <w:pPr>
        <w:widowControl w:val="false"/>
        <w:spacing w:lineRule="auto" w:line="240" w:after="0"/>
        <w:rPr>
          <w:rFonts w:eastAsia="Times New Roman" w:hAnsi="Times New Roman" w:ascii="Times New Roman"/>
          <w:b/>
          <w:snapToGrid w:val="false"/>
          <w:sz w:val="24"/>
          <w:szCs w:val="24"/>
        </w:rPr>
      </w:pPr>
    </w:p>
    <w:p w:rsidRDefault="00B17E13" w:rsidP="00B17E13" w:rsidR="00B17E13" w:rsidRPr="00B17E13">
      <w:pPr>
        <w:widowControl w:val="false"/>
        <w:numPr>
          <w:ilvl w:val="0"/>
          <w:numId w:val="9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B17E13">
        <w:rPr>
          <w:rFonts w:hAnsi="Times New Roman" w:ascii="Times New Roman"/>
          <w:sz w:val="24"/>
          <w:szCs w:val="24"/>
        </w:rPr>
        <w:t>Stečajni upravitelj Ivo Žiža, Ludbreg, Vinogradi Ludbreški 53,</w:t>
      </w:r>
    </w:p>
    <w:p w:rsidRDefault="00B17E13" w:rsidP="00B17E13" w:rsidR="00B17E13" w:rsidRPr="00B17E13">
      <w:pPr>
        <w:spacing w:lineRule="auto" w:line="240" w:after="0"/>
        <w:ind w:left="1080"/>
        <w:contextualSpacing/>
        <w:jc w:val="both"/>
        <w:rPr>
          <w:rFonts w:hAnsi="Times New Roman" w:ascii="Times New Roman"/>
          <w:sz w:val="24"/>
          <w:szCs w:val="24"/>
        </w:rPr>
      </w:pPr>
      <w:r w:rsidRPr="00B17E13">
        <w:rPr>
          <w:rFonts w:hAnsi="Times New Roman" w:ascii="Times New Roman"/>
          <w:sz w:val="24"/>
          <w:szCs w:val="24"/>
        </w:rPr>
        <w:t>Razlučni vjerovnici:</w:t>
      </w:r>
      <w:r w:rsidRPr="00B17E13">
        <w:rPr>
          <w:rFonts w:hAnsi="Times New Roman" w:ascii="Times New Roman"/>
          <w:szCs w:val="24"/>
        </w:rPr>
        <w:tab/>
      </w:r>
      <w:r w:rsidRPr="00B17E13">
        <w:rPr>
          <w:rFonts w:hAnsi="Times New Roman" w:ascii="Times New Roman"/>
          <w:color w:val="000000"/>
        </w:rPr>
        <w:t xml:space="preserve"> </w:t>
      </w:r>
    </w:p>
    <w:p w:rsidRDefault="00B17E13" w:rsidP="00B17E13" w:rsidR="00B17E13" w:rsidRPr="00B17E13">
      <w:pPr>
        <w:widowControl w:val="false"/>
        <w:spacing w:lineRule="auto" w:line="240" w:after="0"/>
        <w:ind w:left="720"/>
        <w:jc w:val="both"/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</w:pPr>
      <w:r w:rsidRPr="00B17E13"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>-Privredna banka d.d. Zagreb, Zagreb, Radnička cesta 50, zastupana po punomoćnicima odvjetnicima iz Odvjetničkog društva Suić&amp;Škunca d.o.o. i Zagreba, Domagojeva 14,</w:t>
      </w:r>
    </w:p>
    <w:p w:rsidRDefault="00B17E13" w:rsidP="00B17E13" w:rsidR="00B17E13" w:rsidRPr="00B17E13">
      <w:pPr>
        <w:widowControl w:val="false"/>
        <w:spacing w:lineRule="auto" w:line="240" w:after="0"/>
        <w:ind w:left="720"/>
        <w:jc w:val="both"/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</w:pPr>
      <w:r w:rsidRPr="00B17E13"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>-Republika Hrvatska, zastupana po Županijskom državnom odvjetnitšvu u Varaždinu, Građansko-upravni odjel, Varaždin, B. Radić 2,</w:t>
      </w:r>
    </w:p>
    <w:p w:rsidRDefault="00B17E13" w:rsidP="00B17E13" w:rsidR="00B17E13" w:rsidRPr="00B17E13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</w:pPr>
      <w:r w:rsidRPr="00B17E13"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ab/>
        <w:t>-Metal - Inox d.o.o., Zagreb, Sukošanska 5.</w:t>
      </w:r>
    </w:p>
    <w:p w:rsidRDefault="00B17E13" w:rsidP="00B17E13" w:rsidR="00B17E13" w:rsidRPr="00B17E13">
      <w:pPr>
        <w:spacing w:lineRule="auto" w:line="240" w:after="0"/>
        <w:contextualSpacing/>
        <w:jc w:val="both"/>
        <w:rPr>
          <w:rFonts w:hAnsi="Times New Roman" w:ascii="Times New Roman"/>
          <w:szCs w:val="24"/>
        </w:rPr>
      </w:pPr>
    </w:p>
    <w:p w:rsidRDefault="00B17E13" w:rsidP="00B17E13" w:rsidR="00B17E13">
      <w:pPr>
        <w:spacing w:lineRule="auto" w:line="240" w:after="0"/>
        <w:contextualSpacing/>
        <w:jc w:val="both"/>
        <w:rPr>
          <w:rFonts w:hAnsi="Times New Roman" w:ascii="Times New Roman"/>
          <w:szCs w:val="24"/>
        </w:rPr>
      </w:pPr>
    </w:p>
    <w:p w:rsidRDefault="00B17E13" w:rsidP="00B17E13" w:rsidR="00B17E13" w:rsidRPr="00B17E13">
      <w:pPr>
        <w:spacing w:lineRule="auto" w:line="240" w:after="0"/>
        <w:contextualSpacing/>
        <w:jc w:val="both"/>
        <w:rPr>
          <w:rFonts w:hAnsi="Times New Roman" w:ascii="Times New Roman"/>
          <w:szCs w:val="24"/>
        </w:rPr>
      </w:pPr>
    </w:p>
    <w:p w:rsidRDefault="00B17E13" w:rsidP="00B17E13" w:rsidR="00B17E13" w:rsidRPr="00B17E13">
      <w:pPr>
        <w:widowControl w:val="false"/>
        <w:spacing w:lineRule="auto" w:line="240" w:after="0"/>
        <w:ind w:firstLine="72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B17E13">
        <w:rPr>
          <w:rFonts w:eastAsia="Times New Roman" w:hAnsi="Times New Roman" w:ascii="Times New Roman"/>
          <w:snapToGrid w:val="false"/>
          <w:sz w:val="24"/>
          <w:szCs w:val="24"/>
        </w:rPr>
        <w:t>II. Upozoravaju se stečajni vjerovnici</w:t>
      </w:r>
      <w:r>
        <w:rPr>
          <w:rFonts w:eastAsia="Times New Roman" w:hAnsi="Times New Roman" w:ascii="Times New Roman"/>
          <w:snapToGrid w:val="false"/>
          <w:sz w:val="24"/>
          <w:szCs w:val="24"/>
        </w:rPr>
        <w:t xml:space="preserve"> </w:t>
      </w:r>
      <w:r w:rsidRPr="00B17E13">
        <w:rPr>
          <w:rFonts w:eastAsia="Times New Roman" w:hAnsi="Times New Roman" w:ascii="Times New Roman"/>
          <w:snapToGrid w:val="false"/>
          <w:sz w:val="24"/>
          <w:szCs w:val="24"/>
        </w:rPr>
        <w:t>dužnika pojedinca NENADA PIKL, vlasnika obrta DIMINOX proizvodnja dimnjaka u stečaju iz Čakovca, Preloška 147, OIB: 15732746978, iz točke I. ovog rješenja da su dužni u roku od 8 dana od objave ovog rješenja, dostaviti sudu i stečajnom upravitelju Ivi Žiža iz Ludbrega, obračun svih tražbina prema stečajnom dužniku, vodeći pri tome računa o iznosima koji su osigurani založnim pravima.</w:t>
      </w:r>
    </w:p>
    <w:p w:rsidRDefault="00B17E13" w:rsidP="00B17E13" w:rsidR="00B17E13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B17E13" w:rsidP="00B17E13" w:rsidR="00B17E13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B17E13" w:rsidP="00B17E13" w:rsidR="00B17E13" w:rsidRPr="00B17E13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B17E13" w:rsidP="00B17E13" w:rsidR="00B17E13" w:rsidRPr="00B17E13">
      <w:pPr>
        <w:widowControl w:val="false"/>
        <w:spacing w:lineRule="auto" w:line="240" w:after="0"/>
        <w:ind w:firstLine="72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B17E13">
        <w:rPr>
          <w:rFonts w:eastAsia="Times New Roman" w:hAnsi="Times New Roman" w:ascii="Times New Roman"/>
          <w:snapToGrid w:val="false"/>
          <w:sz w:val="24"/>
          <w:szCs w:val="24"/>
        </w:rPr>
        <w:lastRenderedPageBreak/>
        <w:t>III. Upozoravaju se razlučni vjerovnici dužnika pojedinca NENADA PIKL, vlasnika obrta DIMINOX proizvodnja dimnjaka u stečaju iz Čakovca, Preloška 147, OIB: 15732746978, da će se tražbine vjerovnika koji ne dođu na ročište uzeti prema stanju koje proizlazi iz zemljišne knjige i drugih javnih upisnika, te da visinu tražbine i red namirenja mogu osporiti najkasnije na ročištu za diobu kupovnine.</w:t>
      </w:r>
    </w:p>
    <w:p w:rsidRDefault="00975368" w:rsidP="00B17E13" w:rsidR="00975368">
      <w:pPr>
        <w:widowControl w:val="false"/>
        <w:spacing w:lineRule="auto" w:line="240" w:after="0"/>
        <w:ind w:firstLine="72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B17E13" w:rsidP="00B17E13" w:rsidR="00B17E13" w:rsidRPr="00B17E13">
      <w:pPr>
        <w:widowControl w:val="false"/>
        <w:spacing w:lineRule="auto" w:line="240" w:after="0"/>
        <w:ind w:firstLine="72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E56BA3" w:rsidP="00B17E13" w:rsidR="000671F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Varaždin, </w:t>
      </w:r>
      <w:r w:rsidR="00B17E13">
        <w:rPr>
          <w:rFonts w:hAnsi="Times New Roman" w:ascii="Times New Roman"/>
          <w:sz w:val="24"/>
          <w:szCs w:val="24"/>
        </w:rPr>
        <w:t>9. studenog</w:t>
      </w:r>
      <w:r w:rsidR="000671F5" w:rsidRPr="000671F5">
        <w:rPr>
          <w:rFonts w:hAnsi="Times New Roman" w:ascii="Times New Roman"/>
          <w:sz w:val="24"/>
          <w:szCs w:val="24"/>
        </w:rPr>
        <w:t xml:space="preserve"> 2017.</w:t>
      </w:r>
    </w:p>
    <w:p w:rsidRDefault="00B17E13" w:rsidP="00B17E13" w:rsidR="00B17E13" w:rsidRPr="000671F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Sudac:</w:t>
      </w: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Ksenija Flack-Makitan, v. r.</w:t>
      </w: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BE76E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0671F5" w:rsidP="000671F5" w:rsid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E56BA3" w:rsidP="00B17E13" w:rsidR="00E56BA3">
      <w:pPr>
        <w:spacing w:lineRule="auto" w:line="240" w:after="0"/>
        <w:ind w:left="4248"/>
        <w:rPr>
          <w:rFonts w:hAnsi="Times New Roman" w:ascii="Times New Roman"/>
          <w:sz w:val="24"/>
          <w:szCs w:val="24"/>
        </w:rPr>
      </w:pPr>
    </w:p>
    <w:p w:rsidRDefault="00B17E13" w:rsidP="00B17E13" w:rsidR="00B17E13" w:rsidRPr="00B17E13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B17E13">
        <w:rPr>
          <w:rFonts w:eastAsia="Times New Roman" w:hAnsi="Times New Roman" w:ascii="Times New Roman"/>
          <w:snapToGrid w:val="false"/>
          <w:sz w:val="24"/>
          <w:szCs w:val="24"/>
        </w:rPr>
        <w:t>POUKA O PRAVNOM LIJEKU:</w:t>
      </w:r>
    </w:p>
    <w:p w:rsidRDefault="00B17E13" w:rsidP="00B17E13" w:rsidR="00E56BA3">
      <w:pPr>
        <w:widowControl w:val="false"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B17E13">
        <w:rPr>
          <w:rFonts w:eastAsia="Times New Roman" w:hAnsi="Times New Roman" w:ascii="Times New Roman"/>
          <w:snapToGrid w:val="false"/>
          <w:sz w:val="24"/>
          <w:szCs w:val="24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17E13">
          <w:rPr>
            <w:rFonts w:eastAsia="Times New Roman" w:hAnsi="Times New Roman" w:ascii="Times New Roman"/>
            <w:snapToGrid w:val="false"/>
            <w:sz w:val="24"/>
            <w:szCs w:val="24"/>
          </w:rPr>
          <w:t>6. st</w:t>
        </w:r>
      </w:smartTag>
      <w:r w:rsidRPr="00B17E13">
        <w:rPr>
          <w:rFonts w:eastAsia="Times New Roman" w:hAnsi="Times New Roman" w:ascii="Times New Roman"/>
          <w:snapToGrid w:val="false"/>
          <w:sz w:val="24"/>
          <w:szCs w:val="24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B17E13">
          <w:rPr>
            <w:rFonts w:eastAsia="Times New Roman" w:hAnsi="Times New Roman" w:ascii="Times New Roman"/>
            <w:snapToGrid w:val="false"/>
            <w:sz w:val="24"/>
            <w:szCs w:val="24"/>
          </w:rPr>
          <w:t>278. st</w:t>
        </w:r>
      </w:smartTag>
      <w:r w:rsidRPr="00B17E13">
        <w:rPr>
          <w:rFonts w:eastAsia="Times New Roman" w:hAnsi="Times New Roman" w:ascii="Times New Roman"/>
          <w:snapToGrid w:val="false"/>
          <w:sz w:val="24"/>
          <w:szCs w:val="24"/>
        </w:rPr>
        <w:t>. 2. ZPP).</w:t>
      </w:r>
    </w:p>
    <w:p w:rsidRDefault="00E56BA3" w:rsidP="00E56BA3" w:rsidR="00E56BA3">
      <w:pPr>
        <w:widowControl w:val="false"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E56BA3" w:rsidP="00E56BA3" w:rsidR="00E56BA3" w:rsidRPr="00E56BA3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B17E13" w:rsidP="00B17E13" w:rsidR="00B17E13" w:rsidRPr="00B17E13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B17E13">
        <w:rPr>
          <w:rFonts w:eastAsia="Times New Roman" w:hAnsi="Times New Roman" w:ascii="Times New Roman"/>
          <w:snapToGrid w:val="false"/>
          <w:sz w:val="24"/>
          <w:szCs w:val="24"/>
        </w:rPr>
        <w:t>DNA:</w:t>
      </w:r>
    </w:p>
    <w:p w:rsidRDefault="00B17E13" w:rsidP="00B17E13" w:rsidR="00B17E13" w:rsidRPr="00B17E13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B17E13" w:rsidP="00B17E13" w:rsidR="00B17E13" w:rsidRPr="00B17E13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</w:pPr>
      <w:r w:rsidRPr="00B17E13"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>1. Stečajnom upravitelju, Ivo Žiža, Ludbreg, Vinogradi Ludbreški 53,</w:t>
      </w:r>
    </w:p>
    <w:p w:rsidRDefault="00B17E13" w:rsidP="00B17E13" w:rsidR="00B17E13" w:rsidRPr="00B17E13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</w:pPr>
      <w:r w:rsidRPr="00B17E13"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>2. Razlučni vjerovnici – putem e-Oglasne ploče suda,</w:t>
      </w:r>
    </w:p>
    <w:p w:rsidRDefault="00B17E13" w:rsidP="00B17E13" w:rsidR="00B17E13" w:rsidRPr="00B17E13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</w:pPr>
      <w:r w:rsidRPr="00B17E13"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 xml:space="preserve">- Privredna banka d.d. Zagreb, Zagreb, Radnička cesta 50, </w:t>
      </w:r>
    </w:p>
    <w:p w:rsidRDefault="00B17E13" w:rsidP="00B17E13" w:rsidR="00B17E13" w:rsidRPr="00B17E13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</w:pPr>
      <w:r w:rsidRPr="00B17E13"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>-Republika Hrvatska, zastupana po Županijskom državnom odvjetništvu u Varaždinu,   Građansko-upravni odjel, Varaždin, B. Radić 2,</w:t>
      </w:r>
    </w:p>
    <w:p w:rsidRDefault="00B17E13" w:rsidP="00B17E13" w:rsidR="00B17E13" w:rsidRPr="00B17E13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</w:pPr>
      <w:r w:rsidRPr="00B17E13"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>- Metal – Inox d.o.o., Zagreb, Sukošanska 5,</w:t>
      </w:r>
    </w:p>
    <w:p w:rsidRDefault="00B17E13" w:rsidP="00B17E13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B17E13">
        <w:rPr>
          <w:rFonts w:eastAsia="Times New Roman" w:hAnsi="Times New Roman" w:ascii="Times New Roman"/>
          <w:snapToGrid w:val="false"/>
          <w:color w:val="000000"/>
          <w:sz w:val="24"/>
          <w:szCs w:val="20"/>
          <w:lang w:val="en-US"/>
        </w:rPr>
        <w:t>3. E-Oglasna ploča suda</w:t>
      </w: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B17E13" w:rsidR="0056514C">
      <w:headerReference w:type="default" r:id="rId11"/>
      <w:pgSz w:h="16838" w:w="11906"/>
      <w:pgMar w:gutter="0" w:footer="708" w:header="1134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0D15" w:rsidP="00501147" w:rsidR="00DB0D15">
      <w:pPr>
        <w:spacing w:lineRule="auto" w:line="240" w:after="0"/>
      </w:pPr>
      <w:r>
        <w:separator/>
      </w:r>
    </w:p>
  </w:endnote>
  <w:endnote w:id="0" w:type="continuationSeparator">
    <w:p w:rsidRDefault="00DB0D15" w:rsidP="00501147" w:rsidR="00DB0D1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0D15" w:rsidP="00501147" w:rsidR="00DB0D15">
      <w:pPr>
        <w:spacing w:lineRule="auto" w:line="240" w:after="0"/>
      </w:pPr>
      <w:r>
        <w:separator/>
      </w:r>
    </w:p>
  </w:footnote>
  <w:footnote w:id="0" w:type="continuationSeparator">
    <w:p w:rsidRDefault="00DB0D15" w:rsidP="00501147" w:rsidR="00DB0D1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7D539F">
      <w:rPr>
        <w:rFonts w:hAnsi="Times New Roman" w:ascii="Times New Roman"/>
        <w:noProof/>
        <w:sz w:val="24"/>
        <w:szCs w:val="24"/>
      </w:rPr>
      <w:t>Poslovni broj: 5 St-291/14-115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7D539F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7">
    <w:nsid w:val="5C88295B"/>
    <w:multiLevelType w:val="hybridMultilevel"/>
    <w:tmpl w:val="A84840DA"/>
    <w:lvl w:tplc="1394930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2"/>
  </w:num>
  <w:num w:numId="5">
    <w:abstractNumId w:val="6"/>
  </w:num>
  <w:num w:numId="6">
    <w:abstractNumId w:val="4"/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671F5"/>
    <w:rsid w:val="00087C43"/>
    <w:rsid w:val="000B216E"/>
    <w:rsid w:val="0016193F"/>
    <w:rsid w:val="00194888"/>
    <w:rsid w:val="001A68CF"/>
    <w:rsid w:val="001E3C62"/>
    <w:rsid w:val="001F6DF0"/>
    <w:rsid w:val="00237FCE"/>
    <w:rsid w:val="002850D5"/>
    <w:rsid w:val="002971D6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50291"/>
    <w:rsid w:val="0049749B"/>
    <w:rsid w:val="004A0BD1"/>
    <w:rsid w:val="004E1C60"/>
    <w:rsid w:val="00501147"/>
    <w:rsid w:val="00507360"/>
    <w:rsid w:val="0056514C"/>
    <w:rsid w:val="005E1D89"/>
    <w:rsid w:val="005F633B"/>
    <w:rsid w:val="00685195"/>
    <w:rsid w:val="00741600"/>
    <w:rsid w:val="00757A30"/>
    <w:rsid w:val="007802E2"/>
    <w:rsid w:val="0078776D"/>
    <w:rsid w:val="00791B7F"/>
    <w:rsid w:val="007A409A"/>
    <w:rsid w:val="007D539F"/>
    <w:rsid w:val="00836880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53A9D"/>
    <w:rsid w:val="00A65E60"/>
    <w:rsid w:val="00A9082D"/>
    <w:rsid w:val="00AA1295"/>
    <w:rsid w:val="00AF28D9"/>
    <w:rsid w:val="00B00B9A"/>
    <w:rsid w:val="00B17E13"/>
    <w:rsid w:val="00B43087"/>
    <w:rsid w:val="00B43741"/>
    <w:rsid w:val="00B92B86"/>
    <w:rsid w:val="00BC5568"/>
    <w:rsid w:val="00BE76E7"/>
    <w:rsid w:val="00C470B6"/>
    <w:rsid w:val="00C50709"/>
    <w:rsid w:val="00CB0DAC"/>
    <w:rsid w:val="00CE3864"/>
    <w:rsid w:val="00D228AD"/>
    <w:rsid w:val="00D43FE4"/>
    <w:rsid w:val="00D50D29"/>
    <w:rsid w:val="00DB0D15"/>
    <w:rsid w:val="00DB5D1B"/>
    <w:rsid w:val="00DC66A8"/>
    <w:rsid w:val="00DC70E5"/>
    <w:rsid w:val="00E349A5"/>
    <w:rsid w:val="00E56BA3"/>
    <w:rsid w:val="00EC15A5"/>
    <w:rsid w:val="00EE124A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53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3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539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53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53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53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53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539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53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53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St-291/2014-115</izvorni_sadrzaj>
    <derivirana_varijabla naziv="DomainObject.Oznaka_1">St-291/2014-115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2014.</izvorni_sadrzaj>
    <derivirana_varijabla naziv="DomainObject.Predmet.DatumOsnivanja_1">12.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St-291/2014</izvorni_sadrzaj>
    <derivirana_varijabla naziv="DomainObject.Predmet.OznakaBroj_1">St-291/2014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Nenad Pikl</izvorni_sadrzaj>
    <derivirana_varijabla naziv="DomainObject.Predmet.ProtustrankaFormated_1">  Nenad Pikl</derivirana_varijabla>
  </DomainObject.Predmet.ProtustrankaFormated>
  <DomainObject.Predmet.ProtustrankaFormatedOIB>
    <izvorni_sadrzaj>  Nenad Pikl, OIB 15732746978</izvorni_sadrzaj>
    <derivirana_varijabla naziv="DomainObject.Predmet.ProtustrankaFormatedOIB_1">  Nenad Pikl, OIB 15732746978</derivirana_varijabla>
  </DomainObject.Predmet.ProtustrankaFormatedOIB>
  <DomainObject.Predmet.ProtustrankaFormatedWithAdress>
    <izvorni_sadrzaj> Nenad Pikl, Preloška 147, 40000 Čakovec</izvorni_sadrzaj>
    <derivirana_varijabla naziv="DomainObject.Predmet.ProtustrankaFormatedWithAdress_1"> Nenad Pikl, Preloška 147, 40000 Čakovec</derivirana_varijabla>
  </DomainObject.Predmet.ProtustrankaFormatedWithAdress>
  <DomainObject.Predmet.ProtustrankaFormatedWithAdressOIB>
    <izvorni_sadrzaj> Nenad Pikl, OIB 15732746978, Preloška 147, 40000 Čakovec</izvorni_sadrzaj>
    <derivirana_varijabla naziv="DomainObject.Predmet.ProtustrankaFormatedWithAdressOIB_1"> Nenad Pikl, OIB 15732746978, Preloška 147, 40000 Čakovec</derivirana_varijabla>
  </DomainObject.Predmet.ProtustrankaFormatedWithAdressOIB>
  <DomainObject.Predmet.ProtustrankaWithAdress>
    <izvorni_sadrzaj>Nenad Pikl Preloška 147, 40000 Čakovec</izvorni_sadrzaj>
    <derivirana_varijabla naziv="DomainObject.Predmet.ProtustrankaWithAdress_1">Nenad Pikl Preloška 147, 40000 Čakovec</derivirana_varijabla>
  </DomainObject.Predmet.ProtustrankaWithAdress>
  <DomainObject.Predmet.ProtustrankaWithAdressOIB>
    <izvorni_sadrzaj>Nenad Pikl, OIB 15732746978, Preloška 147, 40000 Čakovec</izvorni_sadrzaj>
    <derivirana_varijabla naziv="DomainObject.Predmet.ProtustrankaWithAdressOIB_1">Nenad Pikl, OIB 15732746978, Preloška 147, 40000 Čakovec</derivirana_varijabla>
  </DomainObject.Predmet.ProtustrankaWithAdressOIB>
  <DomainObject.Predmet.ProtustrankaNazivFormated>
    <izvorni_sadrzaj>Nenad Pikl</izvorni_sadrzaj>
    <derivirana_varijabla naziv="DomainObject.Predmet.ProtustrankaNazivFormated_1">Nenad Pikl</derivirana_varijabla>
  </DomainObject.Predmet.ProtustrankaNazivFormated>
  <DomainObject.Predmet.ProtustrankaNazivFormatedOIB>
    <izvorni_sadrzaj>Nenad Pikl, OIB 15732746978</izvorni_sadrzaj>
    <derivirana_varijabla naziv="DomainObject.Predmet.ProtustrankaNazivFormatedOIB_1">Nenad Pikl, OIB 15732746978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 zastupanog po punomoćniku Županijsko državno odvjetništvo u Varaždinu</izvorni_sadrzaj>
    <derivirana_varijabla naziv="DomainObject.Predmet.StrankaFormated_1">  Porezna uprava Područni ured Čakovec zastupanog po punomoćniku Županijsko državno odvjetništvo u Varaždinu</derivirana_varijabla>
  </DomainObject.Predmet.StrankaFormated>
  <DomainObject.Predmet.StrankaFormatedOIB>
    <izvorni_sadrzaj>  Porezna uprava Područni ured Čakovec, OIB 18683136487 zastupanog po punomoćniku Županijsko državno odvjetništvo u Varaždinu</izvorni_sadrzaj>
    <derivirana_varijabla naziv="DomainObject.Predmet.StrankaFormatedOIB_1">  Porezna uprava Područni ured Čakovec, OIB 18683136487 zastupanog po punomoćniku Županijsko državno odvjetništvo u Varaždinu</derivirana_varijabla>
  </DomainObject.Predmet.StrankaFormatedOIB>
  <DomainObject.Predmet.StrankaFormatedWithAdress>
    <izvorni_sadrzaj> Porezna uprava Područni ured Čakovec, O.Keršovanija 11, 40000 Čakovec zastupanog po punomoćniku Županijsko državno odvjetništvo u Varaždinu</izvorni_sadrzaj>
    <derivirana_varijabla naziv="DomainObject.Predmet.StrankaFormatedWithAdress_1"> Porezna uprava Područni ured Čakovec, O.Keršovanija 11, 40000 Čakovec zastupanog po punomoćniku Županijsko državno odvjetništvo u Varaždinu</derivirana_varijabla>
  </DomainObject.Predmet.StrankaFormatedWithAdress>
  <DomainObject.Predmet.StrankaFormatedWithAdressOIB>
    <izvorni_sadrzaj> Porezna uprava Područni ured Čakovec, OIB 18683136487, O.Keršovanija 11, 40000 Čakovec zastupanog po punomoćniku Županijsko državno odvjetništvo u Varaždinu</izvorni_sadrzaj>
    <derivirana_varijabla naziv="DomainObject.Predmet.StrankaFormatedWithAdressOIB_1"> Porezna uprava Područni ured Čakovec, OIB 18683136487, O.Keršovanija 11, 40000 Čakovec zastupanog po punomoćniku Županijsko državno odvjetništvo u Varaždinu</derivirana_varijabla>
  </DomainObject.Predmet.StrankaFormatedWithAdressOIB>
  <DomainObject.Predmet.StrankaWithAdress>
    <izvorni_sadrzaj>Porezna uprava Područni ured Čakovec O.Keršovanija 11,40000 Čakovec</izvorni_sadrzaj>
    <derivirana_varijabla naziv="DomainObject.Predmet.StrankaWithAdress_1">Porezna uprava Područni ured Čakovec O.Keršovanija 11,40000 Čakovec</derivirana_varijabla>
  </DomainObject.Predmet.StrankaWithAdress>
  <DomainObject.Predmet.StrankaWithAdressOIB>
    <izvorni_sadrzaj>Porezna uprava Područni ured Čakovec, OIB 18683136487, O.Keršovanija 11,40000 Čakovec</izvorni_sadrzaj>
    <derivirana_varijabla naziv="DomainObject.Predmet.StrankaWithAdressOIB_1">Porezna uprava Područni ured Čakovec, OIB 18683136487, O.Keršovanija 11,40000 Čakovec</derivirana_varijabla>
  </DomainObject.Predmet.StrankaWithAdressOIB>
  <DomainObject.Predmet.StrankaNazivFormated>
    <izvorni_sadrzaj>Porezna uprava Područni ured Čakovec</izvorni_sadrzaj>
    <derivirana_varijabla naziv="DomainObject.Predmet.StrankaNazivFormated_1">Porezna uprava Područni ured Čakovec</derivirana_varijabla>
  </DomainObject.Predmet.StrankaNazivFormated>
  <DomainObject.Predmet.StrankaNazivFormatedOIB>
    <izvorni_sadrzaj>Porezna uprava Područni ured Čakovec, OIB 18683136487</izvorni_sadrzaj>
    <derivirana_varijabla naziv="DomainObject.Predmet.StrankaNazivFormatedOIB_1">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4722927.55</izvorni_sadrzaj>
    <derivirana_varijabla naziv="DomainObject.Predmet.TrenutnaVrijednost_1">4722927.55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Čakovec zastupanog po punomoćniku Županijsko državno odvjetništvo u Varaždinu</item>
    </izvorni_sadrzaj>
    <derivirana_varijabla naziv="DomainObject.Predmet.StrankaListFormated_1">
      <item>Porezna uprava Područni ured Čakovec zastupanog po punomoćniku Županijsko državno odvjetništvo u Varaždinu</item>
    </derivirana_varijabla>
  </DomainObject.Predmet.StrankaListFormated>
  <DomainObject.Predmet.StrankaListFormatedOIB>
    <izvorni_sadrzaj>
      <item>Porezna uprava Područni ured Čakovec, OIB 18683136487 zastupanog po punomoćniku Županijsko državno odvjetništvo u Varaždinu</item>
    </izvorni_sadrzaj>
    <derivirana_varijabla naziv="DomainObject.Predmet.StrankaListFormatedOIB_1">
      <item>Porezna uprava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Čakovec, O.Keršovanija 11, 40000 Čakovec zastupanog po punomoćniku Županijsko državno odvjetništvo u Varaždinu</item>
    </izvorni_sadrzaj>
    <derivirana_varijabla naziv="DomainObject.Predmet.StrankaListFormatedWithAdress_1">
      <item>Porezna uprava Područni ured Čakovec, O.Keršovanija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Čakovec, OIB 18683136487, O.Keršovanija 11, 40000 Čakovec zastupanog po punomoćniku Županijsko državno odvjetništvo u Varaždinu</item>
    </izvorni_sadrzaj>
    <derivirana_varijabla naziv="DomainObject.Predmet.StrankaListFormatedWithAdressOIB_1">
      <item>Porezna uprava Područni ured Čakovec, OIB 18683136487, O.Keršovanija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Čakovec</item>
    </izvorni_sadrzaj>
    <derivirana_varijabla naziv="DomainObject.Predmet.StrankaListNazivFormated_1">
      <item>Porezna uprava Područni ured Čakovec</item>
    </derivirana_varijabla>
  </DomainObject.Predmet.StrankaListNazivFormated>
  <DomainObject.Predmet.StrankaListNazivFormatedOIB>
    <izvorni_sadrzaj>
      <item>Porezna uprava Područni ured Čakovec, OIB 18683136487</item>
    </izvorni_sadrzaj>
    <derivirana_varijabla naziv="DomainObject.Predmet.StrankaListNazivFormatedOIB_1">
      <item>Porezna uprava Područni ured Čakovec, OIB 18683136487</item>
    </derivirana_varijabla>
  </DomainObject.Predmet.StrankaListNazivFormatedOIB>
  <DomainObject.Predmet.ProtuStrankaListFormated>
    <izvorni_sadrzaj>
      <item>Nenad Pikl</item>
    </izvorni_sadrzaj>
    <derivirana_varijabla naziv="DomainObject.Predmet.ProtuStrankaListFormated_1">
      <item>Nenad Pikl</item>
    </derivirana_varijabla>
  </DomainObject.Predmet.ProtuStrankaListFormated>
  <DomainObject.Predmet.ProtuStrankaListFormatedOIB>
    <izvorni_sadrzaj>
      <item>Nenad Pikl, OIB 15732746978</item>
    </izvorni_sadrzaj>
    <derivirana_varijabla naziv="DomainObject.Predmet.ProtuStrankaListFormatedOIB_1">
      <item>Nenad Pikl, OIB 15732746978</item>
    </derivirana_varijabla>
  </DomainObject.Predmet.ProtuStrankaListFormatedOIB>
  <DomainObject.Predmet.ProtuStrankaListFormatedWithAdress>
    <izvorni_sadrzaj>
      <item>Nenad Pikl, Preloška 147, 40000 Čakovec</item>
    </izvorni_sadrzaj>
    <derivirana_varijabla naziv="DomainObject.Predmet.ProtuStrankaListFormatedWithAdress_1">
      <item>Nenad Pikl, Preloška 147, 40000 Čakovec</item>
    </derivirana_varijabla>
  </DomainObject.Predmet.ProtuStrankaListFormatedWithAdress>
  <DomainObject.Predmet.ProtuStrankaListFormatedWithAdressOIB>
    <izvorni_sadrzaj>
      <item>Nenad Pikl, OIB 15732746978, Preloška 147, 40000 Čakovec</item>
    </izvorni_sadrzaj>
    <derivirana_varijabla naziv="DomainObject.Predmet.ProtuStrankaListFormatedWithAdressOIB_1">
      <item>Nenad Pikl, OIB 15732746978, Preloška 147, 40000 Čakovec</item>
    </derivirana_varijabla>
  </DomainObject.Predmet.ProtuStrankaListFormatedWithAdressOIB>
  <DomainObject.Predmet.ProtuStrankaListNazivFormated>
    <izvorni_sadrzaj>
      <item>Nenad Pikl</item>
    </izvorni_sadrzaj>
    <derivirana_varijabla naziv="DomainObject.Predmet.ProtuStrankaListNazivFormated_1">
      <item>Nenad Pikl</item>
    </derivirana_varijabla>
  </DomainObject.Predmet.ProtuStrankaListNazivFormated>
  <DomainObject.Predmet.ProtuStrankaListNazivFormatedOIB>
    <izvorni_sadrzaj>
      <item>Nenad Pikl, OIB 15732746978</item>
    </izvorni_sadrzaj>
    <derivirana_varijabla naziv="DomainObject.Predmet.ProtuStrankaListNazivFormatedOIB_1">
      <item>Nenad Pikl, OIB 15732746978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OstaliListFormated_1"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OstaliListFormated>
  <DomainObject.Predmet.OstaliListFormatedOIB>
    <izvorni_sadrzaj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izvorni_sadrzaj>
    <derivirana_varijabla naziv="DomainObject.Predmet.OstaliListFormatedOIB_1"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  <item>Čakovečki mlinovi, dioničko društvo za proizvodnju i promet prehrambenih proizvoda,Čakovec, Mlinska 1, 40000 Čakovec</item>
    </izvorni_sadrzaj>
    <derivirana_varijabla naziv="DomainObject.Predmet.OstaliListFormatedWithAdress_1"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  <item>Čakovečki mlinovi, dioničko društvo za proizvodnju i promet prehrambenih proizvoda,Čakovec, Mlinska 1, 40000 Čakovec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  <item>Čakovečki mlinovi, dioničko društvo za proizvodnju i promet prehrambenih proizvoda,Čakovec, OIB 20262622069, Mlinska 1, 40000 Čakovec</item>
    </izvorni_sadrzaj>
    <derivirana_varijabla naziv="DomainObject.Predmet.OstaliListFormatedWithAdressOIB_1"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  <item>Čakovečki mlinovi, dioničko društvo za proizvodnju i promet prehrambenih proizvoda,Čakovec, OIB 20262622069, Mlinska 1, 40000 Čakovec</item>
    </derivirana_varijabla>
  </DomainObject.Predmet.OstaliListFormatedWithAdressOIB>
  <DomainObject.Predmet.OstaliListNazivFormated>
    <izvorni_sadrzaj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OstaliListNazivFormated_1"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OstaliListNazivFormated>
  <DomainObject.Predmet.OstaliListNazivFormatedOIB>
    <izvorni_sadrzaj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izvorni_sadrzaj>
    <derivirana_varijabla naziv="DomainObject.Predmet.OstaliListNazivFormatedOIB_1"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>St-291/2014-115</izvorni_sadrzaj>
    <derivirana_varijabla naziv="DomainObject.PoslovniBrojDokumenta_1">St-291/2014-115</derivirana_varijabla>
  </DomainObject.PoslovniBrojDokumenta>
  <DomainObject.Predmet.StrankaIDrugi>
    <izvorni_sadrzaj>Porezna uprava Područni ured Čakovec</izvorni_sadrzaj>
    <derivirana_varijabla naziv="DomainObject.Predmet.StrankaIDrugi_1">Porezna uprava Područni ured Čakovec</derivirana_varijabla>
  </DomainObject.Predmet.StrankaIDrugi>
  <DomainObject.Predmet.ProtustrankaIDrugi>
    <izvorni_sadrzaj>Nenad Pikl</izvorni_sadrzaj>
    <derivirana_varijabla naziv="DomainObject.Predmet.ProtustrankaIDrugi_1">Nenad Pikl</derivirana_varijabla>
  </DomainObject.Predmet.ProtustrankaIDrugi>
  <DomainObject.Predmet.StrankaIDrugiAdressOIB>
    <izvorni_sadrzaj>Porezna uprava Područni ured Čakovec, OIB 18683136487, O.Keršovanija 11, 40000 Čakovec</izvorni_sadrzaj>
    <derivirana_varijabla naziv="DomainObject.Predmet.StrankaIDrugiAdressOIB_1">Porezna uprava Područni ured Čakovec, OIB 18683136487, O.Keršovanija 11, 40000 Čakovec</derivirana_varijabla>
  </DomainObject.Predmet.StrankaIDrugiAdressOIB>
  <DomainObject.Predmet.ProtustrankaIDrugiAdressOIB>
    <izvorni_sadrzaj>Nenad Pikl, OIB 15732746978, Preloška 147, 40000 Čakovec</izvorni_sadrzaj>
    <derivirana_varijabla naziv="DomainObject.Predmet.ProtustrankaIDrugiAdressOIB_1">Nenad Pikl, OIB 15732746978, Preloška 147,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SudioniciListNaziv_1"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SudioniciListNaziv>
  <DomainObject.Predmet.SudioniciListAdressOIB>
    <izvorni_sadrzaj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  <item>Čakovečki mlinovi, dioničko društvo za proizvodnju i promet prehrambenih proizvoda,Čakovec, OIB 20262622069, Mlinska 1,40000 Čakovec</item>
    </izvorni_sadrzaj>
    <derivirana_varijabla naziv="DomainObject.Predmet.SudioniciListAdressOIB_1"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  <item>Čakovečki mlinovi, dioničko društvo za proizvodnju i promet prehrambenih proizvoda,Čakovec, OIB 20262622069, Mlinska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15732746978</item>
      <item>, OIB null</item>
      <item>, OIB 14036333877</item>
      <item>, OIB 08163835361</item>
      <item>, OIB 02535697732</item>
      <item>, OIB 21146522885</item>
      <item>, OIB 20262622069</item>
    </izvorni_sadrzaj>
    <derivirana_varijabla naziv="DomainObject.Predmet.SudioniciListNazivOIB_1">
      <item>, OIB 18683136487</item>
      <item>, OIB 15732746978</item>
      <item>, OIB null</item>
      <item>, OIB 14036333877</item>
      <item>, OIB 08163835361</item>
      <item>, OIB 02535697732</item>
      <item>, OIB 21146522885</item>
      <item>, OIB 20262622069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E33642-A399-481C-9C29-9498C3A99A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2134</properties:Characters>
  <properties:Lines>86</properties:Lines>
  <properties:Paragraphs>31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2017-11-09T08:18:00Z</cp:lastPrinted>
  <dcterms:modified xmlns:xsi="http://www.w3.org/2001/XMLSchema-instance" xsi:type="dcterms:W3CDTF">2017-11-09T08:19:00Z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St-291/2014-115 / Odluka - Zaključak - određeno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