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6808" w14:paraId="8ba6808" w:rsidRDefault="005F5FF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5FF8" w:rsidP="005F5FF8" w:rsidR="005F5FF8">
      <w:pPr>
        <w:pStyle w:val="Bezproreda"/>
      </w:pPr>
    </w:p>
    <w:p w:rsidRDefault="005F5FF8" w:rsidP="005F5FF8" w:rsidR="005F5FF8">
      <w:pPr>
        <w:pStyle w:val="Bezproreda"/>
      </w:pPr>
    </w:p>
    <w:p w:rsidRDefault="005F5FF8" w:rsidP="005F5FF8" w:rsidR="00AE649C">
      <w:pPr>
        <w:pStyle w:val="Bezproreda"/>
      </w:pPr>
      <w:r>
        <w:t xml:space="preserve">      Republika Hrvatska</w:t>
      </w:r>
    </w:p>
    <w:p w:rsidRDefault="005F5FF8" w:rsidP="005F5FF8" w:rsidR="005F5FF8">
      <w:pPr>
        <w:pStyle w:val="Bezproreda"/>
      </w:pPr>
      <w:r>
        <w:t>Trgovački sud u Bjelovaru</w:t>
      </w:r>
    </w:p>
    <w:p w:rsidRDefault="005F5FF8" w:rsidP="005F5FF8" w:rsidR="005F5FF8" w:rsidRPr="005F5FF8">
      <w:pPr>
        <w:pStyle w:val="Bezproreda"/>
        <w:rPr>
          <w:sz w:val="18"/>
          <w:szCs w:val="18"/>
        </w:rPr>
      </w:pPr>
      <w:r w:rsidRPr="005F5FF8">
        <w:rPr>
          <w:sz w:val="18"/>
          <w:szCs w:val="18"/>
        </w:rPr>
        <w:t>Bjelovar, Šetalište dr. I. Lebovića 42</w:t>
      </w:r>
    </w:p>
    <w:p w:rsidRDefault="005F5FF8" w:rsidP="005F5FF8" w:rsidR="005F5FF8">
      <w:pPr>
        <w:pStyle w:val="Bezproreda"/>
        <w:jc w:val="right"/>
      </w:pPr>
      <w:r>
        <w:t>Poslovni broj: 6 St-145/2018-10</w:t>
      </w:r>
    </w:p>
    <w:p w:rsidRDefault="005F5FF8" w:rsidP="005F5FF8" w:rsidR="005F5FF8">
      <w:pPr>
        <w:rPr>
          <w:rFonts w:hAnsi="Times New Roman" w:ascii="Times New Roman"/>
        </w:rPr>
      </w:pPr>
    </w:p>
    <w:p w:rsidRDefault="005F5FF8" w:rsidP="005F5FF8" w:rsidR="005F5FF8">
      <w:pPr>
        <w:rPr>
          <w:rFonts w:hAnsi="Times New Roman" w:ascii="Times New Roman"/>
        </w:rPr>
      </w:pPr>
    </w:p>
    <w:p w:rsidRDefault="005F5FF8" w:rsidP="005F5FF8" w:rsidR="005F5FF8">
      <w:pPr>
        <w:rPr>
          <w:rFonts w:hAnsi="Times New Roman" w:ascii="Times New Roman"/>
        </w:rPr>
      </w:pPr>
    </w:p>
    <w:p w:rsidRDefault="005F5FF8" w:rsidP="005F5FF8" w:rsidR="005F5FF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F5FF8" w:rsidP="005F5FF8" w:rsidR="005F5FF8">
      <w:pPr>
        <w:jc w:val="center"/>
        <w:rPr>
          <w:rFonts w:hAnsi="Times New Roman" w:ascii="Times New Roman"/>
        </w:rPr>
      </w:pPr>
    </w:p>
    <w:p w:rsidRDefault="005F5FF8" w:rsidP="005F5FF8" w:rsidR="005F5FF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5F5FF8" w:rsidP="005F5FF8" w:rsidR="005F5FF8">
      <w:pPr>
        <w:rPr>
          <w:rFonts w:hAnsi="Times New Roman" w:ascii="Times New Roman"/>
        </w:rPr>
      </w:pPr>
    </w:p>
    <w:p w:rsidRDefault="005F5FF8" w:rsidP="005F5FF8" w:rsidR="005F5FF8">
      <w:pPr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VICTORIA INVEST d.o.o. za proizvodnju, građenje, turizam, ugostiteljstvo, trgovinu i usluge, Virovitica, Trg bana Josipa Jelačića 7, MBS: 010080811, OIB: 15948138185, 4. prosinca 2018.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F5FF8" w:rsidP="005F5FF8" w:rsidR="005F5FF8">
      <w:pPr>
        <w:jc w:val="center"/>
        <w:rPr>
          <w:rFonts w:hAnsi="Times New Roman" w:ascii="Times New Roman"/>
          <w:b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1. Obustavlja se skraćeni stečajni postupak.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Sud će posebnim rješenjem odlučiti o prijedlogu vjerovnika za pokretanje stečajnog postupka.</w:t>
      </w: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F5FF8" w:rsidP="005F5FF8" w:rsidR="005F5FF8">
      <w:pPr>
        <w:jc w:val="both"/>
        <w:rPr>
          <w:rFonts w:hAnsi="Times New Roman" w:ascii="Times New Roman"/>
          <w:b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poslovni broj St-145/2018-2 od 12. travnja 2018., koji je objavljen na mrežnoj stranici e-Oglasna ploča Trgovačkog suda u Bjelovaru 12. travnja 2018., među ostalim pozvao vjerovnike da u roku od 45 dana od objave oglasa na mrežnoj stranci e-Oglasna ploča sudova prelože otvaranje stečajnog postupka nad dužnikom.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Republika Hrvatska je 25. svibnja 2018. kao vjerovnik podnijela prijedlog za otvaranje stečajnog postupka nad dužnikom, a prijedlog za otvaranje stečajnog postupka nad dužnikom su kao vjerovnici podnijeli i Fond za zaštitu okoliša i energetsku učinkovitost (prijedlog od 15. svibnja 2018.) te Raiffeisenbank Austria d.d. Zagreb (prijedlog od 6. kolovoza 2018.).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Pravomoćnim rješenjem Trgovačkog suda u Bjelovaru poslovni broj St-145/2018-8 od 24. listopada 2018. odbačen je kao nedopušten prijedlog vjerovnika Fond za zaštitu okoliša i energetsku učinkovitost, Zagreb jer taj vjerovnik nije u roku od 8 dana od dana dostave zaključka platio predujam i dodatni iznos predujma, dok je pravomoćnim rješenjem Trgovačkog suda u Bjelovaru poslovni broj St-145/2018-9 od 24. listopada 2018. odbačen kao nedopušten prijedlog vjerovnika Raiffeisenbank Austria d.d. Zagreb, jer je prijedlog tog </w:t>
      </w:r>
      <w:r>
        <w:rPr>
          <w:rFonts w:hAnsi="Times New Roman" w:ascii="Times New Roman"/>
        </w:rPr>
        <w:lastRenderedPageBreak/>
        <w:t xml:space="preserve">vjerovnika podnesen izvan roka od 45 dana od objave oglasa na mrežnoj stranici e-Oglasne ploče Trgovačkog suda u Bjelovaru. 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Budući da je Republika Hrvatska kao vjerovnik u zakonskom roku podnijela prijedlog za otvaranje stečajnog postupka nad dužnikom, nisu ispunjene pretpostavke za istodobno otvaranje i zaključenje skraćenog stečajnog postupka u smislu odredbe čl. 431. Stečajnog zakona ("Narodne novine" broj 71/15 i 104/17– dalje: SZ).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ind w:firstLine="708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Stoga je skraćeni stečajni postupak nad dužnikom obustavljen i na temelju odredbe čl. 433. SZ riješeno je kao u izreci.</w:t>
      </w:r>
      <w:r>
        <w:rPr>
          <w:rFonts w:hAnsi="Times New Roman" w:ascii="Times New Roman"/>
          <w:b/>
        </w:rPr>
        <w:tab/>
      </w: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F5FF8" w:rsidP="005F5FF8" w:rsidR="005F5FF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4. prosinca 2018..</w:t>
      </w:r>
    </w:p>
    <w:p w:rsidRDefault="005F5FF8" w:rsidP="005F5FF8" w:rsidR="005F5FF8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    </w:t>
      </w: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Suzana Sabljić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5F5FF8" w:rsidP="005F5FF8" w:rsidR="005F5F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>
      <w:pPr>
        <w:jc w:val="both"/>
        <w:rPr>
          <w:rFonts w:hAnsi="Times New Roman" w:ascii="Times New Roman"/>
        </w:rPr>
      </w:pPr>
    </w:p>
    <w:p w:rsidRDefault="005F5FF8" w:rsidP="005F5FF8" w:rsidR="005F5FF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F5FF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9124163"/>
      <w:docPartObj>
        <w:docPartGallery w:val="Page Numbers (Top of Page)"/>
        <w:docPartUnique/>
      </w:docPartObj>
    </w:sdtPr>
    <w:sdtContent>
      <w:p w:rsidRDefault="005F5FF8" w:rsidP="005F5FF8" w:rsidR="005F5FF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F5FF8" w:rsidP="005F5FF8" w:rsidR="005F5FF8">
    <w:pPr>
      <w:pStyle w:val="Bezproreda"/>
      <w:jc w:val="right"/>
    </w:pPr>
    <w:r>
      <w:t>Poslovni broj: 6 St-145/2018-10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FF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5FF8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5FF8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92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St-145/2018-10</izvorni_sadrzaj>
    <derivirana_varijabla naziv="DomainObject.Oznaka_1">St-145/2018-10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INVEST d.o.o. za proizvodnju, građenje, turizam, ugostiteljstvo, trgovinu i usluge</izvorni_sadrzaj>
    <derivirana_varijabla naziv="DomainObject.Predmet.ProtustrankaFormated_1">  VICTORIA INVEST d.o.o. za proizvodnju, građenje, turizam, ugostiteljstvo, trgovinu i usluge</derivirana_varijabla>
  </DomainObject.Predmet.ProtustrankaFormated>
  <DomainObject.Predmet.ProtustrankaFormatedOIB>
    <izvorni_sadrzaj>  VICTORIA INVEST d.o.o. za proizvodnju, građenje, turizam, ugostiteljstvo, trgovinu i usluge, OIB 15948138185</izvorni_sadrzaj>
    <derivirana_varijabla naziv="DomainObject.Predmet.ProtustrankaFormatedOIB_1">  VICTORIA INVEST d.o.o. za proizvodnju, građenje, turizam, ugostiteljstvo, trgovinu i usluge, OIB 15948138185</derivirana_varijabla>
  </DomainObject.Predmet.ProtustrankaFormatedOIB>
  <DomainObject.Predmet.ProtustrankaFormatedWithAdress>
    <izvorni_sadrzaj> VICTORIA INVEST d.o.o. za proizvodnju, građenje, turizam, ugostiteljstvo, trgovinu i usluge, Trg bana Josipa Jelačića 7, 33000 Virovitica</izvorni_sadrzaj>
    <derivirana_varijabla naziv="DomainObject.Predmet.ProtustrankaFormatedWithAdress_1"> VICTORIA INVEST d.o.o. za proizvodnju, građenje, turizam, ugostiteljstvo, trgovinu i usluge, Trg bana Josipa Jelačića 7, 33000 Virovitica</derivirana_varijabla>
  </DomainObject.Predmet.ProtustrankaFormatedWithAdress>
  <DomainObject.Predmet.ProtustrankaFormatedWithAdressOIB>
    <izvorni_sadrzaj> VICTORIA INVEST d.o.o. za proizvodnju, građenje, turizam, ugostiteljstvo, trgovinu i usluge, OIB 15948138185, Trg bana Josipa Jelačića 7, 33000 Virovitica</izvorni_sadrzaj>
    <derivirana_varijabla naziv="DomainObject.Predmet.ProtustrankaFormatedWithAdressOIB_1"> VICTORIA INVEST d.o.o. za proizvodnju, građenje, turizam, ugostiteljstvo, trgovinu i usluge, OIB 15948138185, Trg bana Josipa Jelačića 7, 33000 Virovitica</derivirana_varijabla>
  </DomainObject.Predmet.ProtustrankaFormatedWithAdressOIB>
  <DomainObject.Predmet.ProtustrankaWithAdress>
    <izvorni_sadrzaj>VICTORIA INVEST d.o.o. za proizvodnju, građenje, turizam, ugostiteljstvo, trgovinu i usluge Trg bana Josipa Jelačića 7, 33000 Virovitica</izvorni_sadrzaj>
    <derivirana_varijabla naziv="DomainObject.Predmet.ProtustrankaWithAdress_1">VICTORIA INVEST d.o.o. za proizvodnju, građenje, turizam, ugostiteljstvo, trgovinu i usluge Trg bana Josipa Jelačića 7, 33000 Virovitica</derivirana_varijabla>
  </DomainObject.Predmet.ProtustrankaWithAdress>
  <DomainObject.Predmet.ProtustrankaWithAdressOIB>
    <izvorni_sadrzaj>VICTORIA INVEST d.o.o. za proizvodnju, građenje, turizam, ugostiteljstvo, trgovinu i usluge, OIB 15948138185, Trg bana Josipa Jelačića 7, 33000 Virovitica</izvorni_sadrzaj>
    <derivirana_varijabla naziv="DomainObject.Predmet.ProtustrankaWithAdressOIB_1">VICTORIA INVEST d.o.o. za proizvodnju, građenje, turizam, ugostiteljstvo, trgovinu i usluge, OIB 15948138185, Trg bana Josipa Jelačića 7, 33000 Virovitica</derivirana_varijabla>
  </DomainObject.Predmet.ProtustrankaWithAdressOIB>
  <DomainObject.Predmet.ProtustrankaNazivFormated>
    <izvorni_sadrzaj>VICTORIA INVEST d.o.o. za proizvodnju, građenje, turizam, ugostiteljstvo, trgovinu i usluge</izvorni_sadrzaj>
    <derivirana_varijabla naziv="DomainObject.Predmet.ProtustrankaNazivFormated_1">VICTORIA INVEST d.o.o. za proizvodnju, građenje, turizam, ugostiteljstvo, trgovinu i usluge</derivirana_varijabla>
  </DomainObject.Predmet.ProtustrankaNazivFormated>
  <DomainObject.Predmet.ProtustrankaNazivFormatedOIB>
    <izvorni_sadrzaj>VICTORIA INVEST d.o.o. za proizvodnju, građenje, turizam, ugostiteljstvo, trgovinu i usluge, OIB 15948138185</izvorni_sadrzaj>
    <derivirana_varijabla naziv="DomainObject.Predmet.ProtustrankaNazivFormatedOIB_1">VICTORIA INVEST d.o.o. za proizvodnju, građenje, turizam, ugostiteljstvo, trgovinu i usluge, OIB 15948138185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izvorni_sadrzaj>
    <derivirana_varijabla naziv="DomainObject.Predmet.StrankaFormated_1"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derivirana_varijabla>
  </DomainObject.Predmet.StrankaFormated>
  <DomainObject.Predmet.StrankaFormatedOIB>
    <izvorni_sadrzaj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izvorni_sadrzaj>
    <derivirana_varijabla naziv="DomainObject.Predmet.StrankaFormatedOIB_1"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izvorni_sadrzaj>
    <derivirana_varijabla naziv="DomainObject.Predmet.StrankaFormatedWithAdress_1"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izvorni_sadrzaj>
    <derivirana_varijabla naziv="DomainObject.Predmet.StrankaWithAdress_1"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derivirana_varijabla>
  </DomainObject.Predmet.StrankaWithAdressOIB>
  <DomainObject.Predmet.StrankaNazivFormated>
    <izvorni_sadrzaj>FINA, RC ZAGREB, Podružnica BJELOVAR,Fond za zaštitu okoliša i energetsku učinkovitost,REPUBLIKA HRVATSKA, Ministarstvo financija, Carinska uprava, Područni carinski ured Osijek,Raiffeisenbank Austria d.d.</izvorni_sadrzaj>
    <derivirana_varijabla naziv="DomainObject.Predmet.StrankaNazivFormated_1">FINA, RC ZAGREB, Podružnica BJELOVAR,Fond za zaštitu okoliša i energetsku učinkovitost,REPUBLIKA HRVATSKA, Ministarstvo financija, Carinska uprava, Područni carinski ured Osijek,Raiffeisenbank Austria d.d.</derivirana_varijabla>
  </DomainObject.Predmet.StrankaNazivFormated>
  <DomainObject.Predmet.StrankaNazivFormatedOIB>
    <izvorni_sadrzaj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izvorni_sadrzaj>
    <derivirana_varijabla naziv="DomainObject.Predmet.StrankaNazivFormatedOIB_1"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izvorni_sadrzaj>
    <derivirana_varijabla naziv="DomainObject.Predmet.StrankaListFormated_1"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izvorni_sadrzaj>
    <derivirana_varijabla naziv="DomainObject.Predmet.StrankaList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izvorni_sadrzaj>
    <derivirana_varijabla naziv="DomainObject.Predmet.StrankaListNazivFormated_1"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derivirana_varijabla>
  </DomainObject.Predmet.StrankaListNazivFormatedOIB>
  <DomainObject.Predmet.ProtuStrankaListFormated>
    <izvorni_sadrzaj>
      <item>VICTORIA INVEST d.o.o. za proizvodnju, građenje, turizam, ugostiteljstvo, trgovinu i usluge</item>
    </izvorni_sadrzaj>
    <derivirana_varijabla naziv="DomainObject.Predmet.ProtuStrankaListFormated_1">
      <item>VICTORIA INVEST d.o.o. za proizvodnju, građenje, turizam, ugostiteljstvo, trgovinu i usluge</item>
    </derivirana_varijabla>
  </DomainObject.Predmet.ProtuStrankaListFormated>
  <DomainObject.Predmet.ProtuStrankaListFormatedOIB>
    <izvorni_sadrzaj>
      <item>VICTORIA INVEST d.o.o. za proizvodnju, građenje, turizam, ugostiteljstvo, trgovinu i usluge, OIB 15948138185</item>
    </izvorni_sadrzaj>
    <derivirana_varijabla naziv="DomainObject.Predmet.ProtuStrankaListFormatedOIB_1">
      <item>VICTORIA INVEST d.o.o. za proizvodnju, građenje, turizam, ugostiteljstvo, trgovinu i usluge, OIB 15948138185</item>
    </derivirana_varijabla>
  </DomainObject.Predmet.ProtuStrankaListFormatedOIB>
  <DomainObject.Predmet.ProtuStrankaListFormatedWithAdress>
    <izvorni_sadrzaj>
      <item>VICTORIA INVEST d.o.o. za proizvodnju, građenje, turizam, ugostiteljstvo, trgovinu i usluge, Trg bana Josipa Jelačića 7, 33000 Virovitica</item>
    </izvorni_sadrzaj>
    <derivirana_varijabla naziv="DomainObject.Predmet.ProtuStrankaListFormatedWithAdress_1">
      <item>VICTORIA INVEST d.o.o. za proizvodnju, građenje, turizam, ugostiteljstvo, trgovinu i usluge, Trg bana Josipa Jelačića 7, 33000 Virovitica</item>
    </derivirana_varijabla>
  </DomainObject.Predmet.ProtuStrankaListFormatedWithAdress>
  <DomainObject.Predmet.ProtuStrankaListFormatedWithAdressOIB>
    <izvorni_sadrzaj>
      <item>VICTORIA INVEST d.o.o. za proizvodnju, građenje, turizam, ugostiteljstvo, trgovinu i usluge, OIB 15948138185, Trg bana Josipa Jelačića 7, 33000 Virovitica</item>
    </izvorni_sadrzaj>
    <derivirana_varijabla naziv="DomainObject.Predmet.ProtuStrankaListFormatedWithAdressOIB_1">
      <item>VICTORIA INVEST d.o.o. za proizvodnju, građenje, turizam, ugostiteljstvo, trgovinu i usluge, OIB 15948138185, Trg bana Josipa Jelačića 7, 33000 Virovitica</item>
    </derivirana_varijabla>
  </DomainObject.Predmet.ProtuStrankaListFormatedWithAdressOIB>
  <DomainObject.Predmet.ProtuStrankaListNazivFormated>
    <izvorni_sadrzaj>
      <item>VICTORIA INVEST d.o.o. za proizvodnju, građenje, turizam, ugostiteljstvo, trgovinu i usluge</item>
    </izvorni_sadrzaj>
    <derivirana_varijabla naziv="DomainObject.Predmet.ProtuStrankaListNazivFormated_1">
      <item>VICTORIA INVEST d.o.o. za proizvodnju, građenje, turizam, ugostiteljstvo, trgovinu i usluge</item>
    </derivirana_varijabla>
  </DomainObject.Predmet.ProtuStrankaListNazivFormated>
  <DomainObject.Predmet.ProtuStrankaListNazivFormatedOIB>
    <izvorni_sadrzaj>
      <item>VICTORIA INVEST d.o.o. za proizvodnju, građenje, turizam, ugostiteljstvo, trgovinu i usluge, OIB 15948138185</item>
    </izvorni_sadrzaj>
    <derivirana_varijabla naziv="DomainObject.Predmet.ProtuStrankaListNazivFormatedOIB_1">
      <item>VICTORIA INVEST d.o.o. za proizvodnju, građenje, turizam, ugostiteljstvo, trgovinu i usluge, OIB 15948138185</item>
    </derivirana_varijabla>
  </DomainObject.Predmet.ProtuStrankaListNazivFormatedOIB>
  <DomainObject.Predmet.OstaliListFormated>
    <izvorni_sadrzaj>
      <item>DRAGAN MRĐEN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_1">
      <item>DRAGAN MRĐEN</item>
      <item>Županijsko državno odvjetništvo u Bjelovaru punomoćnik sudionika u postupku REPUBLIKA HRVATSKA, Ministarstvo financija, Carinska uprava, Područni carinski ured Osijek</item>
    </derivirana_varijabla>
  </DomainObject.Predmet.OstaliListFormated>
  <DomainObject.Predmet.OstaliListFormatedOIB>
    <izvorni_sadrzaj>
      <item>DRAGAN MRĐEN, OIB 06324453890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OIB_1">
      <item>DRAGAN MRĐEN, OIB 06324453890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OIB>
  <DomainObject.Predmet.OstaliListFormatedWithAdress>
    <izvorni_sadrzaj>
      <item>DRAGAN MRĐEN, Ulica Božidara Magovca 45, 10000 Zagreb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WithAdress_1">
      <item>DRAGAN MRĐEN, Ulica Božidara Magovca 45, 10000 Zagreb</item>
      <item>Županijsko državno odvjetništvo u Bjelovaru punomoćnik sudionika u postupku REPUBLIKA HRVATSKA, Ministarstvo financija, Carinska uprava, Područni carinski ured Osijek</item>
    </derivirana_varijabla>
  </DomainObject.Predmet.OstaliListFormatedWithAdress>
  <DomainObject.Predmet.OstaliListFormatedWithAdressOIB>
    <izvorni_sadrzaj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WithAdressOIB_1"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WithAdressOIB>
  <DomainObject.Predmet.OstaliListNazivFormated>
    <izvorni_sadrzaj>
      <item>DRAGAN MRĐEN</item>
      <item>Županijsko državno odvjetništvo u Bjelovaru</item>
    </izvorni_sadrzaj>
    <derivirana_varijabla naziv="DomainObject.Predmet.OstaliListNazivFormated_1">
      <item>DRAGAN MRĐEN</item>
      <item>Županijsko državno odvjetništvo u Bjelovaru</item>
    </derivirana_varijabla>
  </DomainObject.Predmet.OstaliListNazivFormated>
  <DomainObject.Predmet.OstaliListNazivFormatedOIB>
    <izvorni_sadrzaj>
      <item>DRAGAN MRĐEN, OIB 06324453890</item>
      <item>Županijsko državno odvjetništvo u Bjelovaru, OIB 86821435474</item>
    </izvorni_sadrzaj>
    <derivirana_varijabla naziv="DomainObject.Predmet.OstaliListNazivFormatedOIB_1">
      <item>DRAGAN MRĐEN, OIB 06324453890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St-145/2018-10</izvorni_sadrzaj>
    <derivirana_varijabla naziv="DomainObject.PoslovniBrojDokumenta_1">St-145/2018-10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VICTORIA INVEST d.o.o. za proizvodnju, građenje, turizam, ugostiteljstvo, trgovinu i usluge</izvorni_sadrzaj>
    <derivirana_varijabla naziv="DomainObject.Predmet.ProtustrankaIDrugi_1">VICTORIA INVEST d.o.o. za proizvodnju, građenje, turizam, ugostiteljstvo,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VICTORIA INVEST d.o.o. za proizvodnju, građenje, turizam, ugostiteljstvo, trgovinu i usluge, OIB 15948138185, Trg bana Josipa Jelačića 7, 33000 Virovitica</izvorni_sadrzaj>
    <derivirana_varijabla naziv="DomainObject.Predmet.ProtustrankaIDrugiAdressOIB_1">VICTORIA INVEST d.o.o. za proizvodnju, građenje, turizam, ugostiteljstvo, trgovinu i usluge, OIB 15948138185, Trg bana Josipa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izvorni_sadrzaj>
    <derivirana_varijabla naziv="DomainObject.Predmet.SudioniciListNaziv_1"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derivirana_varijabla>
  </DomainObject.Predmet.SudioniciListNaziv>
  <DomainObject.Predmet.SudioniciListAdressOIB>
    <izvorni_sadrzaj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izvorni_sadrzaj>
    <derivirana_varijabla naziv="DomainObject.Predmet.SudioniciListAdressOIB_1"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70465-8477-4CAA-9B40-3E173849E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2460</properties:Characters>
  <properties:Lines>79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2018-12-04T11:41:00Z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St-145/2018-10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