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c21c1" w14:paraId="44c21c1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AF2DC4">
        <w:rPr>
          <w:szCs w:val="24"/>
        </w:rPr>
        <w:t>94</w:t>
      </w:r>
      <w:r w:rsidR="00537728">
        <w:rPr>
          <w:szCs w:val="24"/>
        </w:rPr>
        <w:t>/</w:t>
      </w:r>
      <w:r w:rsidR="00B8373D">
        <w:rPr>
          <w:szCs w:val="24"/>
        </w:rPr>
        <w:t>1</w:t>
      </w:r>
      <w:r w:rsidR="00F47A8D">
        <w:rPr>
          <w:szCs w:val="24"/>
        </w:rPr>
        <w:t>6</w:t>
      </w:r>
      <w:r w:rsidR="00B8373D">
        <w:rPr>
          <w:szCs w:val="24"/>
        </w:rPr>
        <w:t>-</w:t>
      </w:r>
      <w:r w:rsidR="00537728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B334BF">
        <w:t xml:space="preserve">ika </w:t>
      </w:r>
      <w:r w:rsidR="00AF2DC4">
        <w:t xml:space="preserve">ROLO-SUN j.d.o.o., Cirkovljan, Donja </w:t>
      </w:r>
      <w:r w:rsidR="00537728">
        <w:t>17</w:t>
      </w:r>
      <w:r w:rsidR="000F77CF">
        <w:t>, OIB:</w:t>
      </w:r>
      <w:r w:rsidR="00AF2DC4">
        <w:t xml:space="preserve"> 27094619159</w:t>
      </w:r>
      <w:r w:rsidR="00117205">
        <w:t>,</w:t>
      </w:r>
      <w:r w:rsidR="0072008E">
        <w:t xml:space="preserve"> </w:t>
      </w:r>
      <w:r w:rsidR="007D3B29">
        <w:t xml:space="preserve">dana </w:t>
      </w:r>
      <w:r w:rsidR="00537728">
        <w:rPr>
          <w:szCs w:val="24"/>
        </w:rPr>
        <w:t>30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AF2DC4" w:rsidRPr="00AF2DC4">
        <w:t xml:space="preserve"> </w:t>
      </w:r>
      <w:r w:rsidR="00157585">
        <w:t>ROLO-SUN j.d.o.o.</w:t>
      </w:r>
      <w:r w:rsidR="00AF2DC4">
        <w:t>, Cirkovljan, Donja 17, OIB: 27094619159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537728">
        <w:rPr>
          <w:szCs w:val="24"/>
        </w:rPr>
        <w:t>30</w:t>
      </w:r>
      <w:r w:rsidR="007D3B29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B334BF">
        <w:rPr>
          <w:szCs w:val="24"/>
        </w:rPr>
        <w:t>14,0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9E38BA" w:rsidP="00CE3446" w:rsidR="00537728">
      <w:pPr>
        <w:jc w:val="both"/>
      </w:pPr>
      <w:r>
        <w:rPr>
          <w:szCs w:val="24"/>
        </w:rPr>
        <w:t xml:space="preserve">            </w:t>
      </w:r>
      <w:r w:rsidR="00DF4B3F">
        <w:rPr>
          <w:szCs w:val="24"/>
        </w:rPr>
        <w:t xml:space="preserve">II </w:t>
      </w:r>
      <w:r w:rsidR="007A75CE" w:rsidRPr="00964C7D">
        <w:rPr>
          <w:szCs w:val="24"/>
        </w:rPr>
        <w:t xml:space="preserve">Zaključuje se stečajni postupak nad stečajnim </w:t>
      </w:r>
      <w:r w:rsidR="00181080">
        <w:rPr>
          <w:szCs w:val="24"/>
        </w:rPr>
        <w:t xml:space="preserve">dužnikom </w:t>
      </w:r>
      <w:r w:rsidR="00157585">
        <w:t>ROLO-SUN j.d.o.o.,</w:t>
      </w:r>
      <w:r w:rsidR="00AF2DC4">
        <w:t xml:space="preserve"> Cirkovljan, Donja 17, OIB: 27094619159.</w:t>
      </w:r>
    </w:p>
    <w:p w:rsidRDefault="00AF2DC4" w:rsidP="00CE3446" w:rsidR="00AF2DC4">
      <w:pPr>
        <w:jc w:val="both"/>
      </w:pPr>
    </w:p>
    <w:p w:rsidRDefault="00DF4B3F" w:rsidP="00B32D5B" w:rsidR="00B32D5B" w:rsidRPr="00962A57">
      <w:pPr>
        <w:ind w:firstLine="708"/>
        <w:jc w:val="both"/>
      </w:pPr>
      <w:r w:rsidRPr="00962A57">
        <w:t>III Za stečajnog upravitelja imenuje se</w:t>
      </w:r>
      <w:r w:rsidR="00AE176B">
        <w:t xml:space="preserve"> </w:t>
      </w:r>
      <w:r w:rsidR="00B32D5B">
        <w:t>Ivan Gjurašić, Petrinjska 28, Zagreb, OIB: 66025260916.</w:t>
      </w:r>
    </w:p>
    <w:p w:rsidRDefault="00F5752F" w:rsidP="00B334BF" w:rsidR="00F5752F" w:rsidRPr="00962A57">
      <w:pPr>
        <w:ind w:firstLine="708"/>
        <w:jc w:val="both"/>
      </w:pPr>
    </w:p>
    <w:p w:rsidRDefault="007A75CE" w:rsidP="0008238A" w:rsidR="007A75CE" w:rsidRPr="00964C7D">
      <w:pPr>
        <w:ind w:firstLine="708"/>
        <w:jc w:val="both"/>
        <w:rPr>
          <w:szCs w:val="24"/>
        </w:rPr>
      </w:pPr>
      <w:r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</w:t>
      </w:r>
      <w:r w:rsidR="009E569B" w:rsidRPr="009E569B">
        <w:t xml:space="preserve"> </w:t>
      </w:r>
      <w:r w:rsidR="00B334BF">
        <w:t>dužnik</w:t>
      </w:r>
      <w:r w:rsidR="00AF2DC4" w:rsidRPr="00AF2DC4">
        <w:t xml:space="preserve"> </w:t>
      </w:r>
      <w:r w:rsidR="00157585">
        <w:t>ROLO-SUN j.d.o.o.,</w:t>
      </w:r>
      <w:r w:rsidR="00AF2DC4">
        <w:t xml:space="preserve"> Cirkovljan, Donja 17, OIB: 27094619159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AF2DC4">
        <w:rPr>
          <w:szCs w:val="24"/>
        </w:rPr>
        <w:t>20</w:t>
      </w:r>
      <w:r w:rsidR="00F47A8D">
        <w:rPr>
          <w:szCs w:val="24"/>
        </w:rPr>
        <w:t>. siječnja</w:t>
      </w:r>
      <w:r w:rsidR="00B8373D">
        <w:rPr>
          <w:szCs w:val="24"/>
        </w:rPr>
        <w:t xml:space="preserve"> 201</w:t>
      </w:r>
      <w:r w:rsidR="00F47A8D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AF2DC4">
        <w:rPr>
          <w:szCs w:val="24"/>
        </w:rPr>
        <w:t>30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AF2DC4" w:rsidR="00F93AE2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</w:p>
    <w:p w:rsidRDefault="00352996" w:rsidP="000723B1" w:rsidR="00352996">
      <w:pPr>
        <w:rPr>
          <w:szCs w:val="24"/>
        </w:rPr>
      </w:pPr>
    </w:p>
    <w:p w:rsidRDefault="00492BE3" w:rsidP="00492BE3" w:rsidR="00492BE3"/>
    <w:p w:rsidRDefault="00492BE3" w:rsidP="000F77CF" w:rsidR="00492BE3">
      <w:pPr>
        <w:rPr>
          <w:szCs w:val="24"/>
        </w:rPr>
      </w:pPr>
    </w:p>
    <w:p w:rsidRDefault="00492BE3" w:rsidP="000F77CF" w:rsidR="00492BE3">
      <w:pPr>
        <w:rPr>
          <w:szCs w:val="24"/>
        </w:rPr>
      </w:pPr>
      <w:r>
        <w:rPr>
          <w:szCs w:val="24"/>
        </w:rPr>
        <w:t xml:space="preserve"> </w:t>
      </w:r>
    </w:p>
    <w:p w:rsidRDefault="00BF401D" w:rsidP="00BF401D" w:rsidR="00BF401D">
      <w:pPr>
        <w:rPr>
          <w:szCs w:val="22"/>
        </w:rPr>
      </w:pPr>
    </w:p>
    <w:p w:rsidRDefault="00BF401D" w:rsidP="00C06E09" w:rsidR="00BF401D">
      <w:pPr>
        <w:rPr>
          <w:szCs w:val="24"/>
        </w:rPr>
      </w:pPr>
    </w:p>
    <w:p w:rsidRDefault="00B7038C" w:rsidP="00964C7D" w:rsidR="00B7038C">
      <w:pPr>
        <w:rPr>
          <w:szCs w:val="24"/>
        </w:rPr>
      </w:pPr>
    </w:p>
    <w:p w:rsidRDefault="00352996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157585">
        <w:t>ROLO-SUN j.d.o.o.,</w:t>
      </w:r>
      <w:r w:rsidR="00AF2DC4">
        <w:t xml:space="preserve"> Cirkovljan, Donja 17</w:t>
      </w:r>
    </w:p>
    <w:p w:rsidRDefault="00964C7D" w:rsidP="00DF4B3F" w:rsidR="00B375FC" w:rsidRPr="005D055D">
      <w:pPr>
        <w:numPr>
          <w:ilvl w:val="0"/>
          <w:numId w:val="1"/>
        </w:numPr>
        <w:rPr>
          <w:szCs w:val="24"/>
        </w:rPr>
      </w:pPr>
      <w:r w:rsidRPr="005D055D">
        <w:rPr>
          <w:szCs w:val="24"/>
        </w:rPr>
        <w:t>S</w:t>
      </w:r>
      <w:r w:rsidR="007A75CE" w:rsidRPr="005D055D">
        <w:rPr>
          <w:szCs w:val="24"/>
        </w:rPr>
        <w:t>udski registar ovog suda radi zabilježbe (odmah</w:t>
      </w:r>
      <w:r w:rsidR="00836343" w:rsidRPr="005D055D">
        <w:rPr>
          <w:szCs w:val="24"/>
        </w:rPr>
        <w:t xml:space="preserve"> i nakon pravomoćnosti</w:t>
      </w:r>
      <w:r w:rsidR="007A75CE" w:rsidRPr="005D055D">
        <w:rPr>
          <w:szCs w:val="24"/>
        </w:rPr>
        <w:t>)</w:t>
      </w:r>
      <w:r w:rsidR="00DF4B3F" w:rsidRPr="005D055D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D110C3">
        <w:rPr>
          <w:szCs w:val="24"/>
        </w:rPr>
        <w:t>rn</w:t>
      </w:r>
      <w:r w:rsidR="00254B4A">
        <w:rPr>
          <w:szCs w:val="24"/>
        </w:rPr>
        <w:t xml:space="preserve">a Hrvatska, </w:t>
      </w:r>
      <w:r w:rsidR="00AF2DC4">
        <w:rPr>
          <w:szCs w:val="24"/>
        </w:rPr>
        <w:t>Ispostava Čakovec, O. Keršovanija 11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B32D5B">
        <w:t>Ivan Gjurašić, Petrinjska 28, Zagreb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8E4BD0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271" w:rsidP="007A75CE" w:rsidR="00406271">
      <w:r>
        <w:separator/>
      </w:r>
    </w:p>
  </w:endnote>
  <w:endnote w:id="0" w:type="continuationSeparator">
    <w:p w:rsidRDefault="00406271" w:rsidP="007A75CE" w:rsidR="00406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271" w:rsidP="007A75CE" w:rsidR="00406271">
      <w:r>
        <w:separator/>
      </w:r>
    </w:p>
  </w:footnote>
  <w:footnote w:id="0" w:type="continuationSeparator">
    <w:p w:rsidRDefault="00406271" w:rsidP="007A75CE" w:rsidR="004062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D7111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AF2DC4">
      <w:t>94</w:t>
    </w:r>
    <w:r w:rsidR="00537728">
      <w:t>/</w:t>
    </w:r>
    <w:r w:rsidR="00B8373D">
      <w:t>1</w:t>
    </w:r>
    <w:r w:rsidR="00F47A8D">
      <w:t>6</w:t>
    </w:r>
    <w:r w:rsidR="00B8373D">
      <w:t>-</w:t>
    </w:r>
    <w:r w:rsidR="00537728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38D5"/>
    <w:rsid w:val="000571E3"/>
    <w:rsid w:val="00064E14"/>
    <w:rsid w:val="00066F97"/>
    <w:rsid w:val="000723B1"/>
    <w:rsid w:val="0008238A"/>
    <w:rsid w:val="000B15A6"/>
    <w:rsid w:val="000B4A20"/>
    <w:rsid w:val="000E1119"/>
    <w:rsid w:val="000E225A"/>
    <w:rsid w:val="000F77CF"/>
    <w:rsid w:val="00105993"/>
    <w:rsid w:val="00117205"/>
    <w:rsid w:val="00126612"/>
    <w:rsid w:val="00157585"/>
    <w:rsid w:val="00181080"/>
    <w:rsid w:val="00182D43"/>
    <w:rsid w:val="001D7A01"/>
    <w:rsid w:val="001E69F5"/>
    <w:rsid w:val="00202C23"/>
    <w:rsid w:val="00207089"/>
    <w:rsid w:val="00254B4A"/>
    <w:rsid w:val="00255595"/>
    <w:rsid w:val="002707C9"/>
    <w:rsid w:val="0028731D"/>
    <w:rsid w:val="002A6059"/>
    <w:rsid w:val="002B657B"/>
    <w:rsid w:val="002D464C"/>
    <w:rsid w:val="00352996"/>
    <w:rsid w:val="00373154"/>
    <w:rsid w:val="003742C8"/>
    <w:rsid w:val="00375932"/>
    <w:rsid w:val="003770E9"/>
    <w:rsid w:val="0037785D"/>
    <w:rsid w:val="00385E66"/>
    <w:rsid w:val="003B5155"/>
    <w:rsid w:val="003E2AE0"/>
    <w:rsid w:val="003E49A3"/>
    <w:rsid w:val="00406271"/>
    <w:rsid w:val="00423959"/>
    <w:rsid w:val="004448AE"/>
    <w:rsid w:val="00467EEF"/>
    <w:rsid w:val="00492BE3"/>
    <w:rsid w:val="00497129"/>
    <w:rsid w:val="004A1245"/>
    <w:rsid w:val="004C1E71"/>
    <w:rsid w:val="004C399F"/>
    <w:rsid w:val="004E20AA"/>
    <w:rsid w:val="004F1199"/>
    <w:rsid w:val="00510F59"/>
    <w:rsid w:val="00525276"/>
    <w:rsid w:val="00525C45"/>
    <w:rsid w:val="00531356"/>
    <w:rsid w:val="00537728"/>
    <w:rsid w:val="00550447"/>
    <w:rsid w:val="00581316"/>
    <w:rsid w:val="005A0B24"/>
    <w:rsid w:val="005B2BAA"/>
    <w:rsid w:val="005B616A"/>
    <w:rsid w:val="005D055D"/>
    <w:rsid w:val="005E1673"/>
    <w:rsid w:val="005E243D"/>
    <w:rsid w:val="0063224D"/>
    <w:rsid w:val="006523AF"/>
    <w:rsid w:val="0065647B"/>
    <w:rsid w:val="0068190F"/>
    <w:rsid w:val="00693CD2"/>
    <w:rsid w:val="006C0013"/>
    <w:rsid w:val="006C1AAA"/>
    <w:rsid w:val="006D4F7F"/>
    <w:rsid w:val="006F25A8"/>
    <w:rsid w:val="00704110"/>
    <w:rsid w:val="0072008E"/>
    <w:rsid w:val="007247FE"/>
    <w:rsid w:val="00735822"/>
    <w:rsid w:val="00736EF3"/>
    <w:rsid w:val="00741660"/>
    <w:rsid w:val="00763E61"/>
    <w:rsid w:val="00764DFA"/>
    <w:rsid w:val="007A75CE"/>
    <w:rsid w:val="007B0DF7"/>
    <w:rsid w:val="007B10CE"/>
    <w:rsid w:val="007B1EB3"/>
    <w:rsid w:val="007D2071"/>
    <w:rsid w:val="007D3B29"/>
    <w:rsid w:val="007F2D48"/>
    <w:rsid w:val="00807802"/>
    <w:rsid w:val="00830F43"/>
    <w:rsid w:val="008354B4"/>
    <w:rsid w:val="00836343"/>
    <w:rsid w:val="008472A3"/>
    <w:rsid w:val="00883F85"/>
    <w:rsid w:val="00897C06"/>
    <w:rsid w:val="008A024C"/>
    <w:rsid w:val="008A49F0"/>
    <w:rsid w:val="008D374C"/>
    <w:rsid w:val="008E4BD0"/>
    <w:rsid w:val="00907951"/>
    <w:rsid w:val="00925951"/>
    <w:rsid w:val="00933038"/>
    <w:rsid w:val="00940790"/>
    <w:rsid w:val="00943931"/>
    <w:rsid w:val="009463BE"/>
    <w:rsid w:val="00952385"/>
    <w:rsid w:val="009600A4"/>
    <w:rsid w:val="00962A57"/>
    <w:rsid w:val="00963C9F"/>
    <w:rsid w:val="00964C7D"/>
    <w:rsid w:val="00965CA8"/>
    <w:rsid w:val="00976596"/>
    <w:rsid w:val="00980482"/>
    <w:rsid w:val="009A5985"/>
    <w:rsid w:val="009B1CCB"/>
    <w:rsid w:val="009D0C5B"/>
    <w:rsid w:val="009D3AB2"/>
    <w:rsid w:val="009E38BA"/>
    <w:rsid w:val="009E569B"/>
    <w:rsid w:val="009E6198"/>
    <w:rsid w:val="009F7651"/>
    <w:rsid w:val="00A51306"/>
    <w:rsid w:val="00A56BA2"/>
    <w:rsid w:val="00A87D55"/>
    <w:rsid w:val="00A92369"/>
    <w:rsid w:val="00AB5C89"/>
    <w:rsid w:val="00AC5AD3"/>
    <w:rsid w:val="00AE176B"/>
    <w:rsid w:val="00AE3548"/>
    <w:rsid w:val="00AF2DC4"/>
    <w:rsid w:val="00AF4959"/>
    <w:rsid w:val="00B32D5B"/>
    <w:rsid w:val="00B334BF"/>
    <w:rsid w:val="00B34567"/>
    <w:rsid w:val="00B375FC"/>
    <w:rsid w:val="00B7038C"/>
    <w:rsid w:val="00B7280D"/>
    <w:rsid w:val="00B81C47"/>
    <w:rsid w:val="00B8373D"/>
    <w:rsid w:val="00BD362E"/>
    <w:rsid w:val="00BE6F91"/>
    <w:rsid w:val="00BF351A"/>
    <w:rsid w:val="00BF401D"/>
    <w:rsid w:val="00BF5CAE"/>
    <w:rsid w:val="00C06E09"/>
    <w:rsid w:val="00C102AA"/>
    <w:rsid w:val="00C21BCF"/>
    <w:rsid w:val="00C42684"/>
    <w:rsid w:val="00C42AB9"/>
    <w:rsid w:val="00C63D07"/>
    <w:rsid w:val="00C7158A"/>
    <w:rsid w:val="00C74EBF"/>
    <w:rsid w:val="00C80BBE"/>
    <w:rsid w:val="00C83918"/>
    <w:rsid w:val="00CA719C"/>
    <w:rsid w:val="00CB6ECB"/>
    <w:rsid w:val="00CD7111"/>
    <w:rsid w:val="00CE3446"/>
    <w:rsid w:val="00CE36F2"/>
    <w:rsid w:val="00CF63B6"/>
    <w:rsid w:val="00D0242F"/>
    <w:rsid w:val="00D110C3"/>
    <w:rsid w:val="00D508D6"/>
    <w:rsid w:val="00D65D0F"/>
    <w:rsid w:val="00D70733"/>
    <w:rsid w:val="00D7256A"/>
    <w:rsid w:val="00DB4EB7"/>
    <w:rsid w:val="00DB5167"/>
    <w:rsid w:val="00DE74D9"/>
    <w:rsid w:val="00DF005B"/>
    <w:rsid w:val="00DF4B3F"/>
    <w:rsid w:val="00E40B4A"/>
    <w:rsid w:val="00E52704"/>
    <w:rsid w:val="00E54D43"/>
    <w:rsid w:val="00E57E15"/>
    <w:rsid w:val="00EA5D61"/>
    <w:rsid w:val="00EB5764"/>
    <w:rsid w:val="00EF0330"/>
    <w:rsid w:val="00F0497A"/>
    <w:rsid w:val="00F2561D"/>
    <w:rsid w:val="00F25845"/>
    <w:rsid w:val="00F47A8D"/>
    <w:rsid w:val="00F50578"/>
    <w:rsid w:val="00F5752F"/>
    <w:rsid w:val="00F6594B"/>
    <w:rsid w:val="00F807F3"/>
    <w:rsid w:val="00F93AE2"/>
    <w:rsid w:val="00F9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2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7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70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7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7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27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7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70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7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7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58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St-94/2016-5</izvorni_sadrzaj>
    <derivirana_varijabla naziv="DomainObject.Oznaka_1">St-94/2016-5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2016.</izvorni_sadrzaj>
    <derivirana_varijabla naziv="DomainObject.Predmet.DatumRjesavanja_1">30.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St-94/2016</izvorni_sadrzaj>
    <derivirana_varijabla naziv="DomainObject.Predmet.OznakaBroj_1">St-94/2016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ROLO-SUN jednostavno društvo s ograničenom odgovornošću za proizvodnju, trgovinu i usluge</izvorni_sadrzaj>
    <derivirana_varijabla naziv="DomainObject.Predmet.ProtustrankaFormated_1">  ROLO-SUN jednostavno društvo s ograničenom odgovornošću za proizvodnju, trgovinu i usluge</derivirana_varijabla>
  </DomainObject.Predmet.ProtustrankaFormated>
  <DomainObject.Predmet.ProtustrankaFormatedOIB>
    <izvorni_sadrzaj>  ROLO-SUN jednostavno društvo s ograničenom odgovornošću za proizvodnju, trgovinu i usluge, OIB 27094619159</izvorni_sadrzaj>
    <derivirana_varijabla naziv="DomainObject.Predmet.ProtustrankaFormatedOIB_1">  ROLO-SUN jednostavno društvo s ograničenom odgovornošću za proizvodnju, trgovinu i usluge, OIB 27094619159</derivirana_varijabla>
  </DomainObject.Predmet.ProtustrankaFormatedOIB>
  <DomainObject.Predmet.ProtustrankaFormatedWithAdress>
    <izvorni_sadrzaj> ROLO-SUN jednostavno društvo s ograničenom odgovornošću za proizvodnju, trgovinu i usluge, Donja 17, 40323 Cirkovljan</izvorni_sadrzaj>
    <derivirana_varijabla naziv="DomainObject.Predmet.ProtustrankaFormatedWithAdress_1"> ROLO-SUN jednostavno društvo s ograničenom odgovornošću za proizvodnju, trgovinu i usluge, Donja 17, 40323 Cirkovljan</derivirana_varijabla>
  </DomainObject.Predmet.ProtustrankaFormatedWithAdress>
  <DomainObject.Predmet.ProtustrankaFormatedWithAdressOIB>
    <izvorni_sadrzaj> ROLO-SUN jednostavno društvo s ograničenom odgovornošću za proizvodnju, trgovinu i usluge, OIB 27094619159, Donja 17, 40323 Cirkovljan</izvorni_sadrzaj>
    <derivirana_varijabla naziv="DomainObject.Predmet.ProtustrankaFormatedWithAdressOIB_1"> ROLO-SUN jednostavno društvo s ograničenom odgovornošću za proizvodnju, trgovinu i usluge, OIB 27094619159, Donja 17, 40323 Cirkovljan</derivirana_varijabla>
  </DomainObject.Predmet.ProtustrankaFormatedWithAdressOIB>
  <DomainObject.Predmet.ProtustrankaWithAdress>
    <izvorni_sadrzaj>ROLO-SUN jednostavno društvo s ograničenom odgovornošću za proizvodnju, trgovinu i usluge Donja 17, 40323 Cirkovljan</izvorni_sadrzaj>
    <derivirana_varijabla naziv="DomainObject.Predmet.ProtustrankaWithAdress_1">ROLO-SUN jednostavno društvo s ograničenom odgovornošću za proizvodnju, trgovinu i usluge Donja 17, 40323 Cirkovljan</derivirana_varijabla>
  </DomainObject.Predmet.ProtustrankaWithAdress>
  <DomainObject.Predmet.ProtustrankaWithAdressOIB>
    <izvorni_sadrzaj>ROLO-SUN jednostavno društvo s ograničenom odgovornošću za proizvodnju, trgovinu i usluge, OIB 27094619159, Donja 17, 40323 Cirkovljan</izvorni_sadrzaj>
    <derivirana_varijabla naziv="DomainObject.Predmet.ProtustrankaWithAdressOIB_1">ROLO-SUN jednostavno društvo s ograničenom odgovornošću za proizvodnju, trgovinu i usluge, OIB 27094619159, Donja 17, 40323 Cirkovljan</derivirana_varijabla>
  </DomainObject.Predmet.ProtustrankaWithAdressOIB>
  <DomainObject.Predmet.ProtustrankaNazivFormated>
    <izvorni_sadrzaj>ROLO-SUN jednostavno društvo s ograničenom odgovornošću za proizvodnju, trgovinu i usluge</izvorni_sadrzaj>
    <derivirana_varijabla naziv="DomainObject.Predmet.ProtustrankaNazivFormated_1">ROLO-SUN jednostavno društvo s ograničenom odgovornošću za proizvodnju, trgovinu i usluge</derivirana_varijabla>
  </DomainObject.Predmet.ProtustrankaNazivFormated>
  <DomainObject.Predmet.ProtustrankaNazivFormatedOIB>
    <izvorni_sadrzaj>ROLO-SUN jednostavno društvo s ograničenom odgovornošću za proizvodnju, trgovinu i usluge, OIB 27094619159</izvorni_sadrzaj>
    <derivirana_varijabla naziv="DomainObject.Predmet.ProtustrankaNazivFormatedOIB_1">ROLO-SUN jednostavno društvo s ograničenom odgovornošću za proizvodnju, trgovinu i usluge, OIB 27094619159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26546.55</izvorni_sadrzaj>
    <derivirana_varijabla naziv="DomainObject.Predmet.TrenutnaVrijednost_1">26546.55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ROLO-SUN jednostavno društvo s ograničenom odgovornošću za proizvodnju, trgovinu i usluge</item>
    </izvorni_sadrzaj>
    <derivirana_varijabla naziv="DomainObject.Predmet.ProtuStrankaListFormated_1">
      <item>ROLO-SUN jednostavno društvo s ograničenom odgovornošću za proizvodnju, trgovinu i usluge</item>
    </derivirana_varijabla>
  </DomainObject.Predmet.ProtuStrankaListFormated>
  <DomainObject.Predmet.ProtuStrankaListFormatedOIB>
    <izvorni_sadrzaj>
      <item>ROLO-SUN jednostavno društvo s ograničenom odgovornošću za proizvodnju, trgovinu i usluge, OIB 27094619159</item>
    </izvorni_sadrzaj>
    <derivirana_varijabla naziv="DomainObject.Predmet.ProtuStrankaListFormatedOIB_1">
      <item>ROLO-SUN jednostavno društvo s ograničenom odgovornošću za proizvodnju, trgovinu i usluge, OIB 27094619159</item>
    </derivirana_varijabla>
  </DomainObject.Predmet.ProtuStrankaListFormatedOIB>
  <DomainObject.Predmet.ProtuStrankaListFormatedWithAdress>
    <izvorni_sadrzaj>
      <item>ROLO-SUN jednostavno društvo s ograničenom odgovornošću za proizvodnju, trgovinu i usluge, Donja 17, 40323 Cirkovljan</item>
    </izvorni_sadrzaj>
    <derivirana_varijabla naziv="DomainObject.Predmet.ProtuStrankaListFormatedWithAdress_1">
      <item>ROLO-SUN jednostavno društvo s ograničenom odgovornošću za proizvodnju, trgovinu i usluge, Donja 17, 40323 Cirkovljan</item>
    </derivirana_varijabla>
  </DomainObject.Predmet.ProtuStrankaListFormatedWithAdress>
  <DomainObject.Predmet.ProtuStrankaListFormatedWithAdressOIB>
    <izvorni_sadrzaj>
      <item>ROLO-SUN jednostavno društvo s ograničenom odgovornošću za proizvodnju, trgovinu i usluge, OIB 27094619159, Donja 17, 40323 Cirkovljan</item>
    </izvorni_sadrzaj>
    <derivirana_varijabla naziv="DomainObject.Predmet.ProtuStrankaListFormatedWithAdressOIB_1">
      <item>ROLO-SUN jednostavno društvo s ograničenom odgovornošću za proizvodnju, trgovinu i usluge, OIB 27094619159, Donja 17, 40323 Cirkovljan</item>
    </derivirana_varijabla>
  </DomainObject.Predmet.ProtuStrankaListFormatedWithAdressOIB>
  <DomainObject.Predmet.ProtuStrankaListNazivFormated>
    <izvorni_sadrzaj>
      <item>ROLO-SUN jednostavno društvo s ograničenom odgovornošću za proizvodnju, trgovinu i usluge</item>
    </izvorni_sadrzaj>
    <derivirana_varijabla naziv="DomainObject.Predmet.ProtuStrankaListNazivFormated_1">
      <item>ROLO-SUN jednostavno društvo s ograničenom odgovornošću za proizvodnju, trgovinu i usluge</item>
    </derivirana_varijabla>
  </DomainObject.Predmet.ProtuStrankaListNazivFormated>
  <DomainObject.Predmet.ProtuStrankaListNazivFormatedOIB>
    <izvorni_sadrzaj>
      <item>ROLO-SUN jednostavno društvo s ograničenom odgovornošću za proizvodnju, trgovinu i usluge, OIB 27094619159</item>
    </izvorni_sadrzaj>
    <derivirana_varijabla naziv="DomainObject.Predmet.ProtuStrankaListNazivFormatedOIB_1">
      <item>ROLO-SUN jednostavno društvo s ograničenom odgovornošću za proizvodnju, trgovinu i usluge, OIB 27094619159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>St-94/2016-5</izvorni_sadrzaj>
    <derivirana_varijabla naziv="DomainObject.PoslovniBrojDokumenta_1">St-94/2016-5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ROLO-SUN jednostavno društvo s ograničenom odgovornošću za proizvodnju, trgovinu i usluge</izvorni_sadrzaj>
    <derivirana_varijabla naziv="DomainObject.Predmet.ProtustrankaIDrugi_1">ROLO-SUN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ROLO-SUN jednostavno društvo s ograničenom odgovornošću za proizvodnju, trgovinu i usluge, OIB 27094619159, Donja 17, 40323 Cirkovljan</izvorni_sadrzaj>
    <derivirana_varijabla naziv="DomainObject.Predmet.ProtustrankaIDrugiAdressOIB_1">ROLO-SUN jednostavno društvo s ograničenom odgovornošću za proizvodnju, trgovinu i usluge, OIB 27094619159, Donja 17, 40323 Cirkovljan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2016.</izvorni_sadrzaj>
    <derivirana_varijabla naziv="DomainObject.Predmet.OdlukaRjesenje.DatumDonosenjaOdluke_1">30.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St-94/2016-5</izvorni_sadrzaj>
    <derivirana_varijabla naziv="DomainObject.Predmet.OdlukaRjesenje.Oznaka_1">St-94/2016-5</derivirana_varijabla>
  </DomainObject.Predmet.OdlukaRjesenje.Oznaka>
  <DomainObject.Predmet.SudioniciListNaziv>
    <izvorni_sadrzaj>
      <item>Financijska agencija</item>
      <item>ROLO-SUN jednostavno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ROLO-SUN jednostavno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ROLO-SUN jednostavno društvo s ograničenom odgovornošću za proizvodnju, trgovinu i usluge, OIB 27094619159, Donja 17,40323 Cirkovljan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ROLO-SUN jednostavno društvo s ograničenom odgovornošću za proizvodnju, trgovinu i usluge, OIB 27094619159, Donja 17,40323 Cirkovljan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27094619159</item>
      <item>, OIB null</item>
      <item>, OIB null</item>
    </izvorni_sadrzaj>
    <derivirana_varijabla naziv="DomainObject.Predmet.SudioniciListNazivOIB_1">
      <item>, OIB 85821130368</item>
      <item>, OIB 27094619159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2591</properties:Characters>
  <properties:Lines>86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2016-03-30T08:33:00Z</dcterms:created>
  <dc:creator>Ljubica Makovec</dc:creator>
  <cp:lastModifiedBy>Maja Marčec</cp:lastModifiedBy>
  <cp:lastPrinted>2016-03-30T09:46:00Z</cp:lastPrinted>
  <dcterms:modified xmlns:xsi="http://www.w3.org/2001/XMLSchema-instance" xsi:type="dcterms:W3CDTF">2016-03-30T11:15:00Z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St-94/2016-5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