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f4d8" w14:paraId="480f4d8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F87B29">
        <w:t>13</w:t>
      </w:r>
      <w:r w:rsidR="000A52DE">
        <w:t>/</w:t>
      </w:r>
      <w:r w:rsidR="007F1B4C">
        <w:t>20</w:t>
      </w:r>
      <w:r w:rsidR="00EF33B1">
        <w:t>16</w:t>
      </w:r>
      <w:r w:rsidRPr="001D58C0">
        <w:t>-</w:t>
      </w:r>
      <w:r w:rsidR="00C56D59">
        <w:t>89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F87B29">
        <w:t>AB NEKRETNINE I SAVJETOVANJE d.o.o. Zadar u stečaju, Andrije Hebranga 7, Zadar,</w:t>
      </w:r>
      <w:r w:rsidR="00F87B29" w:rsidRPr="00AD0D4A">
        <w:t xml:space="preserve"> OIB:</w:t>
      </w:r>
      <w:r w:rsidR="00F87B29">
        <w:t xml:space="preserve"> 14615710927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C56D59">
        <w:t>10</w:t>
      </w:r>
      <w:r w:rsidR="00EF33B1">
        <w:t xml:space="preserve">. </w:t>
      </w:r>
      <w:r w:rsidR="00C56D59">
        <w:t>listopada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F87B29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>da</w:t>
      </w:r>
      <w:r w:rsidR="00C56D59">
        <w:rPr>
          <w:szCs w:val="24"/>
        </w:rPr>
        <w:t xml:space="preserve"> izvijesti sud da li je </w:t>
      </w:r>
      <w:proofErr w:type="spellStart"/>
      <w:r w:rsidR="00C56D59">
        <w:rPr>
          <w:szCs w:val="24"/>
        </w:rPr>
        <w:t>Maroje</w:t>
      </w:r>
      <w:proofErr w:type="spellEnd"/>
      <w:r w:rsidR="00C56D59">
        <w:rPr>
          <w:szCs w:val="24"/>
        </w:rPr>
        <w:t xml:space="preserve"> </w:t>
      </w:r>
      <w:proofErr w:type="spellStart"/>
      <w:r w:rsidR="00C56D59">
        <w:rPr>
          <w:szCs w:val="24"/>
        </w:rPr>
        <w:t>Stjepović</w:t>
      </w:r>
      <w:proofErr w:type="spellEnd"/>
      <w:r w:rsidR="00C56D59">
        <w:rPr>
          <w:szCs w:val="24"/>
        </w:rPr>
        <w:t xml:space="preserve">, </w:t>
      </w:r>
      <w:proofErr w:type="spellStart"/>
      <w:r w:rsidR="00C56D59">
        <w:rPr>
          <w:szCs w:val="24"/>
        </w:rPr>
        <w:t>Preradovićeva</w:t>
      </w:r>
      <w:proofErr w:type="spellEnd"/>
      <w:r w:rsidR="00C56D59">
        <w:rPr>
          <w:szCs w:val="24"/>
        </w:rPr>
        <w:t xml:space="preserve"> 25, Zagreb, OIB:57640555089</w:t>
      </w:r>
      <w:r w:rsidR="00684CC3">
        <w:rPr>
          <w:szCs w:val="24"/>
        </w:rPr>
        <w:t xml:space="preserve"> </w:t>
      </w:r>
      <w:r w:rsidR="00C56D59">
        <w:rPr>
          <w:szCs w:val="24"/>
        </w:rPr>
        <w:t xml:space="preserve">uplatio jamčevinu u postupku unovčenja imovine stečajnog dužnika AB NEKRETNINE I SAVJETOVANJE d.o.o. Zadar a koju jamčevinu bi trebalo vratiti istom. Ovo stoga što je u predmet zaprimljen zahtjev </w:t>
      </w:r>
      <w:proofErr w:type="spellStart"/>
      <w:r w:rsidR="00C56D59">
        <w:rPr>
          <w:szCs w:val="24"/>
        </w:rPr>
        <w:t>Maroja</w:t>
      </w:r>
      <w:proofErr w:type="spellEnd"/>
      <w:r w:rsidR="00C56D59">
        <w:rPr>
          <w:szCs w:val="24"/>
        </w:rPr>
        <w:t xml:space="preserve"> </w:t>
      </w:r>
      <w:proofErr w:type="spellStart"/>
      <w:r w:rsidR="00C56D59">
        <w:rPr>
          <w:szCs w:val="24"/>
        </w:rPr>
        <w:t>Stjepovića</w:t>
      </w:r>
      <w:proofErr w:type="spellEnd"/>
      <w:r w:rsidR="00C56D59">
        <w:rPr>
          <w:szCs w:val="24"/>
        </w:rPr>
        <w:t xml:space="preserve"> kojim traži povrat jamčevine, a iz ostala je obavijest FINA-e o potrebi vračanja jamčevine.</w:t>
      </w:r>
      <w:r w:rsidR="00F87B29">
        <w:t xml:space="preserve"> 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C56D59">
        <w:t>10</w:t>
      </w:r>
      <w:r w:rsidR="00EF33B1">
        <w:t xml:space="preserve">. </w:t>
      </w:r>
      <w:r w:rsidR="00C56D59">
        <w:t>listopada</w:t>
      </w:r>
      <w:r w:rsidR="00473311">
        <w:t xml:space="preserve">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 w:rsidRPr="00F436CF">
      <w:r w:rsidRPr="00F436CF">
        <w:t>- Financijska agencija R</w:t>
      </w:r>
      <w:r w:rsidR="00F87B29">
        <w:t>C Split, putem e-oglasne ploče i putem e-maila,</w:t>
      </w:r>
    </w:p>
    <w:p w:rsidRDefault="001E203A" w:rsidP="003B0CC0" w:rsidR="001E203A" w:rsidRPr="00F436CF"/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2B630D"/>
    <w:rsid w:val="003B0CC0"/>
    <w:rsid w:val="00473311"/>
    <w:rsid w:val="005844DD"/>
    <w:rsid w:val="00591E71"/>
    <w:rsid w:val="00634638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56D59"/>
    <w:rsid w:val="00C8063F"/>
    <w:rsid w:val="00D57315"/>
    <w:rsid w:val="00E4250A"/>
    <w:rsid w:val="00E80F20"/>
    <w:rsid w:val="00E838F4"/>
    <w:rsid w:val="00ED679C"/>
    <w:rsid w:val="00EF33B1"/>
    <w:rsid w:val="00F369FC"/>
    <w:rsid w:val="00F436CF"/>
    <w:rsid w:val="00F87B29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880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2017-10-10T08:02:00Z</dcterms:created>
  <dc:creator>Martina Kalmeta</dc:creator>
  <cp:lastModifiedBy>Martina Kalmeta</cp:lastModifiedBy>
  <cp:lastPrinted>2017-08-30T09:37:00Z</cp:lastPrinted>
  <dcterms:modified xmlns:xsi="http://www.w3.org/2001/XMLSchema-instance" xsi:type="dcterms:W3CDTF">2017-10-10T11:51:00Z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