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6954" w14:paraId="0f66954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D57066">
        <w:t>9</w:t>
      </w:r>
      <w:r w:rsidR="00051187">
        <w:t>7/</w:t>
      </w:r>
      <w:r>
        <w:t>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</w:t>
      </w:r>
      <w:r w:rsidR="007D7BC7" w:rsidRPr="007D7BC7">
        <w:t xml:space="preserve"> H. L. JEWEL društvo s ograničenom odgovornošću za trgovinu i usluge – u likvidaciji, Zagreb, Gundulićeva 23, OIB 88964083234, MBS 080765345</w:t>
      </w:r>
      <w:r w:rsidR="00D57066" w:rsidRPr="00D57066">
        <w:t>,</w:t>
      </w:r>
      <w:r w:rsidR="00C97427">
        <w:t xml:space="preserve"> </w:t>
      </w:r>
      <w:r>
        <w:t xml:space="preserve">dana </w:t>
      </w:r>
      <w:r w:rsidR="00C071B1">
        <w:t>1</w:t>
      </w:r>
      <w:r w:rsidR="00D57066">
        <w:t>7.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7D7BC7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7D7BC7" w:rsidRPr="007D7BC7">
        <w:t xml:space="preserve"> H. L. JEWEL društvo s ograničenom odgovornošću za trgovinu i usluge – u likvidaciji, Zagreb, Gundulićeva 23, OIB 88964083234, MBS 080765345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C14A0" w:rsidR="007C14A0" w:rsidRPr="00B03FBD">
      <w:pPr>
        <w:pStyle w:val="Odlomakpopisa"/>
        <w:numPr>
          <w:ilvl w:val="0"/>
          <w:numId w:val="1"/>
        </w:numPr>
        <w:tabs>
          <w:tab w:pos="6195" w:val="left"/>
        </w:tabs>
      </w:pPr>
      <w:r>
        <w:t>Za stečajnog upravitelja imenuje se</w:t>
      </w:r>
      <w:r w:rsidR="00C071B1">
        <w:t xml:space="preserve"> </w:t>
      </w:r>
      <w:r w:rsidR="00342EF9">
        <w:t xml:space="preserve"> </w:t>
      </w:r>
      <w:r w:rsidR="007C14A0" w:rsidRPr="00B03FBD">
        <w:t>Ivan Gjurašić, Zagreb, Petrinjska 28, OIB 66025260916</w:t>
      </w:r>
      <w:r w:rsidR="007C14A0">
        <w:t>.</w:t>
      </w:r>
    </w:p>
    <w:p w:rsidRDefault="00B506CA" w:rsidP="00B506CA" w:rsidR="00B506CA">
      <w:pPr>
        <w:pStyle w:val="Odlomakpopisa"/>
      </w:pPr>
    </w:p>
    <w:p w:rsidRDefault="00B506CA" w:rsidP="007D7BC7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7D7BC7" w:rsidRPr="007D7BC7">
        <w:t xml:space="preserve"> H. L. JEWEL društvo s ograničenom odgovornošću za trgovinu i usluge – u likvidaciji, Zagreb, Gundulićeva 23, OIB 88964083234, MBS 080765345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57066">
        <w:t>1</w:t>
      </w:r>
      <w:r w:rsidR="007D7BC7">
        <w:t xml:space="preserve">6. veljače </w:t>
      </w:r>
      <w:r w:rsidR="002C604C">
        <w:t>2016</w:t>
      </w:r>
      <w:r>
        <w:t xml:space="preserve">. zahtjev za provedbu skraćenog stečajnog postupka nad dužnikom </w:t>
      </w:r>
      <w:r w:rsidR="007D7BC7" w:rsidRPr="007D7BC7">
        <w:t xml:space="preserve"> H. L. JEWEL društvo s ograničenom odgovornošću za trgovinu i usluge – u likvidaciji, Zagreb, Gundulićeva 23, OIB 88964083234, MBS 080765345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D57066">
        <w:t>6.</w:t>
      </w:r>
      <w:r>
        <w:t xml:space="preserve"> svibnja 2016. godine objavio oglas na mrežnoj stranici e-Oglasna ploča sudova pod poslovnim brojem St-1</w:t>
      </w:r>
      <w:r w:rsidR="002362E5">
        <w:t>2</w:t>
      </w:r>
      <w:r w:rsidR="00D57066">
        <w:t>9</w:t>
      </w:r>
      <w:r w:rsidR="007D7BC7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>1</w:t>
      </w:r>
      <w:r w:rsidR="00D57066">
        <w:t>7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B4C" w:rsidP="00F961D8" w:rsidR="00A10B4C">
      <w:r>
        <w:separator/>
      </w:r>
    </w:p>
  </w:endnote>
  <w:endnote w:id="0" w:type="continuationSeparator">
    <w:p w:rsidRDefault="00A10B4C" w:rsidP="00F961D8" w:rsidR="00A10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B4C" w:rsidP="00F961D8" w:rsidR="00A10B4C">
      <w:r>
        <w:separator/>
      </w:r>
    </w:p>
  </w:footnote>
  <w:footnote w:id="0" w:type="continuationSeparator">
    <w:p w:rsidRDefault="00A10B4C" w:rsidP="00F961D8" w:rsidR="00A10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622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D57066">
      <w:t>9</w:t>
    </w:r>
    <w:r w:rsidR="007D7BC7">
      <w:t>7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51187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581DBE"/>
    <w:rsid w:val="005C2B6B"/>
    <w:rsid w:val="005E2309"/>
    <w:rsid w:val="0066353D"/>
    <w:rsid w:val="006716FD"/>
    <w:rsid w:val="006C7D9B"/>
    <w:rsid w:val="00731C1A"/>
    <w:rsid w:val="0077014F"/>
    <w:rsid w:val="007C14A0"/>
    <w:rsid w:val="007D7BC7"/>
    <w:rsid w:val="008431F8"/>
    <w:rsid w:val="008D4169"/>
    <w:rsid w:val="008D61A3"/>
    <w:rsid w:val="009628B3"/>
    <w:rsid w:val="009664E4"/>
    <w:rsid w:val="009E1BBA"/>
    <w:rsid w:val="00A10B4C"/>
    <w:rsid w:val="00AB6233"/>
    <w:rsid w:val="00B506CA"/>
    <w:rsid w:val="00B51622"/>
    <w:rsid w:val="00C071B1"/>
    <w:rsid w:val="00C97427"/>
    <w:rsid w:val="00CC632A"/>
    <w:rsid w:val="00D12FDF"/>
    <w:rsid w:val="00D57066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 L. JEWEL d.o.o. - u likvidaciji</izvorni_sadrzaj>
    <derivirana_varijabla naziv="DomainObject.Predmet.ProtustrankaFormated_1">  H. L. JEWEL d.o.o. - u likvidaciji</derivirana_varijabla>
  </DomainObject.Predmet.ProtustrankaFormated>
  <DomainObject.Predmet.ProtustrankaFormatedOIB>
    <izvorni_sadrzaj>  H. L. JEWEL d.o.o. - u likvidaciji, OIB 88964083234</izvorni_sadrzaj>
    <derivirana_varijabla naziv="DomainObject.Predmet.ProtustrankaFormatedOIB_1">  H. L. JEWEL d.o.o. - u likvidaciji, OIB 88964083234</derivirana_varijabla>
  </DomainObject.Predmet.ProtustrankaFormatedOIB>
  <DomainObject.Predmet.ProtustrankaFormatedWithAdress>
    <izvorni_sadrzaj> H. L. JEWEL d.o.o. - u likvidaciji, Gundulićeva 23, 10000 Zagreb</izvorni_sadrzaj>
    <derivirana_varijabla naziv="DomainObject.Predmet.ProtustrankaFormatedWithAdress_1"> H. L. JEWEL d.o.o. - u likvidaciji, Gundulićeva 23, 10000 Zagreb</derivirana_varijabla>
  </DomainObject.Predmet.ProtustrankaFormatedWithAdress>
  <DomainObject.Predmet.ProtustrankaFormatedWithAdressOIB>
    <izvorni_sadrzaj> H. L. JEWEL d.o.o. - u likvidaciji, OIB 88964083234, Gundulićeva 23, 10000 Zagreb</izvorni_sadrzaj>
    <derivirana_varijabla naziv="DomainObject.Predmet.ProtustrankaFormatedWithAdressOIB_1"> H. L. JEWEL d.o.o. - u likvidaciji, OIB 88964083234, Gundulićeva 23, 10000 Zagreb</derivirana_varijabla>
  </DomainObject.Predmet.ProtustrankaFormatedWithAdressOIB>
  <DomainObject.Predmet.ProtustrankaWithAdress>
    <izvorni_sadrzaj>H. L. JEWEL d.o.o. - u likvidaciji Gundulićeva 23, 10000 Zagreb</izvorni_sadrzaj>
    <derivirana_varijabla naziv="DomainObject.Predmet.ProtustrankaWithAdress_1">H. L. JEWEL d.o.o. - u likvidaciji Gundulićeva 23, 10000 Zagreb</derivirana_varijabla>
  </DomainObject.Predmet.ProtustrankaWithAdress>
  <DomainObject.Predmet.ProtustrankaWithAdressOIB>
    <izvorni_sadrzaj>H. L. JEWEL d.o.o. - u likvidaciji, OIB 88964083234, Gundulićeva 23, 10000 Zagreb</izvorni_sadrzaj>
    <derivirana_varijabla naziv="DomainObject.Predmet.ProtustrankaWithAdressOIB_1">H. L. JEWEL d.o.o. - u likvidaciji, OIB 88964083234, Gundulićeva 23, 10000 Zagreb</derivirana_varijabla>
  </DomainObject.Predmet.ProtustrankaWithAdressOIB>
  <DomainObject.Predmet.ProtustrankaNazivFormated>
    <izvorni_sadrzaj>H. L. JEWEL d.o.o. - u likvidaciji</izvorni_sadrzaj>
    <derivirana_varijabla naziv="DomainObject.Predmet.ProtustrankaNazivFormated_1">H. L. JEWEL d.o.o. - u likvidaciji</derivirana_varijabla>
  </DomainObject.Predmet.ProtustrankaNazivFormated>
  <DomainObject.Predmet.ProtustrankaNazivFormatedOIB>
    <izvorni_sadrzaj>H. L. JEWEL d.o.o. - u likvidaciji, OIB 88964083234</izvorni_sadrzaj>
    <derivirana_varijabla naziv="DomainObject.Predmet.ProtustrankaNazivFormatedOIB_1">H. L. JEWEL d.o.o. - u likvidaciji, OIB 88964083234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 L. JEWEL d.o.o. - u likvidaciji</item>
    </izvorni_sadrzaj>
    <derivirana_varijabla naziv="DomainObject.Predmet.ProtuStrankaListFormated_1">
      <item>H. L. JEWEL d.o.o. - u likvidaciji</item>
    </derivirana_varijabla>
  </DomainObject.Predmet.ProtuStrankaListFormated>
  <DomainObject.Predmet.ProtuStrankaListFormatedOIB>
    <izvorni_sadrzaj>
      <item>H. L. JEWEL d.o.o. - u likvidaciji, OIB 88964083234</item>
    </izvorni_sadrzaj>
    <derivirana_varijabla naziv="DomainObject.Predmet.ProtuStrankaListFormatedOIB_1">
      <item>H. L. JEWEL d.o.o. - u likvidaciji, OIB 88964083234</item>
    </derivirana_varijabla>
  </DomainObject.Predmet.ProtuStrankaListFormatedOIB>
  <DomainObject.Predmet.ProtuStrankaListFormatedWithAdress>
    <izvorni_sadrzaj>
      <item>H. L. JEWEL d.o.o. - u likvidaciji, Gundulićeva 23, 10000 Zagreb</item>
    </izvorni_sadrzaj>
    <derivirana_varijabla naziv="DomainObject.Predmet.ProtuStrankaListFormatedWithAdress_1">
      <item>H. L. JEWEL d.o.o. - u likvidaciji, Gundulićeva 23, 10000 Zagreb</item>
    </derivirana_varijabla>
  </DomainObject.Predmet.ProtuStrankaListFormatedWithAdress>
  <DomainObject.Predmet.ProtuStrankaListFormatedWithAdressOIB>
    <izvorni_sadrzaj>
      <item>H. L. JEWEL d.o.o. - u likvidaciji, OIB 88964083234, Gundulićeva 23, 10000 Zagreb</item>
    </izvorni_sadrzaj>
    <derivirana_varijabla naziv="DomainObject.Predmet.ProtuStrankaListFormatedWithAdressOIB_1">
      <item>H. L. JEWEL d.o.o. - u likvidaciji, OIB 88964083234, Gundulićeva 23, 10000 Zagreb</item>
    </derivirana_varijabla>
  </DomainObject.Predmet.ProtuStrankaListFormatedWithAdressOIB>
  <DomainObject.Predmet.ProtuStrankaListNazivFormated>
    <izvorni_sadrzaj>
      <item>H. L. JEWEL d.o.o. - u likvidaciji</item>
    </izvorni_sadrzaj>
    <derivirana_varijabla naziv="DomainObject.Predmet.ProtuStrankaListNazivFormated_1">
      <item>H. L. JEWEL d.o.o. - u likvidaciji</item>
    </derivirana_varijabla>
  </DomainObject.Predmet.ProtuStrankaListNazivFormated>
  <DomainObject.Predmet.ProtuStrankaListNazivFormatedOIB>
    <izvorni_sadrzaj>
      <item>H. L. JEWEL d.o.o. - u likvidaciji, OIB 88964083234</item>
    </izvorni_sadrzaj>
    <derivirana_varijabla naziv="DomainObject.Predmet.ProtuStrankaListNazivFormatedOIB_1">
      <item>H. L. JEWEL d.o.o. - u likvidaciji, OIB 88964083234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 L. JEWEL d.o.o. - u likvidaciji</izvorni_sadrzaj>
    <derivirana_varijabla naziv="DomainObject.Predmet.ProtustrankaIDrugi_1">H. L. JEWEL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 L. JEWEL d.o.o. - u likvidaciji, OIB 88964083234, Gundulićeva 23, 10000 Zagreb</izvorni_sadrzaj>
    <derivirana_varijabla naziv="DomainObject.Predmet.ProtustrankaIDrugiAdressOIB_1">H. L. JEWEL d.o.o. - u likvidaciji, OIB 88964083234,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 L. JEWEL d.o.o. - u likvidaciji</item>
      <item>FINA Regionalni centar Zagreb</item>
    </izvorni_sadrzaj>
    <derivirana_varijabla naziv="DomainObject.Predmet.SudioniciListNaziv_1">
      <item>H. L. JEWEL d.o.o. - u likvidaciji</item>
      <item>FINA Regionalni centar Zagreb</item>
    </derivirana_varijabla>
  </DomainObject.Predmet.SudioniciListNaziv>
  <DomainObject.Predmet.SudioniciListAdressOIB>
    <izvorni_sadrzaj>
      <item>H. L. JEWEL d.o.o. - u likvidaciji, OIB 88964083234, Gundulićeva 23,10000 Zagreb</item>
      <item>FINA Regionalni centar Zagreb, OIB 85821130368, Trg svibanjskih žrtava 1995. 1,10000 Zagreb</item>
    </izvorni_sadrzaj>
    <derivirana_varijabla naziv="DomainObject.Predmet.SudioniciListAdressOIB_1">
      <item>H. L. JEWEL d.o.o. - u likvidaciji, OIB 88964083234, Gundulićeva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88964083234</item>
      <item>, OIB 85821130368</item>
    </izvorni_sadrzaj>
    <derivirana_varijabla naziv="DomainObject.Predmet.SudioniciListNazivOIB_1">
      <item>, OIB 88964083234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ADECE-D5C2-43F3-A5BE-51B4DFC14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2461</properties:Characters>
  <properties:Lines>92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2016-08-16T10:05:00Z</dcterms:created>
  <dc:creator>Darija Miličević</dc:creator>
  <cp:lastModifiedBy>Darija Miličević</cp:lastModifiedBy>
  <cp:lastPrinted>2016-08-17T08:52:00Z</cp:lastPrinted>
  <dcterms:modified xmlns:xsi="http://www.w3.org/2001/XMLSchema-instance" xsi:type="dcterms:W3CDTF">2016-08-17T08:54:00Z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