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a01c" w14:paraId="a2da01c" w:rsidRDefault="00AD43D8" w:rsidP="00AD43D8" w:rsidR="00AD43D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3D8" w:rsidP="00AD43D8" w:rsidR="00AD43D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D43D8" w:rsidP="00AD43D8" w:rsidR="00AD43D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D43D8" w:rsidP="00AD43D8" w:rsidR="00AD43D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D43D8" w:rsidP="00AD43D8" w:rsidR="00AD43D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D43D8" w:rsidP="00AD43D8" w:rsidR="00AD43D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D43D8" w:rsidP="00AD43D8" w:rsidR="00AD43D8" w:rsidRPr="005D578C">
      <w:pPr>
        <w:jc w:val="center"/>
        <w:rPr>
          <w:rFonts w:cs="Times New Roman" w:eastAsia="Times New Roman"/>
          <w:szCs w:val="24"/>
        </w:rPr>
      </w:pPr>
    </w:p>
    <w:p w:rsidRDefault="00AD43D8" w:rsidP="00AD43D8" w:rsidR="00AD43D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D43D8" w:rsidP="00AD43D8" w:rsidR="00AD43D8" w:rsidRPr="005D578C">
      <w:pPr>
        <w:rPr>
          <w:rFonts w:cs="Times New Roman" w:eastAsia="Times New Roman"/>
          <w:szCs w:val="24"/>
        </w:rPr>
      </w:pPr>
    </w:p>
    <w:p w:rsidRDefault="00AD43D8" w:rsidP="00AD43D8" w:rsidR="00AD43D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A. L. A. d. o. o. Rovinjsko Selo, Rovinjsko Selo bb, OIB </w:t>
      </w:r>
      <w:r w:rsidRPr="00AD43D8">
        <w:rPr>
          <w:rFonts w:cs="Times New Roman" w:eastAsia="Times New Roman"/>
          <w:szCs w:val="24"/>
        </w:rPr>
        <w:t>55041420872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D43D8">
        <w:rPr>
          <w:rFonts w:cs="Times New Roman" w:eastAsia="Times New Roman"/>
          <w:szCs w:val="24"/>
        </w:rPr>
        <w:t>130014265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C447A8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2016.</w:t>
      </w:r>
    </w:p>
    <w:p w:rsidRDefault="00AD43D8" w:rsidP="00AD43D8" w:rsidR="00AD43D8" w:rsidRPr="005D578C">
      <w:pPr>
        <w:rPr>
          <w:rFonts w:cs="Times New Roman" w:eastAsia="Times New Roman"/>
          <w:szCs w:val="24"/>
        </w:rPr>
      </w:pPr>
    </w:p>
    <w:p w:rsidRDefault="00AD43D8" w:rsidP="00AD43D8" w:rsidR="00AD43D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D43D8" w:rsidP="00AD43D8" w:rsidR="00AD43D8" w:rsidRPr="005D578C">
      <w:pPr>
        <w:rPr>
          <w:rFonts w:cs="Times New Roman" w:eastAsia="Times New Roman"/>
          <w:szCs w:val="24"/>
        </w:rPr>
      </w:pPr>
    </w:p>
    <w:p w:rsidRDefault="00AD43D8" w:rsidP="00AD43D8" w:rsidR="00AD43D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A. L. A. d. o. o. Rovinjsko Selo, Rovinjsko Selo bb, OIB </w:t>
      </w:r>
      <w:r w:rsidRPr="00AD43D8">
        <w:rPr>
          <w:rFonts w:cs="Times New Roman" w:eastAsia="Times New Roman"/>
          <w:szCs w:val="24"/>
        </w:rPr>
        <w:t>55041420872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D43D8">
        <w:rPr>
          <w:rFonts w:cs="Times New Roman" w:eastAsia="Times New Roman"/>
          <w:szCs w:val="24"/>
        </w:rPr>
        <w:t>130014265</w:t>
      </w:r>
      <w:r>
        <w:rPr>
          <w:rFonts w:cs="Times New Roman" w:eastAsia="Times New Roman"/>
          <w:szCs w:val="24"/>
        </w:rPr>
        <w:t>.</w:t>
      </w:r>
    </w:p>
    <w:p w:rsidRDefault="00AD43D8" w:rsidP="00AD43D8" w:rsidR="00AD43D8" w:rsidRPr="005D578C">
      <w:pPr>
        <w:rPr>
          <w:rFonts w:cs="Times New Roman" w:eastAsia="Times New Roman"/>
          <w:szCs w:val="24"/>
        </w:rPr>
      </w:pPr>
    </w:p>
    <w:p w:rsidRDefault="00AD43D8" w:rsidP="00AD43D8" w:rsidR="00AD43D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AD43D8" w:rsidP="00AD43D8" w:rsidR="00AD43D8">
      <w:pPr>
        <w:rPr>
          <w:rFonts w:cs="Times New Roman" w:eastAsia="Times New Roman"/>
          <w:szCs w:val="20"/>
        </w:rPr>
      </w:pPr>
    </w:p>
    <w:p w:rsidRDefault="00AD43D8" w:rsidP="00AD43D8" w:rsidR="00AD43D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A. L. A. d. o. o. Rovinjsko Selo, Rovinjsko Selo bb, OIB </w:t>
      </w:r>
      <w:r w:rsidRPr="00AD43D8">
        <w:rPr>
          <w:rFonts w:cs="Times New Roman" w:eastAsia="Times New Roman"/>
          <w:szCs w:val="24"/>
        </w:rPr>
        <w:t>55041420872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D43D8">
        <w:rPr>
          <w:rFonts w:cs="Times New Roman" w:eastAsia="Times New Roman"/>
          <w:szCs w:val="24"/>
        </w:rPr>
        <w:t>130014265</w:t>
      </w:r>
      <w:r>
        <w:rPr>
          <w:rFonts w:cs="Times New Roman" w:eastAsia="Times New Roman"/>
          <w:szCs w:val="24"/>
        </w:rPr>
        <w:t>.</w:t>
      </w:r>
    </w:p>
    <w:p w:rsidRDefault="00AD43D8" w:rsidP="00AD43D8" w:rsidR="00AD43D8">
      <w:pPr>
        <w:ind w:firstLine="709"/>
        <w:rPr>
          <w:rFonts w:cs="Times New Roman" w:eastAsia="Times New Roman"/>
          <w:szCs w:val="24"/>
        </w:rPr>
      </w:pPr>
    </w:p>
    <w:p w:rsidRDefault="00AD43D8" w:rsidP="00AD43D8" w:rsidR="00AD43D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A. L. A. d. o. o. Rovinjsko Selo, Rovinjsko Selo bb, OIB </w:t>
      </w:r>
      <w:r w:rsidRPr="00AD43D8">
        <w:rPr>
          <w:rFonts w:cs="Times New Roman" w:eastAsia="Times New Roman"/>
          <w:szCs w:val="24"/>
        </w:rPr>
        <w:t>55041420872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D43D8">
        <w:rPr>
          <w:rFonts w:cs="Times New Roman" w:eastAsia="Times New Roman"/>
          <w:szCs w:val="24"/>
        </w:rPr>
        <w:t>130014265</w:t>
      </w:r>
      <w:r>
        <w:rPr>
          <w:rFonts w:cs="Times New Roman" w:eastAsia="Times New Roman"/>
          <w:szCs w:val="24"/>
        </w:rPr>
        <w:t>.</w:t>
      </w:r>
    </w:p>
    <w:p w:rsidRDefault="00AD43D8" w:rsidP="00AD43D8" w:rsidR="00AD43D8">
      <w:pPr>
        <w:rPr>
          <w:rFonts w:cs="Times New Roman" w:eastAsia="Times New Roman"/>
          <w:szCs w:val="24"/>
        </w:rPr>
      </w:pPr>
    </w:p>
    <w:p w:rsidRDefault="00AD43D8" w:rsidP="00AD43D8" w:rsidR="00AD43D8" w:rsidRPr="005D578C">
      <w:pPr>
        <w:rPr>
          <w:rFonts w:cs="Times New Roman" w:eastAsia="Times New Roman"/>
          <w:szCs w:val="24"/>
        </w:rPr>
      </w:pPr>
    </w:p>
    <w:p w:rsidRDefault="00AD43D8" w:rsidP="00AD43D8" w:rsidR="00AD43D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D43D8" w:rsidP="00AD43D8" w:rsidR="00AD43D8">
      <w:pPr>
        <w:ind w:firstLine="708"/>
        <w:rPr>
          <w:rFonts w:cs="Times New Roman" w:eastAsia="Times New Roman"/>
          <w:szCs w:val="24"/>
        </w:rPr>
      </w:pPr>
    </w:p>
    <w:p w:rsidRDefault="00AD43D8" w:rsidP="00AD43D8" w:rsidR="00AD43D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A. L. A. d. o. o. Rovinjsko Selo. </w:t>
      </w:r>
      <w:r>
        <w:rPr>
          <w:rFonts w:eastAsiaTheme="minorHAnsi"/>
          <w:lang w:eastAsia="en-US"/>
        </w:rPr>
        <w:t>Kako su za to bile ispunjene pretpostavke predviđene čl. 428. Stečajnog zakona, sud je 8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St-233/2016-3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D43D8" w:rsidP="00AD43D8" w:rsidR="00AD43D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D43D8" w:rsidP="00AD43D8" w:rsidR="00AD43D8" w:rsidRPr="005D578C">
      <w:pPr>
        <w:rPr>
          <w:rFonts w:cs="Times New Roman" w:eastAsia="Times New Roman"/>
          <w:szCs w:val="24"/>
        </w:rPr>
      </w:pPr>
    </w:p>
    <w:p w:rsidRDefault="00AD43D8" w:rsidP="00AD43D8" w:rsidR="00AD43D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447A8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D43D8" w:rsidP="00AD43D8" w:rsidR="00AD43D8">
      <w:pPr>
        <w:rPr>
          <w:rFonts w:cs="Times New Roman" w:eastAsia="Times New Roman"/>
          <w:szCs w:val="24"/>
        </w:rPr>
      </w:pPr>
    </w:p>
    <w:p w:rsidRDefault="00AD43D8" w:rsidP="00AD43D8" w:rsidR="00AD43D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AD43D8" w:rsidP="00AD43D8" w:rsidR="00AD43D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AD43D8" w:rsidP="00AD43D8" w:rsidR="00AD43D8">
      <w:pPr>
        <w:jc w:val="left"/>
        <w:rPr>
          <w:rFonts w:cs="Times New Roman" w:eastAsia="Times New Roman"/>
          <w:szCs w:val="24"/>
        </w:rPr>
      </w:pPr>
    </w:p>
    <w:p w:rsidRDefault="00AD43D8" w:rsidP="00AD43D8" w:rsidR="00AD43D8" w:rsidRPr="005D578C">
      <w:pPr>
        <w:jc w:val="left"/>
        <w:rPr>
          <w:rFonts w:cs="Times New Roman" w:eastAsia="Times New Roman"/>
          <w:szCs w:val="24"/>
        </w:rPr>
      </w:pPr>
    </w:p>
    <w:p w:rsidRDefault="00C447A8" w:rsidP="00AD43D8" w:rsidR="00C447A8">
      <w:pPr>
        <w:jc w:val="left"/>
        <w:rPr>
          <w:rFonts w:cs="Times New Roman" w:eastAsia="Times New Roman"/>
          <w:szCs w:val="24"/>
        </w:rPr>
      </w:pPr>
    </w:p>
    <w:p w:rsidRDefault="00C447A8" w:rsidP="00AD43D8" w:rsidR="00C447A8">
      <w:pPr>
        <w:jc w:val="left"/>
        <w:rPr>
          <w:rFonts w:cs="Times New Roman" w:eastAsia="Times New Roman"/>
          <w:szCs w:val="24"/>
        </w:rPr>
      </w:pPr>
    </w:p>
    <w:p w:rsidRDefault="00AD43D8" w:rsidP="00AD43D8" w:rsidR="00AD43D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447A8" w:rsidP="00C447A8" w:rsidR="00C447A8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tog suda.</w:t>
      </w:r>
    </w:p>
    <w:p w:rsidRDefault="00AD43D8" w:rsidP="00AD43D8" w:rsidR="00AD43D8">
      <w:pPr>
        <w:rPr>
          <w:rFonts w:cs="Times New Roman" w:eastAsia="Times New Roman"/>
          <w:szCs w:val="24"/>
        </w:rPr>
      </w:pPr>
    </w:p>
    <w:p w:rsidRDefault="00AD43D8" w:rsidP="00AD43D8" w:rsidR="00AD43D8" w:rsidRPr="005D578C">
      <w:pPr>
        <w:rPr>
          <w:rFonts w:cs="Times New Roman" w:eastAsia="Times New Roman"/>
          <w:szCs w:val="24"/>
        </w:rPr>
      </w:pPr>
    </w:p>
    <w:p w:rsidRDefault="00AD43D8" w:rsidP="00AD43D8" w:rsidR="00AD43D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D43D8" w:rsidP="00AD43D8" w:rsidR="00AD43D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D43D8" w:rsidP="00AD43D8" w:rsidR="00AD43D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A. L. A. d. o. o. Rovinjsko Selo, Rovinjsko Selo bb,</w:t>
      </w:r>
    </w:p>
    <w:p w:rsidRDefault="00AD43D8" w:rsidP="00AD43D8" w:rsidR="00AD43D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AD43D8" w:rsidP="00AD43D8" w:rsidR="00AD43D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D43D8" w:rsidP="00AD43D8" w:rsidR="00AD43D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AD43D8" w:rsidP="00AD43D8" w:rsidR="00AD43D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AD43D8" w:rsidP="00AD43D8" w:rsidR="00AD43D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AD43D8" w:rsidP="00AD43D8" w:rsidR="00AD43D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AD43D8" w:rsidP="00AD43D8" w:rsidR="00AD43D8"/>
    <w:p w:rsidRDefault="00AD43D8" w:rsidP="00AD43D8" w:rsidR="00AD43D8"/>
    <w:p w:rsidRDefault="00AD43D8" w:rsidP="00AD43D8" w:rsidR="00AD43D8" w:rsidRPr="00FB1B4D"/>
    <w:p w:rsidRDefault="00E01030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3D8" w:rsidP="00AD43D8" w:rsidR="00AD43D8">
      <w:r>
        <w:separator/>
      </w:r>
    </w:p>
  </w:endnote>
  <w:endnote w:id="0" w:type="continuationSeparator">
    <w:p w:rsidRDefault="00AD43D8" w:rsidP="00AD43D8" w:rsidR="00AD4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3D8" w:rsidP="00AD43D8" w:rsidR="00AD43D8">
      <w:r>
        <w:separator/>
      </w:r>
    </w:p>
  </w:footnote>
  <w:footnote w:id="0" w:type="continuationSeparator">
    <w:p w:rsidRDefault="00AD43D8" w:rsidP="00AD43D8" w:rsidR="00AD43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3D8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0103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St-233/2016-5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3D8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St-233/2016-5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5B3F"/>
    <w:rsid w:val="00105B3F"/>
    <w:rsid w:val="00414B69"/>
    <w:rsid w:val="0075528E"/>
    <w:rsid w:val="0079403F"/>
    <w:rsid w:val="00AD43D8"/>
    <w:rsid w:val="00C447A8"/>
    <w:rsid w:val="00E0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3D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43D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D43D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43D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43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43D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03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0103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0103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0103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3D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43D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D43D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43D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43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43D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03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0103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0103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0103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7512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St-233/2016</izvorni_sadrzaj>
    <derivirana_varijabla naziv="DomainObject.Predmet.OznakaBroj_1">St-233/2016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A.L.A. d.o.o. ROVINJSKO SELO</izvorni_sadrzaj>
    <derivirana_varijabla naziv="DomainObject.Predmet.ProtustrankaFormated_1">  A.L.A. d.o.o. ROVINJSKO SELO</derivirana_varijabla>
  </DomainObject.Predmet.ProtustrankaFormated>
  <DomainObject.Predmet.ProtustrankaFormatedOIB>
    <izvorni_sadrzaj>  A.L.A. d.o.o. ROVINJSKO SELO, OIB 55041420872</izvorni_sadrzaj>
    <derivirana_varijabla naziv="DomainObject.Predmet.ProtustrankaFormatedOIB_1">  A.L.A. d.o.o. ROVINJSKO SELO, OIB 55041420872</derivirana_varijabla>
  </DomainObject.Predmet.ProtustrankaFormatedOIB>
  <DomainObject.Predmet.ProtustrankaFormatedWithAdress>
    <izvorni_sadrzaj> A.L.A. d.o.o. ROVINJSKO SELO, Rovinjsko Selo/bb, 52210 Rovinjsko Selo</izvorni_sadrzaj>
    <derivirana_varijabla naziv="DomainObject.Predmet.ProtustrankaFormatedWithAdress_1"> A.L.A. d.o.o. ROVINJSKO SELO, Rovinjsko Selo/bb, 52210 Rovinjsko Selo</derivirana_varijabla>
  </DomainObject.Predmet.ProtustrankaFormatedWithAdress>
  <DomainObject.Predmet.ProtustrankaFormatedWithAdressOIB>
    <izvorni_sadrzaj> A.L.A. d.o.o. ROVINJSKO SELO, OIB 55041420872, Rovinjsko Selo/bb, 52210 Rovinjsko Selo</izvorni_sadrzaj>
    <derivirana_varijabla naziv="DomainObject.Predmet.ProtustrankaFormatedWithAdressOIB_1"> A.L.A. d.o.o. ROVINJSKO SELO, OIB 55041420872, Rovinjsko Selo/bb, 52210 Rovinjsko Selo</derivirana_varijabla>
  </DomainObject.Predmet.ProtustrankaFormatedWithAdressOIB>
  <DomainObject.Predmet.ProtustrankaWithAdress>
    <izvorni_sadrzaj>A.L.A. d.o.o. ROVINJSKO SELO Rovinjsko Selo/bb, 52210 Rovinjsko Selo</izvorni_sadrzaj>
    <derivirana_varijabla naziv="DomainObject.Predmet.ProtustrankaWithAdress_1">A.L.A. d.o.o. ROVINJSKO SELO Rovinjsko Selo/bb, 52210 Rovinjsko Selo</derivirana_varijabla>
  </DomainObject.Predmet.ProtustrankaWithAdress>
  <DomainObject.Predmet.ProtustrankaWithAdressOIB>
    <izvorni_sadrzaj>A.L.A. d.o.o. ROVINJSKO SELO, OIB 55041420872, Rovinjsko Selo/bb, 52210 Rovinjsko Selo</izvorni_sadrzaj>
    <derivirana_varijabla naziv="DomainObject.Predmet.ProtustrankaWithAdressOIB_1">A.L.A. d.o.o. ROVINJSKO SELO, OIB 55041420872, Rovinjsko Selo/bb, 52210 Rovinjsko Selo</derivirana_varijabla>
  </DomainObject.Predmet.ProtustrankaWithAdressOIB>
  <DomainObject.Predmet.ProtustrankaNazivFormated>
    <izvorni_sadrzaj>A.L.A. d.o.o. ROVINJSKO SELO</izvorni_sadrzaj>
    <derivirana_varijabla naziv="DomainObject.Predmet.ProtustrankaNazivFormated_1">A.L.A. d.o.o. ROVINJSKO SELO</derivirana_varijabla>
  </DomainObject.Predmet.ProtustrankaNazivFormated>
  <DomainObject.Predmet.ProtustrankaNazivFormatedOIB>
    <izvorni_sadrzaj>A.L.A. d.o.o. ROVINJSKO SELO, OIB 55041420872</izvorni_sadrzaj>
    <derivirana_varijabla naziv="DomainObject.Predmet.ProtustrankaNazivFormatedOIB_1">A.L.A. d.o.o. ROVINJSKO SELO, OIB 55041420872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1499.75</izvorni_sadrzaj>
    <derivirana_varijabla naziv="DomainObject.Predmet.TrenutnaVrijednost_1">1499.75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A.L.A. d.o.o. ROVINJSKO SELO</item>
    </izvorni_sadrzaj>
    <derivirana_varijabla naziv="DomainObject.Predmet.ProtuStrankaListFormated_1">
      <item>A.L.A. d.o.o. ROVINJSKO SELO</item>
    </derivirana_varijabla>
  </DomainObject.Predmet.ProtuStrankaListFormated>
  <DomainObject.Predmet.ProtuStrankaListFormatedOIB>
    <izvorni_sadrzaj>
      <item>A.L.A. d.o.o. ROVINJSKO SELO, OIB 55041420872</item>
    </izvorni_sadrzaj>
    <derivirana_varijabla naziv="DomainObject.Predmet.ProtuStrankaListFormatedOIB_1">
      <item>A.L.A. d.o.o. ROVINJSKO SELO, OIB 55041420872</item>
    </derivirana_varijabla>
  </DomainObject.Predmet.ProtuStrankaListFormatedOIB>
  <DomainObject.Predmet.ProtuStrankaListFormatedWithAdress>
    <izvorni_sadrzaj>
      <item>A.L.A. d.o.o. ROVINJSKO SELO, Rovinjsko Selo/bb, 52210 Rovinjsko Selo</item>
    </izvorni_sadrzaj>
    <derivirana_varijabla naziv="DomainObject.Predmet.ProtuStrankaListFormatedWithAdress_1">
      <item>A.L.A. d.o.o. ROVINJSKO SELO, Rovinjsko Selo/bb, 52210 Rovinjsko Selo</item>
    </derivirana_varijabla>
  </DomainObject.Predmet.ProtuStrankaListFormatedWithAdress>
  <DomainObject.Predmet.ProtuStrankaListFormatedWithAdressOIB>
    <izvorni_sadrzaj>
      <item>A.L.A. d.o.o. ROVINJSKO SELO, OIB 55041420872, Rovinjsko Selo/bb, 52210 Rovinjsko Selo</item>
    </izvorni_sadrzaj>
    <derivirana_varijabla naziv="DomainObject.Predmet.ProtuStrankaListFormatedWithAdressOIB_1">
      <item>A.L.A. d.o.o. ROVINJSKO SELO, OIB 55041420872, Rovinjsko Selo/bb, 52210 Rovinjsko Selo</item>
    </derivirana_varijabla>
  </DomainObject.Predmet.ProtuStrankaListFormatedWithAdressOIB>
  <DomainObject.Predmet.ProtuStrankaListNazivFormated>
    <izvorni_sadrzaj>
      <item>A.L.A. d.o.o. ROVINJSKO SELO</item>
    </izvorni_sadrzaj>
    <derivirana_varijabla naziv="DomainObject.Predmet.ProtuStrankaListNazivFormated_1">
      <item>A.L.A. d.o.o. ROVINJSKO SELO</item>
    </derivirana_varijabla>
  </DomainObject.Predmet.ProtuStrankaListNazivFormated>
  <DomainObject.Predmet.ProtuStrankaListNazivFormatedOIB>
    <izvorni_sadrzaj>
      <item>A.L.A. d.o.o. ROVINJSKO SELO, OIB 55041420872</item>
    </izvorni_sadrzaj>
    <derivirana_varijabla naziv="DomainObject.Predmet.ProtuStrankaListNazivFormatedOIB_1">
      <item>A.L.A. d.o.o. ROVINJSKO SELO, OIB 55041420872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A.L.A. d.o.o. ROVINJSKO SELO</izvorni_sadrzaj>
    <derivirana_varijabla naziv="DomainObject.Predmet.ProtustrankaIDrugi_1">A.L.A. d.o.o. ROVINJSKO SELO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A.L.A. d.o.o. ROVINJSKO SELO, OIB 55041420872, Rovinjsko Selo/bb, 52210 Rovinjsko Selo</izvorni_sadrzaj>
    <derivirana_varijabla naziv="DomainObject.Predmet.ProtustrankaIDrugiAdressOIB_1">A.L.A. d.o.o. ROVINJSKO SELO, OIB 55041420872, Rovinjsko Selo/bb, 52210 Rovinjsko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A.L.A. d.o.o. ROVINJSKO SELO</item>
    </izvorni_sadrzaj>
    <derivirana_varijabla naziv="DomainObject.Predmet.SudioniciListNaziv_1">
      <item>FINANCIJSKA AGENCIJA, RC RIJEKA, PODRUŽNICA PULA, PULA</item>
      <item>A.L.A. d.o.o. ROVINJSKO SELO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A.L.A. d.o.o. ROVINJSKO SELO, OIB 55041420872, Rovinjsko Selo/bb,52210 Rovinjsko Selo</item>
    </izvorni_sadrzaj>
    <derivirana_varijabla naziv="DomainObject.Predmet.SudioniciListAdressOIB_1">
      <item>FINANCIJSKA AGENCIJA, RC RIJEKA, PODRUŽNICA PULA, PULA, OIB 85821130368, Ulica grada Vukovara 70,10000 Zagreb</item>
      <item>A.L.A. d.o.o. ROVINJSKO SELO, OIB 55041420872, Rovinjsko Selo/bb,52210 Rovinjsko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55041420872</item>
    </izvorni_sadrzaj>
    <derivirana_varijabla naziv="DomainObject.Predmet.SudioniciListNazivOIB_1">
      <item>, OIB 85821130368</item>
      <item>, OIB 55041420872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3013</properties:Characters>
  <properties:Lines>80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2016-04-20T09:55:00Z</dcterms:created>
  <dc:creator>Mihaela Kaligari</dc:creator>
  <cp:lastModifiedBy>Sanja Lakošeljac</cp:lastModifiedBy>
  <dcterms:modified xmlns:xsi="http://www.w3.org/2001/XMLSchema-instance" xsi:type="dcterms:W3CDTF">2016-04-20T09:56:00Z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