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6abf" w14:paraId="8f86abf" w:rsidRDefault="00596E5E" w:rsidP="00596E5E" w:rsidR="00596E5E">
      <w:pPr>
        <w:jc w:val="right"/>
        <w15:collapsed w:val="false"/>
      </w:pPr>
      <w:r>
        <w:t>Broj: 6 St-</w:t>
      </w:r>
      <w:r w:rsidR="00C016A1">
        <w:t>454/17-40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C016A1">
        <w:rPr>
          <w:b/>
        </w:rPr>
        <w:t xml:space="preserve">stečajna masa iza </w:t>
      </w:r>
      <w:r w:rsidR="00C016A1">
        <w:rPr>
          <w:b/>
          <w:color w:val="000000"/>
        </w:rPr>
        <w:t xml:space="preserve">KOZMETIKA MIHALJEVIĆ d.o.o. „u stečaju“ </w:t>
      </w:r>
      <w:proofErr w:type="spellStart"/>
      <w:r w:rsidR="00C016A1">
        <w:rPr>
          <w:b/>
          <w:color w:val="000000"/>
        </w:rPr>
        <w:t>Josipovac</w:t>
      </w:r>
      <w:proofErr w:type="spellEnd"/>
      <w:r>
        <w:rPr>
          <w:b/>
        </w:rPr>
        <w:t xml:space="preserve">, </w:t>
      </w:r>
      <w:r>
        <w:t xml:space="preserve">dana </w:t>
      </w:r>
      <w:r w:rsidR="00C016A1">
        <w:t>17. siječnja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C016A1">
        <w:rPr>
          <w:b/>
        </w:rPr>
        <w:t xml:space="preserve">stečajna masa iza </w:t>
      </w:r>
      <w:r w:rsidR="00C016A1">
        <w:rPr>
          <w:b/>
          <w:color w:val="000000"/>
        </w:rPr>
        <w:t xml:space="preserve">KOZMETIKA MIHALJEVIĆ d.o.o. „u stečaju“ </w:t>
      </w:r>
      <w:proofErr w:type="spellStart"/>
      <w:r w:rsidR="00C016A1">
        <w:rPr>
          <w:b/>
          <w:color w:val="000000"/>
        </w:rPr>
        <w:t>Josipovac</w:t>
      </w:r>
      <w:proofErr w:type="spellEnd"/>
      <w:r w:rsidR="00C016A1">
        <w:rPr>
          <w:b/>
          <w:color w:val="000000"/>
        </w:rPr>
        <w:t xml:space="preserve">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C016A1">
        <w:rPr>
          <w:b/>
        </w:rPr>
        <w:t>8. veljače 2018</w:t>
      </w:r>
      <w:r w:rsidR="00100679">
        <w:rPr>
          <w:b/>
        </w:rPr>
        <w:t xml:space="preserve">. g. u </w:t>
      </w:r>
      <w:r w:rsidR="008A488B">
        <w:rPr>
          <w:b/>
        </w:rPr>
        <w:t>9,45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  <w:r w:rsidR="00C016A1">
        <w:rPr>
          <w:b/>
        </w:rPr>
        <w:t>kod Trgovačkog suda u Osijeku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201E03">
      <w:pPr>
        <w:pStyle w:val="Tijeloteksta"/>
        <w:ind w:left="360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8A488B">
        <w:t xml:space="preserve">Osijek </w:t>
      </w:r>
      <w:proofErr w:type="spellStart"/>
      <w:r w:rsidR="00C016A1">
        <w:t>zk</w:t>
      </w:r>
      <w:proofErr w:type="spellEnd"/>
      <w:r w:rsidR="00C016A1">
        <w:t xml:space="preserve">. ul. 2486 k.o. </w:t>
      </w:r>
      <w:proofErr w:type="spellStart"/>
      <w:r w:rsidR="00C016A1">
        <w:t>Josipovac</w:t>
      </w:r>
      <w:proofErr w:type="spellEnd"/>
      <w:r w:rsidR="00C016A1">
        <w:t xml:space="preserve"> </w:t>
      </w:r>
      <w:proofErr w:type="spellStart"/>
      <w:r w:rsidR="00C016A1">
        <w:t>kč</w:t>
      </w:r>
      <w:proofErr w:type="spellEnd"/>
      <w:r w:rsidR="00C016A1">
        <w:t xml:space="preserve">. br. 248- oranica </w:t>
      </w:r>
      <w:r>
        <w:t>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C016A1" w:rsidR="00201E03">
      <w:pPr>
        <w:pStyle w:val="Tijeloteksta"/>
        <w:tabs>
          <w:tab w:pos="4716" w:val="center"/>
          <w:tab w:pos="6675" w:val="left"/>
        </w:tabs>
        <w:ind w:left="360"/>
        <w:jc w:val="left"/>
      </w:pPr>
      <w:r>
        <w:tab/>
      </w:r>
      <w:r w:rsidR="00201E03">
        <w:t xml:space="preserve">U Osijeku </w:t>
      </w:r>
      <w:r w:rsidR="00C016A1">
        <w:t>17. siječnja 2018.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C016A1">
        <w:t>Krešimir Panjaković</w:t>
      </w:r>
    </w:p>
    <w:p w:rsidRDefault="00C016A1" w:rsidP="00100679" w:rsidR="00C016A1" w:rsidRPr="00100679">
      <w:pPr>
        <w:pStyle w:val="Tijeloteksta"/>
        <w:numPr>
          <w:ilvl w:val="0"/>
          <w:numId w:val="9"/>
        </w:numPr>
      </w:pPr>
      <w:r>
        <w:t>ŽDO Osijek</w:t>
      </w:r>
    </w:p>
    <w:p w:rsidRDefault="00672375" w:rsidP="00100679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C016A1">
        <w:t>uz podnesak st. uprav. od 16.1.2018. g. (str. 122 spisa)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C016A1">
        <w:t>8.2.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A39" w:rsidR="00DA4A39">
      <w:r>
        <w:separator/>
      </w:r>
    </w:p>
  </w:endnote>
  <w:endnote w:id="0" w:type="continuationSeparator">
    <w:p w:rsidRDefault="00DA4A39" w:rsidR="00DA4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A39" w:rsidR="00DA4A39">
      <w:r>
        <w:separator/>
      </w:r>
    </w:p>
  </w:footnote>
  <w:footnote w:id="0" w:type="continuationSeparator">
    <w:p w:rsidRDefault="00DA4A39" w:rsidR="00DA4A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7F2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A488B"/>
    <w:rsid w:val="008B2CD1"/>
    <w:rsid w:val="009001D6"/>
    <w:rsid w:val="00935547"/>
    <w:rsid w:val="00961D63"/>
    <w:rsid w:val="009637F2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016A1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A4A39"/>
    <w:rsid w:val="00DC7BF5"/>
    <w:rsid w:val="00DD16DF"/>
    <w:rsid w:val="00DE58F9"/>
    <w:rsid w:val="00DF03FE"/>
    <w:rsid w:val="00DF1BCB"/>
    <w:rsid w:val="00E01CDC"/>
    <w:rsid w:val="00E1321F"/>
    <w:rsid w:val="00E33E37"/>
    <w:rsid w:val="00E3744F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7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7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69943-0D80-4926-9379-1F350A269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914</properties:Characters>
  <properties:Lines>66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2018-01-17T12:40:00Z</dcterms:created>
  <dc:creator>hermanj</dc:creator>
  <cp:lastModifiedBy>Danijela Sekulić</cp:lastModifiedBy>
  <cp:lastPrinted>2018-01-17T12:39:00Z</cp:lastPrinted>
  <dcterms:modified xmlns:xsi="http://www.w3.org/2001/XMLSchema-instance" xsi:type="dcterms:W3CDTF">2018-01-17T12:40:00Z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