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1764ae" w14:paraId="81764a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2C6CB2">
        <w:rPr>
          <w:sz w:val="24"/>
        </w:rPr>
        <w:t xml:space="preserve">75. </w:t>
      </w:r>
      <w:r w:rsidR="00AC6423">
        <w:rPr>
          <w:sz w:val="24"/>
        </w:rPr>
        <w:t>St-7971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1009A0">
        <w:rPr>
          <w:sz w:val="24"/>
          <w:szCs w:val="24"/>
        </w:rPr>
        <w:t xml:space="preserve">  </w:t>
      </w:r>
      <w:r w:rsidR="00AC6423" w:rsidRPr="00AC6423">
        <w:rPr>
          <w:sz w:val="24"/>
          <w:szCs w:val="24"/>
        </w:rPr>
        <w:t>LODAR-90 posredovanje u prometu robe i usluga d.o.o. Zagreb, Žabanjska 11, OIB 62687190282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355D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44074D">
          <w:rPr>
            <w:sz w:val="24"/>
            <w:szCs w:val="24"/>
          </w:rPr>
          <w:t>75. St-</w:t>
        </w:r>
        <w:r w:rsidR="00356503">
          <w:rPr>
            <w:sz w:val="24"/>
            <w:szCs w:val="24"/>
          </w:rPr>
          <w:t>7</w:t>
        </w:r>
        <w:r w:rsidR="00AC6423">
          <w:rPr>
            <w:sz w:val="24"/>
            <w:szCs w:val="24"/>
          </w:rPr>
          <w:t>971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09A0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530C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96FF1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2B6D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642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55DE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497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3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5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5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5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5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3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5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5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5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5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7971</izvorni_sadrzaj>
    <derivirana_varijabla naziv="DomainObject.Predmet.Broj_1">7971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St-7971/2015</izvorni_sadrzaj>
    <derivirana_varijabla naziv="DomainObject.Predmet.OznakaBroj_1">St-7971/2015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LODAR-90 d.o.o. zastupanog po punomoćniku LJILJANA (JURIĆ) CRNOJA</izvorni_sadrzaj>
    <derivirana_varijabla naziv="DomainObject.Predmet.ProtustrankaFormated_1">  LODAR-90 d.o.o. zastupanog po punomoćniku LJILJANA (JURIĆ) CRNOJA</derivirana_varijabla>
  </DomainObject.Predmet.ProtustrankaFormated>
  <DomainObject.Predmet.ProtustrankaFormatedOIB>
    <izvorni_sadrzaj>  LODAR-90 d.o.o., OIB 62687190282 zastupanog po punomoćniku LJILJANA (JURIĆ) CRNOJA</izvorni_sadrzaj>
    <derivirana_varijabla naziv="DomainObject.Predmet.ProtustrankaFormatedOIB_1">  LODAR-90 d.o.o., OIB 62687190282 zastupanog po punomoćniku LJILJANA (JURIĆ) CRNOJA</derivirana_varijabla>
  </DomainObject.Predmet.ProtustrankaFormatedOIB>
  <DomainObject.Predmet.ProtustrankaFormatedWithAdress>
    <izvorni_sadrzaj> LODAR-90 d.o.o., Žabanjska 11, 10000 Zagreb zastupanog po punomoćniku LJILJANA (JURIĆ) CRNOJA</izvorni_sadrzaj>
    <derivirana_varijabla naziv="DomainObject.Predmet.ProtustrankaFormatedWithAdress_1"> LODAR-90 d.o.o., Žabanjska 11, 10000 Zagreb zastupanog po punomoćniku LJILJANA (JURIĆ) CRNOJA</derivirana_varijabla>
  </DomainObject.Predmet.ProtustrankaFormatedWithAdress>
  <DomainObject.Predmet.ProtustrankaFormatedWithAdressOIB>
    <izvorni_sadrzaj> LODAR-90 d.o.o., OIB 62687190282, Žabanjska 11, 10000 Zagreb zastupanog po punomoćniku LJILJANA (JURIĆ) CRNOJA</izvorni_sadrzaj>
    <derivirana_varijabla naziv="DomainObject.Predmet.ProtustrankaFormatedWithAdressOIB_1"> LODAR-90 d.o.o., OIB 62687190282, Žabanjska 11, 10000 Zagreb zastupanog po punomoćniku LJILJANA (JURIĆ) CRNOJA</derivirana_varijabla>
  </DomainObject.Predmet.ProtustrankaFormatedWithAdressOIB>
  <DomainObject.Predmet.ProtustrankaWithAdress>
    <izvorni_sadrzaj>LODAR-90 d.o.o. Žabanjska 11, 10000 Zagreb</izvorni_sadrzaj>
    <derivirana_varijabla naziv="DomainObject.Predmet.ProtustrankaWithAdress_1">LODAR-90 d.o.o. Žabanjska 11, 10000 Zagreb</derivirana_varijabla>
  </DomainObject.Predmet.ProtustrankaWithAdress>
  <DomainObject.Predmet.ProtustrankaWithAdressOIB>
    <izvorni_sadrzaj>LODAR-90 d.o.o., OIB 62687190282, Žabanjska 11, 10000 Zagreb</izvorni_sadrzaj>
    <derivirana_varijabla naziv="DomainObject.Predmet.ProtustrankaWithAdressOIB_1">LODAR-90 d.o.o., OIB 62687190282, Žabanjska 11, 10000 Zagreb</derivirana_varijabla>
  </DomainObject.Predmet.ProtustrankaWithAdressOIB>
  <DomainObject.Predmet.ProtustrankaNazivFormated>
    <izvorni_sadrzaj>LODAR-90 d.o.o.</izvorni_sadrzaj>
    <derivirana_varijabla naziv="DomainObject.Predmet.ProtustrankaNazivFormated_1">LODAR-90 d.o.o.</derivirana_varijabla>
  </DomainObject.Predmet.ProtustrankaNazivFormated>
  <DomainObject.Predmet.ProtustrankaNazivFormatedOIB>
    <izvorni_sadrzaj>LODAR-90 d.o.o., OIB 62687190282</izvorni_sadrzaj>
    <derivirana_varijabla naziv="DomainObject.Predmet.ProtustrankaNazivFormatedOIB_1">LODAR-90 d.o.o., OIB 62687190282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LODAR-90 d.o.o. zastupanog po punomoćniku LJILJANA (JURIĆ) CRNOJA</item>
    </izvorni_sadrzaj>
    <derivirana_varijabla naziv="DomainObject.Predmet.ProtuStrankaListFormated_1">
      <item>LODAR-90 d.o.o. zastupanog po punomoćniku LJILJANA (JURIĆ) CRNOJA</item>
    </derivirana_varijabla>
  </DomainObject.Predmet.ProtuStrankaListFormated>
  <DomainObject.Predmet.ProtuStrankaListFormatedOIB>
    <izvorni_sadrzaj>
      <item>LODAR-90 d.o.o., OIB 62687190282 zastupanog po punomoćniku LJILJANA (JURIĆ) CRNOJA</item>
    </izvorni_sadrzaj>
    <derivirana_varijabla naziv="DomainObject.Predmet.ProtuStrankaListFormatedOIB_1">
      <item>LODAR-90 d.o.o., OIB 62687190282 zastupanog po punomoćniku LJILJANA (JURIĆ) CRNOJA</item>
    </derivirana_varijabla>
  </DomainObject.Predmet.ProtuStrankaListFormatedOIB>
  <DomainObject.Predmet.ProtuStrankaListFormatedWithAdress>
    <izvorni_sadrzaj>
      <item>LODAR-90 d.o.o., Žabanjska 11, 10000 Zagreb zastupanog po punomoćniku LJILJANA (JURIĆ) CRNOJA</item>
    </izvorni_sadrzaj>
    <derivirana_varijabla naziv="DomainObject.Predmet.ProtuStrankaListFormatedWithAdress_1">
      <item>LODAR-90 d.o.o., Žabanjska 11, 10000 Zagreb zastupanog po punomoćniku LJILJANA (JURIĆ) CRNOJA</item>
    </derivirana_varijabla>
  </DomainObject.Predmet.ProtuStrankaListFormatedWithAdress>
  <DomainObject.Predmet.ProtuStrankaListFormatedWithAdressOIB>
    <izvorni_sadrzaj>
      <item>LODAR-90 d.o.o., OIB 62687190282, Žabanjska 11, 10000 Zagreb zastupanog po punomoćniku LJILJANA (JURIĆ) CRNOJA</item>
    </izvorni_sadrzaj>
    <derivirana_varijabla naziv="DomainObject.Predmet.ProtuStrankaListFormatedWithAdressOIB_1">
      <item>LODAR-90 d.o.o., OIB 62687190282, Žabanjska 11, 10000 Zagreb zastupanog po punomoćniku LJILJANA (JURIĆ) CRNOJA</item>
    </derivirana_varijabla>
  </DomainObject.Predmet.ProtuStrankaListFormatedWithAdressOIB>
  <DomainObject.Predmet.ProtuStrankaListNazivFormated>
    <izvorni_sadrzaj>
      <item>LODAR-90 d.o.o.</item>
    </izvorni_sadrzaj>
    <derivirana_varijabla naziv="DomainObject.Predmet.ProtuStrankaListNazivFormated_1">
      <item>LODAR-90 d.o.o.</item>
    </derivirana_varijabla>
  </DomainObject.Predmet.ProtuStrankaListNazivFormated>
  <DomainObject.Predmet.ProtuStrankaListNazivFormatedOIB>
    <izvorni_sadrzaj>
      <item>LODAR-90 d.o.o., OIB 62687190282</item>
    </izvorni_sadrzaj>
    <derivirana_varijabla naziv="DomainObject.Predmet.ProtuStrankaListNazivFormatedOIB_1">
      <item>LODAR-90 d.o.o., OIB 62687190282</item>
    </derivirana_varijabla>
  </DomainObject.Predmet.ProtuStrankaListNazivFormatedOIB>
  <DomainObject.Predmet.OstaliListFormated>
    <izvorni_sadrzaj>
      <item>LJILJANA (JURIĆ) CRNOJA punomoćnik sudionika u postupku LODAR-90 d.o.o.</item>
    </izvorni_sadrzaj>
    <derivirana_varijabla naziv="DomainObject.Predmet.OstaliListFormated_1">
      <item>LJILJANA (JURIĆ) CRNOJA punomoćnik sudionika u postupku LODAR-90 d.o.o.</item>
    </derivirana_varijabla>
  </DomainObject.Predmet.OstaliListFormated>
  <DomainObject.Predmet.OstaliListFormatedOIB>
    <izvorni_sadrzaj>
      <item>LJILJANA (JURIĆ) CRNOJA, OIB 26606881368 punomoćnik sudionika u postupku LODAR-90 d.o.o.</item>
    </izvorni_sadrzaj>
    <derivirana_varijabla naziv="DomainObject.Predmet.OstaliListFormatedOIB_1">
      <item>LJILJANA (JURIĆ) CRNOJA, OIB 26606881368 punomoćnik sudionika u postupku LODAR-90 d.o.o.</item>
    </derivirana_varijabla>
  </DomainObject.Predmet.OstaliListFormatedOIB>
  <DomainObject.Predmet.OstaliListFormatedWithAdress>
    <izvorni_sadrzaj>
      <item>LJILJANA (JURIĆ) CRNOJA, ŽABANJSKA ULICA 11, 10000 Zagreb punomoćnik sudionika u postupku LODAR-90 d.o.o.</item>
    </izvorni_sadrzaj>
    <derivirana_varijabla naziv="DomainObject.Predmet.OstaliListFormatedWithAdress_1">
      <item>LJILJANA (JURIĆ) CRNOJA, ŽABANJSKA ULICA 11, 10000 Zagreb punomoćnik sudionika u postupku LODAR-90 d.o.o.</item>
    </derivirana_varijabla>
  </DomainObject.Predmet.OstaliListFormatedWithAdress>
  <DomainObject.Predmet.OstaliListFormatedWithAdressOIB>
    <izvorni_sadrzaj>
      <item>LJILJANA (JURIĆ) CRNOJA, OIB 26606881368, ŽABANJSKA ULICA 11, 10000 Zagreb punomoćnik sudionika u postupku LODAR-90 d.o.o.</item>
    </izvorni_sadrzaj>
    <derivirana_varijabla naziv="DomainObject.Predmet.OstaliListFormatedWithAdressOIB_1">
      <item>LJILJANA (JURIĆ) CRNOJA, OIB 26606881368, ŽABANJSKA ULICA 11, 10000 Zagreb punomoćnik sudionika u postupku LODAR-90 d.o.o.</item>
    </derivirana_varijabla>
  </DomainObject.Predmet.OstaliListFormatedWithAdressOIB>
  <DomainObject.Predmet.OstaliListNazivFormated>
    <izvorni_sadrzaj>
      <item>LJILJANA (JURIĆ) CRNOJA</item>
    </izvorni_sadrzaj>
    <derivirana_varijabla naziv="DomainObject.Predmet.OstaliListNazivFormated_1">
      <item>LJILJANA (JURIĆ) CRNOJA</item>
    </derivirana_varijabla>
  </DomainObject.Predmet.OstaliListNazivFormated>
  <DomainObject.Predmet.OstaliListNazivFormatedOIB>
    <izvorni_sadrzaj>
      <item>LJILJANA (JURIĆ) CRNOJA, OIB 26606881368</item>
    </izvorni_sadrzaj>
    <derivirana_varijabla naziv="DomainObject.Predmet.OstaliListNazivFormatedOIB_1">
      <item>LJILJANA (JURIĆ) CRNOJA, OIB 26606881368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LODAR-90 d.o.o.</izvorni_sadrzaj>
    <derivirana_varijabla naziv="DomainObject.Predmet.ProtustrankaIDrugi_1">LODAR-90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LODAR-90 d.o.o., OIB 62687190282, Žabanjska 11, 10000 Zagreb</izvorni_sadrzaj>
    <derivirana_varijabla naziv="DomainObject.Predmet.ProtustrankaIDrugiAdressOIB_1">LODAR-90 d.o.o., OIB 62687190282, Žabanjska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LODAR-90 d.o.o.</item>
      <item>FINA Regionalni centar Zagreb</item>
      <item>LJILJANA (JURIĆ) CRNOJA</item>
    </izvorni_sadrzaj>
    <derivirana_varijabla naziv="DomainObject.Predmet.SudioniciListNaziv_1">
      <item>LODAR-90 d.o.o.</item>
      <item>FINA Regionalni centar Zagreb</item>
      <item>LJILJANA (JURIĆ) CRNOJA</item>
    </derivirana_varijabla>
  </DomainObject.Predmet.SudioniciListNaziv>
  <DomainObject.Predmet.SudioniciListAdressOIB>
    <izvorni_sadrzaj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izvorni_sadrzaj>
    <derivirana_varijabla naziv="DomainObject.Predmet.SudioniciListAdressOIB_1"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62687190282</item>
      <item>, OIB 85821130368</item>
      <item>, OIB 26606881368</item>
    </izvorni_sadrzaj>
    <derivirana_varijabla naziv="DomainObject.Predmet.SudioniciListNazivOIB_1">
      <item>, OIB 62687190282</item>
      <item>, OIB 85821130368</item>
      <item>, OIB 26606881368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11301-3666-4BA7-8698-4075C045D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2058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2016-01-29T09:37:00Z</dcterms:created>
  <dc:creator>Korisnik</dc:creator>
  <cp:lastModifiedBy>Višnja Svečak</cp:lastModifiedBy>
  <cp:lastPrinted>2016-01-29T09:33:00Z</cp:lastPrinted>
  <dcterms:modified xmlns:xsi="http://www.w3.org/2001/XMLSchema-instance" xsi:type="dcterms:W3CDTF">2016-01-29T09:37:00Z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