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8067" w14:paraId="cf3806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A0DD9">
        <w:rPr>
          <w:rStyle w:val="Naglaeno"/>
          <w:b w:val="false"/>
        </w:rPr>
        <w:t>1075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AA0DD9">
        <w:t>TAHIA DIGITAL d.o.o. za izdavaštvo i pružanje internet usluga, Zagreb, Slavonska avenija 11b, MBS: 080378881, OIB: 31841760502</w:t>
      </w:r>
      <w:r w:rsidR="000B2934">
        <w:t>, temeljem članka 430. Stečajnog zakona  (</w:t>
      </w:r>
      <w:r w:rsidR="00761E10">
        <w:t xml:space="preserve"> „Narodne novine“ 71/15), dana 11</w:t>
      </w:r>
      <w:r w:rsidR="000B2934">
        <w:t>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AA0DD9">
        <w:t>TAHIA DIGITAL d.o.o. za izdavaštvo i pružanje internet usluga, Zagreb, Slavonska avenija 11b, MBS: 080378881, OIB: 31841760502</w:t>
      </w:r>
      <w:r w:rsidRPr="00542288">
        <w:t xml:space="preserve">, iznosi </w:t>
      </w:r>
      <w:r w:rsidR="00AA0DD9">
        <w:t>348.221,46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AA0DD9">
        <w:t>Ivan Jurić-Kaćunić, OIB: 28624824628, Zagreb, Radmanovačka ulica 6p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A0DD9">
        <w:t>1075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761E10">
        <w:t>11</w:t>
      </w:r>
      <w:r w:rsidR="00262ABC">
        <w:t>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726EBF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27</w:t>
      </w:r>
      <w:r w:rsidR="00262ABC">
        <w:t>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570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6EBF"/>
    <w:rsid w:val="0073010A"/>
    <w:rsid w:val="00734726"/>
    <w:rsid w:val="00741A8A"/>
    <w:rsid w:val="00761E10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1C2A"/>
    <w:rsid w:val="00A81194"/>
    <w:rsid w:val="00A812EE"/>
    <w:rsid w:val="00A8702F"/>
    <w:rsid w:val="00A9335A"/>
    <w:rsid w:val="00AA0DD9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07A9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C3322"/>
    <w:rsid w:val="00DD6682"/>
    <w:rsid w:val="00DE1523"/>
    <w:rsid w:val="00DE5F69"/>
    <w:rsid w:val="00E011E4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3C20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St-1075/2017</izvorni_sadrzaj>
    <derivirana_varijabla naziv="DomainObject.Predmet.OznakaBroj_1">St-1075/2017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TAHIA DIGITAL d.o.o.</izvorni_sadrzaj>
    <derivirana_varijabla naziv="DomainObject.Predmet.ProtustrankaFormated_1">  TAHIA DIGITAL d.o.o.</derivirana_varijabla>
  </DomainObject.Predmet.ProtustrankaFormated>
  <DomainObject.Predmet.ProtustrankaFormatedOIB>
    <izvorni_sadrzaj>  TAHIA DIGITAL d.o.o., OIB 31841760502</izvorni_sadrzaj>
    <derivirana_varijabla naziv="DomainObject.Predmet.ProtustrankaFormatedOIB_1">  TAHIA DIGITAL d.o.o., OIB 31841760502</derivirana_varijabla>
  </DomainObject.Predmet.ProtustrankaFormatedOIB>
  <DomainObject.Predmet.ProtustrankaFormatedWithAdress>
    <izvorni_sadrzaj> TAHIA DIGITAL d.o.o., Slavonska avenija 11B, 10000 Zagreb</izvorni_sadrzaj>
    <derivirana_varijabla naziv="DomainObject.Predmet.ProtustrankaFormatedWithAdress_1"> TAHIA DIGITAL d.o.o., Slavonska avenija 11B, 10000 Zagreb</derivirana_varijabla>
  </DomainObject.Predmet.ProtustrankaFormatedWithAdress>
  <DomainObject.Predmet.ProtustrankaFormatedWithAdressOIB>
    <izvorni_sadrzaj> TAHIA DIGITAL d.o.o., OIB 31841760502, Slavonska avenija 11B, 10000 Zagreb</izvorni_sadrzaj>
    <derivirana_varijabla naziv="DomainObject.Predmet.ProtustrankaFormatedWithAdressOIB_1"> TAHIA DIGITAL d.o.o., OIB 31841760502, Slavonska avenija 11B, 10000 Zagreb</derivirana_varijabla>
  </DomainObject.Predmet.ProtustrankaFormatedWithAdressOIB>
  <DomainObject.Predmet.ProtustrankaWithAdress>
    <izvorni_sadrzaj>TAHIA DIGITAL d.o.o. Slavonska avenija 11B, 10000 Zagreb</izvorni_sadrzaj>
    <derivirana_varijabla naziv="DomainObject.Predmet.ProtustrankaWithAdress_1">TAHIA DIGITAL d.o.o. Slavonska avenija 11B, 10000 Zagreb</derivirana_varijabla>
  </DomainObject.Predmet.ProtustrankaWithAdress>
  <DomainObject.Predmet.ProtustrankaWithAdressOIB>
    <izvorni_sadrzaj>TAHIA DIGITAL d.o.o., OIB 31841760502, Slavonska avenija 11B, 10000 Zagreb</izvorni_sadrzaj>
    <derivirana_varijabla naziv="DomainObject.Predmet.ProtustrankaWithAdressOIB_1">TAHIA DIGITAL d.o.o., OIB 31841760502, Slavonska avenija 11B, 10000 Zagreb</derivirana_varijabla>
  </DomainObject.Predmet.ProtustrankaWithAdressOIB>
  <DomainObject.Predmet.ProtustrankaNazivFormated>
    <izvorni_sadrzaj>TAHIA DIGITAL d.o.o.</izvorni_sadrzaj>
    <derivirana_varijabla naziv="DomainObject.Predmet.ProtustrankaNazivFormated_1">TAHIA DIGITAL d.o.o.</derivirana_varijabla>
  </DomainObject.Predmet.ProtustrankaNazivFormated>
  <DomainObject.Predmet.ProtustrankaNazivFormatedOIB>
    <izvorni_sadrzaj>TAHIA DIGITAL d.o.o., OIB 31841760502</izvorni_sadrzaj>
    <derivirana_varijabla naziv="DomainObject.Predmet.ProtustrankaNazivFormatedOIB_1">TAHIA DIGITAL d.o.o., OIB 31841760502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TAHIA DIGITAL d.o.o.</item>
    </izvorni_sadrzaj>
    <derivirana_varijabla naziv="DomainObject.Predmet.ProtuStrankaListFormated_1">
      <item>TAHIA DIGITAL d.o.o.</item>
    </derivirana_varijabla>
  </DomainObject.Predmet.ProtuStrankaListFormated>
  <DomainObject.Predmet.ProtuStrankaListFormatedOIB>
    <izvorni_sadrzaj>
      <item>TAHIA DIGITAL d.o.o., OIB 31841760502</item>
    </izvorni_sadrzaj>
    <derivirana_varijabla naziv="DomainObject.Predmet.ProtuStrankaListFormatedOIB_1">
      <item>TAHIA DIGITAL d.o.o., OIB 31841760502</item>
    </derivirana_varijabla>
  </DomainObject.Predmet.ProtuStrankaListFormatedOIB>
  <DomainObject.Predmet.ProtuStrankaListFormatedWithAdress>
    <izvorni_sadrzaj>
      <item>TAHIA DIGITAL d.o.o., Slavonska avenija 11B, 10000 Zagreb</item>
    </izvorni_sadrzaj>
    <derivirana_varijabla naziv="DomainObject.Predmet.ProtuStrankaListFormatedWithAdress_1">
      <item>TAHIA DIGITAL d.o.o., Slavonska avenija 11B, 10000 Zagreb</item>
    </derivirana_varijabla>
  </DomainObject.Predmet.ProtuStrankaListFormatedWithAdress>
  <DomainObject.Predmet.ProtuStrankaListFormatedWithAdressOIB>
    <izvorni_sadrzaj>
      <item>TAHIA DIGITAL d.o.o., OIB 31841760502, Slavonska avenija 11B, 10000 Zagreb</item>
    </izvorni_sadrzaj>
    <derivirana_varijabla naziv="DomainObject.Predmet.ProtuStrankaListFormatedWithAdressOIB_1">
      <item>TAHIA DIGITAL d.o.o., OIB 31841760502, Slavonska avenija 11B, 10000 Zagreb</item>
    </derivirana_varijabla>
  </DomainObject.Predmet.ProtuStrankaListFormatedWithAdressOIB>
  <DomainObject.Predmet.ProtuStrankaListNazivFormated>
    <izvorni_sadrzaj>
      <item>TAHIA DIGITAL d.o.o.</item>
    </izvorni_sadrzaj>
    <derivirana_varijabla naziv="DomainObject.Predmet.ProtuStrankaListNazivFormated_1">
      <item>TAHIA DIGITAL d.o.o.</item>
    </derivirana_varijabla>
  </DomainObject.Predmet.ProtuStrankaListNazivFormated>
  <DomainObject.Predmet.ProtuStrankaListNazivFormatedOIB>
    <izvorni_sadrzaj>
      <item>TAHIA DIGITAL d.o.o., OIB 31841760502</item>
    </izvorni_sadrzaj>
    <derivirana_varijabla naziv="DomainObject.Predmet.ProtuStrankaListNazivFormatedOIB_1">
      <item>TAHIA DIGITAL d.o.o., OIB 31841760502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TAHIA DIGITAL d.o.o.</izvorni_sadrzaj>
    <derivirana_varijabla naziv="DomainObject.Predmet.ProtustrankaIDrugi_1">TAHIA DIGITAL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TAHIA DIGITAL d.o.o., OIB 31841760502, Slavonska avenija 11B, 10000 Zagreb</izvorni_sadrzaj>
    <derivirana_varijabla naziv="DomainObject.Predmet.ProtustrankaIDrugiAdressOIB_1">TAHIA DIGITAL d.o.o., OIB 31841760502, Slavonska avenija 11B,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TAHIA DIGITAL d.o.o.</item>
      <item>FINA Regionalni centar Zagreb</item>
    </izvorni_sadrzaj>
    <derivirana_varijabla naziv="DomainObject.Predmet.SudioniciListNaziv_1">
      <item>TAHIA DIGITAL d.o.o.</item>
      <item>FINA Regionalni centar Zagreb</item>
    </derivirana_varijabla>
  </DomainObject.Predmet.SudioniciListNaziv>
  <DomainObject.Predmet.SudioniciListAdressOIB>
    <izvorni_sadrzaj>
      <item>TAHIA DIGITAL d.o.o., OIB 31841760502, Slavonska avenija 11B,10000 Zagreb</item>
      <item>FINA Regionalni centar Zagreb, OIB 85821130368, Trg svibanjskih žrtava 1995. br. 1,10000 Zagreb</item>
    </izvorni_sadrzaj>
    <derivirana_varijabla naziv="DomainObject.Predmet.SudioniciListAdressOIB_1">
      <item>TAHIA DIGITAL d.o.o., OIB 31841760502, Slavonska avenija 11B,10000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31841760502</item>
    </izvorni_sadrzaj>
    <derivirana_varijabla naziv="DomainObject.Predmet.SudioniciListNazivOIB_1">
      <item>, OIB 85821130368</item>
      <item>, OIB 31841760502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D6FEE-2524-4E2B-B52C-E0FC11F33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2031</properties:Characters>
  <properties:Lines>53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2017-08-11T07:24:00Z</dcterms:created>
  <dc:creator>Korisnik</dc:creator>
  <cp:lastModifiedBy>Žana Bem</cp:lastModifiedBy>
  <cp:lastPrinted>2017-08-11T07:17:00Z</cp:lastPrinted>
  <dcterms:modified xmlns:xsi="http://www.w3.org/2001/XMLSchema-instance" xsi:type="dcterms:W3CDTF">2017-08-11T07:24:00Z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