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431e1" w14:paraId="f0431e1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  <w:t>72 St-</w:t>
      </w:r>
      <w:r w:rsidR="002424E5">
        <w:t>5091/2015</w:t>
      </w:r>
      <w:r w:rsidR="00074B6B">
        <w:t>-18</w:t>
      </w:r>
    </w:p>
    <w:p w:rsidRDefault="006D44F4" w:rsidR="006D44F4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Zagreb, Amruševa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>
      <w:pPr>
        <w:jc w:val="center"/>
      </w:pPr>
      <w:r w:rsidRPr="009A6899">
        <w:t xml:space="preserve">Z A K L J U Č A K </w:t>
      </w:r>
    </w:p>
    <w:p w:rsidRDefault="00CF1EC3" w:rsidP="003812A3" w:rsidR="00CF1EC3" w:rsidRPr="009A6899">
      <w:pPr>
        <w:jc w:val="center"/>
      </w:pPr>
    </w:p>
    <w:p w:rsidRDefault="002424E5" w:rsidP="002424E5" w:rsidR="00214139">
      <w:pPr>
        <w:jc w:val="both"/>
      </w:pPr>
      <w:r w:rsidRPr="00E616A4">
        <w:t>T</w:t>
      </w:r>
      <w:r>
        <w:t>rgovački sud u Zagrebu,</w:t>
      </w:r>
      <w:r w:rsidRPr="00E616A4">
        <w:t xml:space="preserve"> po sucu Nikoli Ribariću, kao stečajnom sucu, postupajući po prijedlogu Financijske agencije u stečajnom postupku nad dužnikom PROMAX d.o.o., Odra (Grad Zagreb), Odranska 25, OIB: 208536098</w:t>
      </w:r>
      <w:r>
        <w:t>25, dana 24</w:t>
      </w:r>
      <w:r w:rsidRPr="00E616A4">
        <w:t>.</w:t>
      </w:r>
      <w:r>
        <w:t xml:space="preserve"> kolovoza</w:t>
      </w:r>
      <w:r w:rsidRPr="00E616A4">
        <w:t xml:space="preserve"> 201</w:t>
      </w:r>
      <w:r>
        <w:t>8</w:t>
      </w:r>
      <w:r w:rsidRPr="00E616A4">
        <w:t>. godine,</w:t>
      </w:r>
    </w:p>
    <w:p w:rsidRDefault="002424E5" w:rsidP="002424E5" w:rsidR="002424E5" w:rsidRPr="008662DA">
      <w:pPr>
        <w:jc w:val="both"/>
      </w:pPr>
    </w:p>
    <w:p w:rsidRDefault="006B6778" w:rsidP="003812A3" w:rsidR="003812A3">
      <w:pPr>
        <w:jc w:val="center"/>
      </w:pPr>
      <w:r>
        <w:t xml:space="preserve">z a k lj u č i o </w:t>
      </w:r>
      <w:r w:rsidR="003812A3">
        <w:t>j e</w:t>
      </w:r>
    </w:p>
    <w:p w:rsidRDefault="003812A3" w:rsidP="003812A3" w:rsidR="003812A3">
      <w:pPr>
        <w:jc w:val="center"/>
        <w:rPr>
          <w:b/>
        </w:rPr>
      </w:pPr>
    </w:p>
    <w:p w:rsidRDefault="00897F21" w:rsidP="00CF1EC3" w:rsidR="00897F21">
      <w:pPr>
        <w:jc w:val="both"/>
      </w:pPr>
      <w:r>
        <w:t xml:space="preserve">Nalaže se </w:t>
      </w:r>
      <w:r w:rsidR="003812A3" w:rsidRPr="009A6899">
        <w:t>stečajn</w:t>
      </w:r>
      <w:r>
        <w:t>om</w:t>
      </w:r>
      <w:r w:rsidR="003812A3">
        <w:t xml:space="preserve"> upravitelj</w:t>
      </w:r>
      <w:r>
        <w:t>u</w:t>
      </w:r>
      <w:r w:rsidRPr="00897F21">
        <w:t xml:space="preserve"> </w:t>
      </w:r>
      <w:r>
        <w:t>IVANU</w:t>
      </w:r>
      <w:r w:rsidRPr="00897F21">
        <w:t xml:space="preserve"> HUDOLETNJAK, Ivanec, Zavojna ulica 3, OIB:80924395653</w:t>
      </w:r>
      <w:r w:rsidR="006B6778">
        <w:t>,</w:t>
      </w:r>
      <w:r w:rsidR="003812A3">
        <w:t xml:space="preserve"> </w:t>
      </w:r>
      <w:r w:rsidR="002424E5">
        <w:t>u roku od 8</w:t>
      </w:r>
      <w:r w:rsidR="00214139">
        <w:t xml:space="preserve"> </w:t>
      </w:r>
      <w:r w:rsidR="003812A3" w:rsidRPr="009A6899">
        <w:t>dana</w:t>
      </w:r>
      <w:r w:rsidR="006B6778">
        <w:t xml:space="preserve"> od dostave zaključka, </w:t>
      </w:r>
      <w:r>
        <w:t>dostaviti sudu podatak o iznosu predujma za namirenje troškova nastavljanja postupka radi naknadne diobe</w:t>
      </w:r>
      <w:r w:rsidR="00941E8B">
        <w:t xml:space="preserve"> imajući u vidu podnesak od 17.8.2018. godine</w:t>
      </w:r>
      <w:r>
        <w:t xml:space="preserve"> (članak 289. st. 3. </w:t>
      </w:r>
      <w:r w:rsidR="005C59C8">
        <w:t>rečenica druga Stečajnog zakona</w:t>
      </w:r>
      <w:r w:rsidR="00071165">
        <w:t xml:space="preserve"> NN 74/15, 104/17), na uplatu kojeg iznosa će sud pozvati predlagatelja (</w:t>
      </w:r>
      <w:r w:rsidR="0045622A">
        <w:t xml:space="preserve">ACROBAT FILM d.o.o., Novi Beograd, Srbija, Savski nasip 11a, OIB: 14261210032 i KOLORTON PRINT d.o.o., </w:t>
      </w:r>
      <w:r w:rsidR="00941E8B">
        <w:t>Novi Beograd, Srbija, Savski nasip 11a, OIB: 03373990741)</w:t>
      </w:r>
    </w:p>
    <w:p w:rsidRDefault="00897F21" w:rsidP="00CF1EC3" w:rsidR="00897F21">
      <w:pPr>
        <w:jc w:val="both"/>
      </w:pPr>
    </w:p>
    <w:p w:rsidRDefault="00CF1EC3" w:rsidP="00214139" w:rsidR="00CF1EC3">
      <w:pPr>
        <w:jc w:val="both"/>
      </w:pPr>
    </w:p>
    <w:p w:rsidRDefault="002C1F1A" w:rsidP="00BD6E60" w:rsidR="00BD6E60">
      <w:pPr>
        <w:ind w:firstLine="708" w:left="2124"/>
        <w:jc w:val="center"/>
      </w:pPr>
      <w:r>
        <w:t xml:space="preserve">U Zagrebu </w:t>
      </w:r>
      <w:r w:rsidR="0077200D">
        <w:t>24</w:t>
      </w:r>
      <w:r w:rsidR="003812A3">
        <w:t>.</w:t>
      </w:r>
      <w:r w:rsidR="00CF1EC3">
        <w:t xml:space="preserve"> kolovoza</w:t>
      </w:r>
      <w:r w:rsidR="003812A3">
        <w:t xml:space="preserve"> 201</w:t>
      </w:r>
      <w:r w:rsidR="00CF1EC3">
        <w:t>8</w:t>
      </w:r>
      <w:r w:rsidR="003812A3">
        <w:t>.</w:t>
      </w:r>
      <w:r w:rsidR="006D44F4">
        <w:tab/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CF1EC3">
        <w:tab/>
      </w:r>
    </w:p>
    <w:p w:rsidRDefault="00BD6E60" w:rsidP="00BD6E60" w:rsidR="00BD6E60">
      <w:pPr>
        <w:ind w:firstLine="708" w:left="2124"/>
        <w:jc w:val="center"/>
      </w:pPr>
    </w:p>
    <w:p w:rsidRDefault="00074B6B" w:rsidP="00E91121" w:rsidR="00074B6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74B6B" w:rsidP="00E91121" w:rsidR="00074B6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74B6B" w:rsidP="00E91121" w:rsidR="00074B6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74B6B" w:rsidP="00E91121" w:rsidR="00074B6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74B6B" w:rsidP="00E91121" w:rsidR="00074B6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D6E60" w:rsidP="0077200D" w:rsidR="006D44F4" w:rsidRPr="00FC1355">
      <w:pPr>
        <w:pStyle w:val="Podnaslov"/>
        <w:ind w:firstLine="708" w:left="4956"/>
        <w:rPr>
          <w:b w:val="false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1779CD">
        <w:t xml:space="preserve"> </w:t>
      </w:r>
    </w:p>
    <w:p w:rsidRDefault="003812A3" w:rsidP="006D44F4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</w:t>
      </w:r>
      <w:r w:rsidR="00CF1EC3">
        <w:t>čka žalba nije dopuštena (čl. 19.</w:t>
      </w:r>
      <w:r>
        <w:t xml:space="preserve"> toč.</w:t>
      </w:r>
      <w:r w:rsidR="00CF1EC3">
        <w:t xml:space="preserve"> 7</w:t>
      </w:r>
      <w:r>
        <w:t xml:space="preserve"> SZ-a)</w:t>
      </w:r>
    </w:p>
    <w:p w:rsidRDefault="0077200D" w:rsidP="003812A3" w:rsidR="0077200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7200D" w:rsidP="003812A3" w:rsidR="0077200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74B6B" w:rsidP="003812A3" w:rsidR="00074B6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74B6B" w:rsidP="003812A3" w:rsidR="00074B6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74B6B" w:rsidP="003812A3" w:rsidR="00074B6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74B6B" w:rsidP="003812A3" w:rsidR="00074B6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74B6B" w:rsidP="003812A3" w:rsidR="00074B6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74B6B" w:rsidP="003812A3" w:rsidR="00074B6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74B6B" w:rsidP="003812A3" w:rsidR="00074B6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74B6B" w:rsidP="003812A3" w:rsidR="00074B6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74B6B" w:rsidP="003812A3" w:rsidR="00074B6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74B6B" w:rsidP="003812A3" w:rsidR="00074B6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74B6B" w:rsidP="003812A3" w:rsidR="00074B6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74B6B" w:rsidP="003812A3" w:rsidR="00074B6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74B6B" w:rsidP="003812A3" w:rsidR="00074B6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74B6B" w:rsidP="003812A3" w:rsidR="00074B6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74B6B" w:rsidP="003812A3" w:rsidR="00074B6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R="00074B6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71165"/>
    <w:rsid w:val="00074B6B"/>
    <w:rsid w:val="000E3E0E"/>
    <w:rsid w:val="00175B71"/>
    <w:rsid w:val="001779CD"/>
    <w:rsid w:val="00214139"/>
    <w:rsid w:val="00237275"/>
    <w:rsid w:val="002424E5"/>
    <w:rsid w:val="002C1F1A"/>
    <w:rsid w:val="003812A3"/>
    <w:rsid w:val="0045622A"/>
    <w:rsid w:val="005232A7"/>
    <w:rsid w:val="00523F73"/>
    <w:rsid w:val="005C59C8"/>
    <w:rsid w:val="006B4677"/>
    <w:rsid w:val="006B6778"/>
    <w:rsid w:val="006D44F4"/>
    <w:rsid w:val="0077200D"/>
    <w:rsid w:val="00833FFA"/>
    <w:rsid w:val="00897F21"/>
    <w:rsid w:val="00941E8B"/>
    <w:rsid w:val="00947F19"/>
    <w:rsid w:val="00A93ED3"/>
    <w:rsid w:val="00BD6E60"/>
    <w:rsid w:val="00CF1EC3"/>
    <w:rsid w:val="00D05CE0"/>
    <w:rsid w:val="00E205B0"/>
    <w:rsid w:val="00E31C80"/>
    <w:rsid w:val="00F0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1C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C8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C80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C80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C80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1C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C8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C80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C80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C80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5091</izvorni_sadrzaj>
    <derivirana_varijabla naziv="DomainObject.Predmet.Broj_1">5091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prosinca 2016.</izvorni_sadrzaj>
    <derivirana_varijabla naziv="DomainObject.Predmet.DatumRjesavanja_1">16.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St-5091/2015</izvorni_sadrzaj>
    <derivirana_varijabla naziv="DomainObject.Predmet.OznakaBroj_1">St-5091/2015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PROMAX d.o.o. zastupanog po punomoćniku Fahim Hadaya</izvorni_sadrzaj>
    <derivirana_varijabla naziv="DomainObject.Predmet.ProtustrankaFormated_1">  PROMAX d.o.o. zastupanog po punomoćniku Fahim Hadaya</derivirana_varijabla>
  </DomainObject.Predmet.ProtustrankaFormated>
  <DomainObject.Predmet.ProtustrankaFormatedOIB>
    <izvorni_sadrzaj>  PROMAX d.o.o., OIB 20853609825 zastupanog po punomoćniku Fahim Hadaya</izvorni_sadrzaj>
    <derivirana_varijabla naziv="DomainObject.Predmet.ProtustrankaFormatedOIB_1">  PROMAX d.o.o., OIB 20853609825 zastupanog po punomoćniku Fahim Hadaya</derivirana_varijabla>
  </DomainObject.Predmet.ProtustrankaFormatedOIB>
  <DomainObject.Predmet.ProtustrankaFormatedWithAdress>
    <izvorni_sadrzaj> PROMAX d.o.o., Odranska 25, 10020 Odra zastupanog po punomoćniku Fahim Hadaya</izvorni_sadrzaj>
    <derivirana_varijabla naziv="DomainObject.Predmet.ProtustrankaFormatedWithAdress_1"> PROMAX d.o.o., Odranska 25, 10020 Odra zastupanog po punomoćniku Fahim Hadaya</derivirana_varijabla>
  </DomainObject.Predmet.ProtustrankaFormatedWithAdress>
  <DomainObject.Predmet.ProtustrankaFormatedWithAdressOIB>
    <izvorni_sadrzaj> PROMAX d.o.o., OIB 20853609825, Odranska 25, 10020 Odra zastupanog po punomoćniku Fahim Hadaya</izvorni_sadrzaj>
    <derivirana_varijabla naziv="DomainObject.Predmet.ProtustrankaFormatedWithAdressOIB_1"> PROMAX d.o.o., OIB 20853609825, Odranska 25, 10020 Odra zastupanog po punomoćniku Fahim Hadaya</derivirana_varijabla>
  </DomainObject.Predmet.ProtustrankaFormatedWithAdressOIB>
  <DomainObject.Predmet.ProtustrankaWithAdress>
    <izvorni_sadrzaj>PROMAX d.o.o. Odranska 25, 10020 Odra</izvorni_sadrzaj>
    <derivirana_varijabla naziv="DomainObject.Predmet.ProtustrankaWithAdress_1">PROMAX d.o.o. Odranska 25, 10020 Odra</derivirana_varijabla>
  </DomainObject.Predmet.ProtustrankaWithAdress>
  <DomainObject.Predmet.ProtustrankaWithAdressOIB>
    <izvorni_sadrzaj>PROMAX d.o.o., OIB 20853609825, Odranska 25, 10020 Odra</izvorni_sadrzaj>
    <derivirana_varijabla naziv="DomainObject.Predmet.ProtustrankaWithAdressOIB_1">PROMAX d.o.o., OIB 20853609825, Odranska 25, 10020 Odra</derivirana_varijabla>
  </DomainObject.Predmet.ProtustrankaWithAdressOIB>
  <DomainObject.Predmet.ProtustrankaNazivFormated>
    <izvorni_sadrzaj>PROMAX d.o.o.</izvorni_sadrzaj>
    <derivirana_varijabla naziv="DomainObject.Predmet.ProtustrankaNazivFormated_1">PROMAX d.o.o.</derivirana_varijabla>
  </DomainObject.Predmet.ProtustrankaNazivFormated>
  <DomainObject.Predmet.ProtustrankaNazivFormatedOIB>
    <izvorni_sadrzaj>PROMAX d.o.o., OIB 20853609825</izvorni_sadrzaj>
    <derivirana_varijabla naziv="DomainObject.Predmet.ProtustrankaNazivFormatedOIB_1">PROMAX d.o.o., OIB 20853609825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Fahim Hadaya</izvorni_sadrzaj>
    <derivirana_varijabla naziv="DomainObject.Predmet.StrankaFormated_1">  FINA Regionalni centar Zagreb; Fahim Hadaya</derivirana_varijabla>
  </DomainObject.Predmet.StrankaFormated>
  <DomainObject.Predmet.StrankaFormatedOIB>
    <izvorni_sadrzaj>  FINA Regionalni centar Zagreb, OIB 85821130368; Fahim Hadaya, OIB 30789880291</izvorni_sadrzaj>
    <derivirana_varijabla naziv="DomainObject.Predmet.StrankaFormatedOIB_1">  FINA Regionalni centar Zagreb, OIB 85821130368; Fahim Hadaya, OIB 30789880291</derivirana_varijabla>
  </DomainObject.Predmet.StrankaFormatedOIB>
  <DomainObject.Predmet.StrankaFormatedWithAdress>
    <izvorni_sadrzaj> FINA Regionalni centar Zagreb, Trg svibanjskih žrtava 1995. br.1, 10000 Zagreb; Fahim Hadaya, Strohalov Prilaz 14, 10000 Zagreb</izvorni_sadrzaj>
    <derivirana_varijabla naziv="DomainObject.Predmet.StrankaFormatedWithAdress_1"> FINA Regionalni centar Zagreb, Trg svibanjskih žrtava 1995. br.1, 10000 Zagreb; Fahim Hadaya, Strohalov Prilaz 14, 10000 Zagreb</derivirana_varijabla>
  </DomainObject.Predmet.StrankaFormatedWithAdress>
  <DomainObject.Predmet.StrankaFormatedWithAdressOIB>
    <izvorni_sadrzaj> FINA Regionalni centar Zagreb, OIB 85821130368, Trg svibanjskih žrtava 1995. br.1, 10000 Zagreb; Fahim Hadaya, OIB 30789880291, Strohalov Prilaz 14, 10000 Zagreb</izvorni_sadrzaj>
    <derivirana_varijabla naziv="DomainObject.Predmet.StrankaFormatedWithAdressOIB_1"> FINA Regionalni centar Zagreb, OIB 85821130368, Trg svibanjskih žrtava 1995. br.1, 10000 Zagreb; Fahim Hadaya, OIB 30789880291, Strohalov Prilaz 14, 10000 Zagreb</derivirana_varijabla>
  </DomainObject.Predmet.StrankaFormatedWithAdressOIB>
  <DomainObject.Predmet.StrankaWithAdress>
    <izvorni_sadrzaj>FINA Regionalni centar Zagreb Trg svibanjskih žrtava 1995. br.1,10000 Zagreb,Fahim Hadaya Strohalov Prilaz 14,10000 Zagreb</izvorni_sadrzaj>
    <derivirana_varijabla naziv="DomainObject.Predmet.StrankaWithAdress_1">FINA Regionalni centar Zagreb Trg svibanjskih žrtava 1995. br.1,10000 Zagreb,Fahim Hadaya Strohalov Prilaz 14,10000 Zagreb</derivirana_varijabla>
  </DomainObject.Predmet.StrankaWithAdress>
  <DomainObject.Predmet.StrankaWithAdressOIB>
    <izvorni_sadrzaj>FINA Regionalni centar Zagreb, OIB 85821130368, Trg svibanjskih žrtava 1995. br.1,10000 Zagreb,Fahim Hadaya, OIB 30789880291, Strohalov Prilaz 14,10000 Zagreb</izvorni_sadrzaj>
    <derivirana_varijabla naziv="DomainObject.Predmet.StrankaWithAdressOIB_1">FINA Regionalni centar Zagreb, OIB 85821130368, Trg svibanjskih žrtava 1995. br.1,10000 Zagreb,Fahim Hadaya, OIB 30789880291, Strohalov Prilaz 14,10000 Zagreb</derivirana_varijabla>
  </DomainObject.Predmet.StrankaWithAdressOIB>
  <DomainObject.Predmet.StrankaNazivFormated>
    <izvorni_sadrzaj>FINA Regionalni centar Zagreb,Fahim Hadaya</izvorni_sadrzaj>
    <derivirana_varijabla naziv="DomainObject.Predmet.StrankaNazivFormated_1">FINA Regionalni centar Zagreb,Fahim Hadaya</derivirana_varijabla>
  </DomainObject.Predmet.StrankaNazivFormated>
  <DomainObject.Predmet.StrankaNazivFormatedOIB>
    <izvorni_sadrzaj>FINA Regionalni centar Zagreb, OIB 85821130368,Fahim Hadaya, OIB 30789880291</izvorni_sadrzaj>
    <derivirana_varijabla naziv="DomainObject.Predmet.StrankaNazivFormatedOIB_1">FINA Regionalni centar Zagreb, OIB 85821130368,Fahim Hadaya, OIB 30789880291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Fahim Hadaya</item>
    </izvorni_sadrzaj>
    <derivirana_varijabla naziv="DomainObject.Predmet.StrankaListFormated_1">
      <item>FINA Regionalni centar Zagreb</item>
      <item>Fahim Hadaya</item>
    </derivirana_varijabla>
  </DomainObject.Predmet.StrankaListFormated>
  <DomainObject.Predmet.StrankaListFormatedOIB>
    <izvorni_sadrzaj>
      <item>FINA Regionalni centar Zagreb, OIB 85821130368</item>
      <item>Fahim Hadaya, OIB 30789880291</item>
    </izvorni_sadrzaj>
    <derivirana_varijabla naziv="DomainObject.Predmet.StrankaListFormatedOIB_1">
      <item>FINA Regionalni centar Zagreb, OIB 85821130368</item>
      <item>Fahim Hadaya, OIB 30789880291</item>
    </derivirana_varijabla>
  </DomainObject.Predmet.StrankaListFormatedOIB>
  <DomainObject.Predmet.StrankaListFormatedWithAdress>
    <izvorni_sadrzaj>
      <item>FINA Regionalni centar Zagreb, Trg svibanjskih žrtava 1995. br.1, 10000 Zagreb</item>
      <item>Fahim Hadaya, Strohalov Prilaz 14, 10000 Zagreb</item>
    </izvorni_sadrzaj>
    <derivirana_varijabla naziv="DomainObject.Predmet.StrankaListFormatedWithAdress_1">
      <item>FINA Regionalni centar Zagreb, Trg svibanjskih žrtava 1995. br.1, 10000 Zagreb</item>
      <item>Fahim Hadaya, Strohalov Prilaz 14,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Fahim Hadaya, OIB 30789880291, Strohalov Prilaz 14, 10000 Zagreb</item>
    </izvorni_sadrzaj>
    <derivirana_varijabla naziv="DomainObject.Predmet.StrankaListFormatedWithAdressOIB_1">
      <item>FINA Regionalni centar Zagreb, OIB 85821130368, Trg svibanjskih žrtava 1995. br.1, 10000 Zagreb</item>
      <item>Fahim Hadaya, OIB 30789880291, Strohalov Prilaz 14, 10000 Zagreb</item>
    </derivirana_varijabla>
  </DomainObject.Predmet.StrankaListFormatedWithAdressOIB>
  <DomainObject.Predmet.StrankaListNazivFormated>
    <izvorni_sadrzaj>
      <item>FINA Regionalni centar Zagreb</item>
      <item>Fahim Hadaya</item>
    </izvorni_sadrzaj>
    <derivirana_varijabla naziv="DomainObject.Predmet.StrankaListNazivFormated_1">
      <item>FINA Regionalni centar Zagreb</item>
      <item>Fahim Hadaya</item>
    </derivirana_varijabla>
  </DomainObject.Predmet.StrankaListNazivFormated>
  <DomainObject.Predmet.StrankaListNazivFormatedOIB>
    <izvorni_sadrzaj>
      <item>FINA Regionalni centar Zagreb, OIB 85821130368</item>
      <item>Fahim Hadaya, OIB 30789880291</item>
    </izvorni_sadrzaj>
    <derivirana_varijabla naziv="DomainObject.Predmet.StrankaListNazivFormatedOIB_1">
      <item>FINA Regionalni centar Zagreb, OIB 85821130368</item>
      <item>Fahim Hadaya, OIB 30789880291</item>
    </derivirana_varijabla>
  </DomainObject.Predmet.StrankaListNazivFormatedOIB>
  <DomainObject.Predmet.ProtuStrankaListFormated>
    <izvorni_sadrzaj>
      <item>PROMAX d.o.o. zastupanog po punomoćniku Fahim Hadaya</item>
    </izvorni_sadrzaj>
    <derivirana_varijabla naziv="DomainObject.Predmet.ProtuStrankaListFormated_1">
      <item>PROMAX d.o.o. zastupanog po punomoćniku Fahim Hadaya</item>
    </derivirana_varijabla>
  </DomainObject.Predmet.ProtuStrankaListFormated>
  <DomainObject.Predmet.ProtuStrankaListFormatedOIB>
    <izvorni_sadrzaj>
      <item>PROMAX d.o.o., OIB 20853609825 zastupanog po punomoćniku Fahim Hadaya</item>
    </izvorni_sadrzaj>
    <derivirana_varijabla naziv="DomainObject.Predmet.ProtuStrankaListFormatedOIB_1">
      <item>PROMAX d.o.o., OIB 20853609825 zastupanog po punomoćniku Fahim Hadaya</item>
    </derivirana_varijabla>
  </DomainObject.Predmet.ProtuStrankaListFormatedOIB>
  <DomainObject.Predmet.ProtuStrankaListFormatedWithAdress>
    <izvorni_sadrzaj>
      <item>PROMAX d.o.o., Odranska 25, 10020 Odra zastupanog po punomoćniku Fahim Hadaya</item>
    </izvorni_sadrzaj>
    <derivirana_varijabla naziv="DomainObject.Predmet.ProtuStrankaListFormatedWithAdress_1">
      <item>PROMAX d.o.o., Odranska 25, 10020 Odra zastupanog po punomoćniku Fahim Hadaya</item>
    </derivirana_varijabla>
  </DomainObject.Predmet.ProtuStrankaListFormatedWithAdress>
  <DomainObject.Predmet.ProtuStrankaListFormatedWithAdressOIB>
    <izvorni_sadrzaj>
      <item>PROMAX d.o.o., OIB 20853609825, Odranska 25, 10020 Odra zastupanog po punomoćniku Fahim Hadaya</item>
    </izvorni_sadrzaj>
    <derivirana_varijabla naziv="DomainObject.Predmet.ProtuStrankaListFormatedWithAdressOIB_1">
      <item>PROMAX d.o.o., OIB 20853609825, Odranska 25, 10020 Odra zastupanog po punomoćniku Fahim Hadaya</item>
    </derivirana_varijabla>
  </DomainObject.Predmet.ProtuStrankaListFormatedWithAdressOIB>
  <DomainObject.Predmet.ProtuStrankaListNazivFormated>
    <izvorni_sadrzaj>
      <item>PROMAX d.o.o.</item>
    </izvorni_sadrzaj>
    <derivirana_varijabla naziv="DomainObject.Predmet.ProtuStrankaListNazivFormated_1">
      <item>PROMAX d.o.o.</item>
    </derivirana_varijabla>
  </DomainObject.Predmet.ProtuStrankaListNazivFormated>
  <DomainObject.Predmet.ProtuStrankaListNazivFormatedOIB>
    <izvorni_sadrzaj>
      <item>PROMAX d.o.o., OIB 20853609825</item>
    </izvorni_sadrzaj>
    <derivirana_varijabla naziv="DomainObject.Predmet.ProtuStrankaListNazivFormatedOIB_1">
      <item>PROMAX d.o.o., OIB 20853609825</item>
    </derivirana_varijabla>
  </DomainObject.Predmet.ProtuStrankaListNazivFormatedOIB>
  <DomainObject.Predmet.OstaliListFormated>
    <izvorni_sadrzaj>
      <item>Fahim Hadaya punomoćnik sudionika u postupku PROMAX d.o.o.</item>
      <item>Financijska agencija</item>
      <item>REPUBLIKA HRVATSKA MINISTARSTVO FINANCIJA</item>
      <item>MINISTARSTVO PRAVOSUĐA</item>
      <item>ŽUPANIJSKO DRŽAVNO ODVJETNIŠTVO U ZAGREBU</item>
    </izvorni_sadrzaj>
    <derivirana_varijabla naziv="DomainObject.Predmet.OstaliListFormated_1">
      <item>Fahim Hadaya punomoćnik sudionika u postupku PROMAX d.o.o.</item>
      <item>Financijska agencija</item>
      <item>REPUBLIKA HRVATSKA MINISTARSTVO FINANCIJA</item>
      <item>MINISTARSTVO PRAVOSUĐA</item>
      <item>ŽUPANIJSKO DRŽAVNO ODVJETNIŠTVO U ZAGREBU</item>
    </derivirana_varijabla>
  </DomainObject.Predmet.OstaliListFormated>
  <DomainObject.Predmet.OstaliListFormatedOIB>
    <izvorni_sadrzaj>
      <item>Fahim Hadaya, OIB 30789880291 punomoćnik sudionika u postupku PROMAX d.o.o.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</izvorni_sadrzaj>
    <derivirana_varijabla naziv="DomainObject.Predmet.OstaliListFormatedOIB_1">
      <item>Fahim Hadaya, OIB 30789880291 punomoćnik sudionika u postupku PROMAX d.o.o.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</derivirana_varijabla>
  </DomainObject.Predmet.OstaliListFormatedOIB>
  <DomainObject.Predmet.OstaliListFormatedWithAdress>
    <izvorni_sadrzaj>
      <item>Fahim Hadaya, Strohalov Prilaz 14, 10000 Zagreb punomoćnik sudionika u postupku PROMAX d.o.o.</item>
      <item>Financijska agencija, Ulica grada Vukovara 70, 10000 Zagreb</item>
      <item>REPUBLIKA HRVATSKA MINISTARSTVO FINANCIJA, Av. Dubrovnik 32, 10000 Zagreb</item>
      <item>MINISTARSTVO PRAVOSUĐA, Ulica grada Vukovara 49, 10000 Zagreb</item>
      <item>ŽUPANIJSKO DRŽAVNO ODVJETNIŠTVO U ZAGREBU, Savska Cesta 41, 10000 Zagreb</item>
    </izvorni_sadrzaj>
    <derivirana_varijabla naziv="DomainObject.Predmet.OstaliListFormatedWithAdress_1">
      <item>Fahim Hadaya, Strohalov Prilaz 14, 10000 Zagreb punomoćnik sudionika u postupku PROMAX d.o.o.</item>
      <item>Financijska agencija, Ulica grada Vukovara 70, 10000 Zagreb</item>
      <item>REPUBLIKA HRVATSKA MINISTARSTVO FINANCIJA, Av. Dubrovnik 32, 10000 Zagreb</item>
      <item>MINISTARSTVO PRAVOSUĐA, Ulica grada Vukovara 49,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Fahim Hadaya, OIB 30789880291, Strohalov Prilaz 14, 10000 Zagreb punomoćnik sudionika u postupku PROMAX d.o.o.</item>
      <item>Financijska agencija, OIB 85821130368, Ulica grada Vukovara 70, 10000 Zagreb</item>
      <item>REPUBLIKA HRVATSKA MINISTARSTVO FINANCIJA, OIB 18683136487, Av. Dubrovnik 32, 10000 Zagreb</item>
      <item>MINISTARSTVO PRAVOSUĐA, OIB 26635293339, Ulica grada Vukovara 49, 10000 Zagreb</item>
      <item>ŽUPANIJSKO DRŽAVNO ODVJETNIŠTVO U ZAGREBU, OIB 16488001145, Savska Cesta 41, 10000 Zagreb</item>
    </izvorni_sadrzaj>
    <derivirana_varijabla naziv="DomainObject.Predmet.OstaliListFormatedWithAdressOIB_1">
      <item>Fahim Hadaya, OIB 30789880291, Strohalov Prilaz 14, 10000 Zagreb punomoćnik sudionika u postupku PROMAX d.o.o.</item>
      <item>Financijska agencija, OIB 85821130368, Ulica grada Vukovara 70, 10000 Zagreb</item>
      <item>REPUBLIKA HRVATSKA MINISTARSTVO FINANCIJA, OIB 18683136487, Av. Dubrovnik 32, 10000 Zagreb</item>
      <item>MINISTARSTVO PRAVOSUĐA, OIB 26635293339, Ulica grada Vukovara 49,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Fahim Hadaya</item>
      <item>Financijska agencija</item>
      <item>REPUBLIKA HRVATSKA MINISTARSTVO FINANCIJA</item>
      <item>MINISTARSTVO PRAVOSUĐA</item>
      <item>ŽUPANIJSKO DRŽAVNO ODVJETNIŠTVO U ZAGREBU</item>
    </izvorni_sadrzaj>
    <derivirana_varijabla naziv="DomainObject.Predmet.OstaliListNazivFormated_1">
      <item>Fahim Hadaya</item>
      <item>Financijska agencija</item>
      <item>REPUBLIKA HRVATSKA MINISTARSTVO FINANCIJA</item>
      <item>MINISTARSTVO PRAVOSUĐA</item>
      <item>ŽUPANIJSKO DRŽAVNO ODVJETNIŠTVO U ZAGREBU</item>
    </derivirana_varijabla>
  </DomainObject.Predmet.OstaliListNazivFormated>
  <DomainObject.Predmet.OstaliListNazivFormatedOIB>
    <izvorni_sadrzaj>
      <item>Fahim Hadaya, OIB 30789880291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</izvorni_sadrzaj>
    <derivirana_varijabla naziv="DomainObject.Predmet.OstaliListNazivFormatedOIB_1">
      <item>Fahim Hadaya, OIB 30789880291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PROMAX d.o.o.</izvorni_sadrzaj>
    <derivirana_varijabla naziv="DomainObject.Predmet.ProtustrankaIDrugi_1">PROMAX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PROMAX d.o.o., OIB 20853609825, Odranska 25, 10020 Odra</izvorni_sadrzaj>
    <derivirana_varijabla naziv="DomainObject.Predmet.ProtustrankaIDrugiAdressOIB_1">PROMAX d.o.o., OIB 20853609825, Odranska 25, 10020 Odra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prosinca 2016.</izvorni_sadrzaj>
    <derivirana_varijabla naziv="DomainObject.Predmet.OdlukaRjesenje.DatumDonosenjaOdluke_1">15. prosinca 2016.</derivirana_varijabla>
  </DomainObject.Predmet.OdlukaRjesenje.DatumDonosenjaOdluke>
  <DomainObject.Predmet.OdlukaRjesenje.DatumPravomocnosti>
    <izvorni_sadrzaj>5. siječnja 2017.</izvorni_sadrzaj>
    <derivirana_varijabla naziv="DomainObject.Predmet.OdlukaRjesenje.DatumPravomocnosti_1">5. siječnja 2017.</derivirana_varijabla>
  </DomainObject.Predmet.OdlukaRjesenje.DatumPravomocnosti>
  <DomainObject.Predmet.OdlukaRjesenje.Oznaka>
    <izvorni_sadrzaj>St-5091/2015-13</izvorni_sadrzaj>
    <derivirana_varijabla naziv="DomainObject.Predmet.OdlukaRjesenje.Oznaka_1">St-5091/2015-13</derivirana_varijabla>
  </DomainObject.Predmet.OdlukaRjesenje.Oznaka>
  <DomainObject.Predmet.SudioniciListNaziv>
    <izvorni_sadrzaj>
      <item>PROMAX d.o.o.</item>
      <item>FINA Regionalni centar Zagreb</item>
      <item>Fahim Hadaya</item>
      <item>Fahim Hadaya</item>
      <item>Financijska agencija</item>
      <item>REPUBLIKA HRVATSKA MINISTARSTVO FINANCIJA</item>
      <item>MINISTARSTVO PRAVOSUĐA</item>
      <item>ŽUPANIJSKO DRŽAVNO ODVJETNIŠTVO U ZAGREBU</item>
    </izvorni_sadrzaj>
    <derivirana_varijabla naziv="DomainObject.Predmet.SudioniciListNaziv_1">
      <item>PROMAX d.o.o.</item>
      <item>FINA Regionalni centar Zagreb</item>
      <item>Fahim Hadaya</item>
      <item>Fahim Hadaya</item>
      <item>Financijska agencija</item>
      <item>REPUBLIKA HRVATSKA MINISTARSTVO FINANCIJA</item>
      <item>MINISTARSTVO PRAVOSUĐA</item>
      <item>ŽUPANIJSKO DRŽAVNO ODVJETNIŠTVO U ZAGREBU</item>
    </derivirana_varijabla>
  </DomainObject.Predmet.SudioniciListNaziv>
  <DomainObject.Predmet.SudioniciListAdressOIB>
    <izvorni_sadrzaj>
      <item>PROMAX d.o.o., OIB 20853609825, Odranska 25,10020 Odra</item>
      <item>FINA Regionalni centar Zagreb, OIB 85821130368, Trg svibanjskih žrtava 1995. br.1,10000 Zagreb</item>
      <item>Fahim Hadaya, OIB 30789880291, Strohalov Prilaz 14,10000 Zagreb</item>
      <item>Fahim Hadaya, OIB 30789880291, Strohalov Prilaz 14,10000 Zagreb</item>
      <item>Financijska agencija, OIB 85821130368, Ulica grada Vukovara 70,10000 Zagreb</item>
      <item>REPUBLIKA HRVATSKA MINISTARSTVO FINANCIJA, OIB 18683136487, Av. Dubrovnik 32,10000 Zagreb</item>
      <item>MINISTARSTVO PRAVOSUĐA, OIB 26635293339, Ulica grada Vukovara 49,10000 Zagreb</item>
      <item>ŽUPANIJSKO DRŽAVNO ODVJETNIŠTVO U ZAGREBU, OIB 16488001145, Savska Cesta 41,10000 Zagreb</item>
    </izvorni_sadrzaj>
    <derivirana_varijabla naziv="DomainObject.Predmet.SudioniciListAdressOIB_1">
      <item>PROMAX d.o.o., OIB 20853609825, Odranska 25,10020 Odra</item>
      <item>FINA Regionalni centar Zagreb, OIB 85821130368, Trg svibanjskih žrtava 1995. br.1,10000 Zagreb</item>
      <item>Fahim Hadaya, OIB 30789880291, Strohalov Prilaz 14,10000 Zagreb</item>
      <item>Fahim Hadaya, OIB 30789880291, Strohalov Prilaz 14,10000 Zagreb</item>
      <item>Financijska agencija, OIB 85821130368, Ulica grada Vukovara 70,10000 Zagreb</item>
      <item>REPUBLIKA HRVATSKA MINISTARSTVO FINANCIJA, OIB 18683136487, Av. Dubrovnik 32,10000 Zagreb</item>
      <item>MINISTARSTVO PRAVOSUĐA, OIB 26635293339, Ulica grada Vukovara 49,10000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20853609825</item>
      <item>, OIB 85821130368</item>
      <item>, OIB 30789880291</item>
      <item>, OIB 30789880291</item>
      <item>, OIB 85821130368</item>
      <item>, OIB 18683136487</item>
      <item>, OIB 26635293339</item>
      <item>, OIB 16488001145</item>
    </izvorni_sadrzaj>
    <derivirana_varijabla naziv="DomainObject.Predmet.SudioniciListNazivOIB_1">
      <item>, OIB 20853609825</item>
      <item>, OIB 85821130368</item>
      <item>, OIB 30789880291</item>
      <item>, OIB 30789880291</item>
      <item>, OIB 85821130368</item>
      <item>, OIB 18683136487</item>
      <item>, OIB 26635293339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196</properties:Words>
  <properties:Characters>988</properties:Characters>
  <properties:Lines>54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2018-08-27T07:19:00Z</dcterms:created>
  <dc:creator>Nikola Ribarić</dc:creator>
  <cp:lastModifiedBy>Jadranka Zelić</cp:lastModifiedBy>
  <cp:lastPrinted>2018-08-27T07:19:00Z</cp:lastPrinted>
  <dcterms:modified xmlns:xsi="http://www.w3.org/2001/XMLSchema-instance" xsi:type="dcterms:W3CDTF">2018-08-27T07:23:00Z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upravitelju na očitovanje radi nastavka postupka naknadna dioba 24.8.2018. promax.docx)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