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21b3" w14:paraId="4bd21b3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</w:t>
      </w:r>
      <w:r w:rsidR="00726401">
        <w:rPr>
          <w:rFonts w:hAnsi="Times New Roman" w:ascii="Times New Roman"/>
          <w:color w:val="000000"/>
          <w:szCs w:val="24"/>
          <w:lang w:val="hr-HR"/>
        </w:rPr>
        <w:t>3253/17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D87266" w:rsidR="00D87266" w:rsidRPr="00F6269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726401">
        <w:rPr>
          <w:rFonts w:hAnsi="Times New Roman" w:ascii="Times New Roman"/>
          <w:szCs w:val="24"/>
          <w:lang w:val="hr-HR"/>
        </w:rPr>
        <w:t xml:space="preserve">MEATPRODUKT d.o.o., Sveti Ivan Zelina, Tomaševec 1B, OIB: </w:t>
      </w:r>
      <w:r w:rsidR="00726401">
        <w:rPr>
          <w:rFonts w:hAnsi="Times New Roman" w:ascii="Times New Roman"/>
          <w:szCs w:val="24"/>
          <w:shd w:fill="F8F8F8" w:color="auto" w:val="clear"/>
          <w:lang w:val="hr-HR"/>
        </w:rPr>
        <w:t>94134757417</w:t>
      </w:r>
      <w:r>
        <w:rPr>
          <w:rFonts w:cs="Arial"/>
          <w:color w:val="000000"/>
          <w:sz w:val="18"/>
          <w:szCs w:val="18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726401">
        <w:rPr>
          <w:rFonts w:hAnsi="Times New Roman" w:ascii="Times New Roman"/>
          <w:szCs w:val="24"/>
          <w:lang w:val="hr-HR"/>
        </w:rPr>
        <w:t xml:space="preserve">MEATPRODUKT d.o.o., Sveti Ivan Zelina, Tomaševec 1B, OIB: </w:t>
      </w:r>
      <w:r w:rsidR="00726401">
        <w:rPr>
          <w:rFonts w:hAnsi="Times New Roman" w:ascii="Times New Roman"/>
          <w:szCs w:val="24"/>
          <w:shd w:fill="F8F8F8" w:color="auto" w:val="clear"/>
          <w:lang w:val="hr-HR"/>
        </w:rPr>
        <w:t>94134757417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,  dana </w:t>
      </w:r>
      <w:r w:rsidR="00726401" w:rsidRPr="008A049E">
        <w:rPr>
          <w:rFonts w:hAnsi="Times New Roman" w:ascii="Times New Roman"/>
          <w:szCs w:val="24"/>
          <w:lang w:val="hr-HR"/>
        </w:rPr>
        <w:t>16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726401" w:rsidRPr="008A049E">
        <w:rPr>
          <w:rFonts w:hAnsi="Times New Roman" w:ascii="Times New Roman"/>
          <w:szCs w:val="24"/>
          <w:lang w:val="hr-HR"/>
        </w:rPr>
        <w:t>siječnja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726401">
        <w:rPr>
          <w:rFonts w:hAnsi="Times New Roman" w:ascii="Times New Roman"/>
          <w:szCs w:val="24"/>
          <w:lang w:val="hr-HR"/>
        </w:rPr>
        <w:t xml:space="preserve">MEATPRODUKT d.o.o., Sveti Ivan Zelina, Tomaševec 1B, OIB: </w:t>
      </w:r>
      <w:r w:rsidR="00726401">
        <w:rPr>
          <w:rFonts w:hAnsi="Times New Roman" w:ascii="Times New Roman"/>
          <w:szCs w:val="24"/>
          <w:shd w:fill="F8F8F8" w:color="auto" w:val="clear"/>
          <w:lang w:val="hr-HR"/>
        </w:rPr>
        <w:t>94134757417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Irena Kelava, Zagreb, Gredička 23, OIB 65378158056.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726401">
        <w:rPr>
          <w:rFonts w:hAnsi="Times New Roman" w:ascii="Times New Roman"/>
          <w:szCs w:val="24"/>
          <w:lang w:val="hr-HR"/>
        </w:rPr>
        <w:t xml:space="preserve">MEATPRODUKT d.o.o., Sveti Ivan Zelina, Tomaševec 1B, OIB: </w:t>
      </w:r>
      <w:r w:rsidR="00726401">
        <w:rPr>
          <w:rFonts w:hAnsi="Times New Roman" w:ascii="Times New Roman"/>
          <w:szCs w:val="24"/>
          <w:shd w:fill="F8F8F8" w:color="auto" w:val="clear"/>
          <w:lang w:val="hr-HR"/>
        </w:rPr>
        <w:t>94134757417</w:t>
      </w:r>
      <w:r w:rsidR="00726401">
        <w:rPr>
          <w:rFonts w:hAnsi="Times New Roman" w:ascii="Times New Roman"/>
          <w:color w:val="000000"/>
          <w:szCs w:val="24"/>
          <w:lang w:val="hr-HR"/>
        </w:rPr>
        <w:t>, da u roku od 21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7A3ED8">
        <w:rPr>
          <w:rFonts w:hAnsi="Times New Roman" w:ascii="Times New Roman"/>
          <w:color w:val="000000"/>
          <w:szCs w:val="24"/>
          <w:lang w:val="hr-HR"/>
        </w:rPr>
        <w:t>dvadesetjedan) dan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</w:t>
      </w:r>
      <w:r w:rsidR="00726401">
        <w:rPr>
          <w:rFonts w:hAnsi="Times New Roman" w:ascii="Times New Roman"/>
          <w:color w:val="000000"/>
          <w:szCs w:val="24"/>
          <w:lang w:val="hr-HR"/>
        </w:rPr>
        <w:t>dostave</w:t>
      </w:r>
      <w:r>
        <w:rPr>
          <w:rFonts w:hAnsi="Times New Roman" w:ascii="Times New Roman"/>
          <w:color w:val="000000"/>
          <w:szCs w:val="24"/>
          <w:lang w:val="hr-HR"/>
        </w:rPr>
        <w:t xml:space="preserve">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726401" w:rsidP="00D87266" w:rsidR="00726401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razlučni vjerovnici </w:t>
      </w:r>
      <w:r w:rsidR="004E336E">
        <w:rPr>
          <w:rFonts w:hAnsi="Times New Roman" w:ascii="Times New Roman"/>
          <w:color w:val="000000"/>
          <w:szCs w:val="24"/>
          <w:lang w:val="hr-HR"/>
        </w:rPr>
        <w:t xml:space="preserve">nadležnu jedinicu Financijske agencije obavijestiti </w:t>
      </w:r>
      <w:r>
        <w:rPr>
          <w:rFonts w:hAnsi="Times New Roman" w:ascii="Times New Roman"/>
          <w:color w:val="000000"/>
          <w:szCs w:val="24"/>
          <w:lang w:val="hr-HR"/>
        </w:rPr>
        <w:t>o svojim pravima, pravnoj osnovi razlučnog prava i dijelu imovine dužnika na koji se njihovo razlučno pravo odnosi, te dati izjavu odriču se  ili ne odriču prava na odvojeno namirenje.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izlučni vjerovnici </w:t>
      </w:r>
      <w:r w:rsidR="004E336E">
        <w:rPr>
          <w:rFonts w:hAnsi="Times New Roman" w:ascii="Times New Roman"/>
          <w:color w:val="000000"/>
          <w:szCs w:val="24"/>
          <w:lang w:val="hr-HR"/>
        </w:rPr>
        <w:t xml:space="preserve">nadležnu jedinicu Financijske agencije obavijestiti  </w:t>
      </w:r>
      <w:r>
        <w:rPr>
          <w:rFonts w:hAnsi="Times New Roman" w:ascii="Times New Roman"/>
          <w:color w:val="000000"/>
          <w:szCs w:val="24"/>
          <w:lang w:val="hr-HR"/>
        </w:rPr>
        <w:t>o svojim pravima, pravnoj osnovi izlučnog prava i dijelu imovine dužnika na koji se odnosi njihovo izlučno pravo.</w:t>
      </w: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su dužni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1E157F" w:rsidP="00D87266" w:rsidR="001E157F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Poziva se dužnik i povjerenik pre</w:t>
      </w:r>
      <w:r w:rsidR="001E157F">
        <w:rPr>
          <w:rFonts w:hAnsi="Times New Roman" w:ascii="Times New Roman"/>
          <w:color w:val="000000"/>
          <w:szCs w:val="24"/>
          <w:lang w:val="hr-HR"/>
        </w:rPr>
        <w:t>dstečajnog postupka, u roku od 15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1E157F">
        <w:rPr>
          <w:rFonts w:hAnsi="Times New Roman" w:ascii="Times New Roman"/>
          <w:color w:val="000000"/>
          <w:szCs w:val="24"/>
          <w:lang w:val="hr-HR"/>
        </w:rPr>
        <w:t>petnaest</w:t>
      </w:r>
      <w:r>
        <w:rPr>
          <w:rFonts w:hAnsi="Times New Roman" w:ascii="Times New Roman"/>
          <w:color w:val="000000"/>
          <w:szCs w:val="24"/>
          <w:lang w:val="hr-HR"/>
        </w:rPr>
        <w:t xml:space="preserve">) dana od dana </w:t>
      </w:r>
      <w:r w:rsidR="001E157F">
        <w:rPr>
          <w:rFonts w:hAnsi="Times New Roman" w:ascii="Times New Roman"/>
          <w:color w:val="000000"/>
          <w:szCs w:val="24"/>
          <w:lang w:val="hr-HR"/>
        </w:rPr>
        <w:t xml:space="preserve">dostave </w:t>
      </w:r>
      <w:r>
        <w:rPr>
          <w:rFonts w:hAnsi="Times New Roman" w:ascii="Times New Roman"/>
          <w:color w:val="000000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</w:t>
      </w:r>
      <w:r w:rsidR="001E157F">
        <w:rPr>
          <w:rFonts w:hAnsi="Times New Roman" w:ascii="Times New Roman"/>
          <w:color w:val="000000"/>
          <w:szCs w:val="24"/>
          <w:lang w:val="hr-HR"/>
        </w:rPr>
        <w:t>ju se vjerovnici, da u roku od 30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1E157F">
        <w:rPr>
          <w:rFonts w:hAnsi="Times New Roman" w:ascii="Times New Roman"/>
          <w:color w:val="000000"/>
          <w:szCs w:val="24"/>
          <w:lang w:val="hr-HR"/>
        </w:rPr>
        <w:t>trideset</w:t>
      </w:r>
      <w:r>
        <w:rPr>
          <w:rFonts w:hAnsi="Times New Roman" w:ascii="Times New Roman"/>
          <w:color w:val="000000"/>
          <w:szCs w:val="24"/>
          <w:lang w:val="hr-HR"/>
        </w:rPr>
        <w:t xml:space="preserve">) dana od dana </w:t>
      </w:r>
      <w:r w:rsidR="001E157F">
        <w:rPr>
          <w:rFonts w:hAnsi="Times New Roman" w:ascii="Times New Roman"/>
          <w:color w:val="000000"/>
          <w:szCs w:val="24"/>
          <w:lang w:val="hr-HR"/>
        </w:rPr>
        <w:t>dostave</w:t>
      </w:r>
      <w:r>
        <w:rPr>
          <w:rFonts w:hAnsi="Times New Roman" w:ascii="Times New Roman"/>
          <w:color w:val="000000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7A3ED8" w:rsidRPr="007A3ED8">
        <w:rPr>
          <w:rFonts w:hAnsi="Times New Roman" w:ascii="Times New Roman"/>
          <w:b/>
          <w:szCs w:val="24"/>
          <w:u w:val="single"/>
          <w:lang w:val="hr-HR"/>
        </w:rPr>
        <w:t>26</w:t>
      </w:r>
      <w:r w:rsidR="001E19EA" w:rsidRPr="007A3ED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A3ED8" w:rsidRPr="007A3ED8"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1E19EA" w:rsidRPr="007A3ED8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7A3ED8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Petrinjska 8,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Dužnik je ovome sudu na temelju odredbe čl.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71/15: dalje: SZ), dana 11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prosinca 2017.g.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495987" w:rsidRPr="00495987">
        <w:rPr>
          <w:rFonts w:hAnsi="Times New Roman" w:ascii="Times New Roman"/>
          <w:color w:val="000000"/>
          <w:szCs w:val="24"/>
          <w:lang w:val="hr-HR"/>
        </w:rPr>
        <w:t>MEATPRODUKT d.o.o., Sveti Ivan Zelina, Tomaševec 1B, OIB: 94134757417.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Rješenjem St-</w:t>
      </w:r>
      <w:r w:rsidR="003D7733">
        <w:rPr>
          <w:rFonts w:hAnsi="Times New Roman" w:ascii="Times New Roman"/>
          <w:color w:val="000000"/>
          <w:szCs w:val="24"/>
          <w:lang w:val="hr-HR"/>
        </w:rPr>
        <w:t>3253/17 od 18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D7733">
        <w:rPr>
          <w:rFonts w:hAnsi="Times New Roman" w:ascii="Times New Roman"/>
          <w:color w:val="000000"/>
          <w:szCs w:val="24"/>
          <w:lang w:val="hr-HR"/>
        </w:rPr>
        <w:t>prosinca 2017</w:t>
      </w:r>
      <w:r>
        <w:rPr>
          <w:rFonts w:hAnsi="Times New Roman" w:ascii="Times New Roman"/>
          <w:color w:val="000000"/>
          <w:szCs w:val="24"/>
          <w:lang w:val="hr-HR"/>
        </w:rPr>
        <w:t>., pozvao dužnika na dopunu prijedloga na temelju čl. 31. st. 2., 4., čl. 16. st. 1., čl. 17.,  te je isti u zakonskom roku postupio po traženome, te dostavio dokumentaciju propisanu odredbom čl. 26. i čl.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27. SZ-a, na način da je dana 8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D7733">
        <w:rPr>
          <w:rFonts w:hAnsi="Times New Roman" w:ascii="Times New Roman"/>
          <w:color w:val="000000"/>
          <w:szCs w:val="24"/>
          <w:lang w:val="hr-HR"/>
        </w:rPr>
        <w:t>siječnja 2018., dostavio dopunjeni prijedlog (list 13-77 spisa).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V., VI., VII., VIII. i IX. izreke rješenja.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>
        <w:rPr>
          <w:rFonts w:hAnsi="Times New Roman" w:ascii="Times New Roman"/>
          <w:color w:val="000000"/>
          <w:szCs w:val="24"/>
          <w:lang w:val="hr-HR"/>
        </w:rPr>
        <w:t>pod točkom IV. izreke rješenja sukladno odredbi čl. 38. SZ-a, a vjerovnici dužnika u predstečajnom postupku koji u vrijeme otvaranja predstečajnog postupka imaju bilo kakvu imovinskopravnu tražbinu prema dužniku, dužni su prijavu tražbine podnijeti FIN-i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A049E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16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siječnja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9208DD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9208DD" w:rsidP="008D02DE" w:rsidR="009208DD" w:rsidRPr="009208DD">
      <w:pPr>
        <w:rPr>
          <w:rFonts w:hAnsi="Times New Roman" w:ascii="Times New Roman"/>
        </w:rPr>
      </w:pPr>
      <w:r w:rsidRPr="009208DD">
        <w:rPr>
          <w:rFonts w:hAnsi="Times New Roman" w:ascii="Times New Roman"/>
        </w:rPr>
        <w:t>Za točnost otpravka-ovlašteni službenik</w:t>
      </w:r>
    </w:p>
    <w:p w:rsidRDefault="009208DD" w:rsidP="008D02DE" w:rsidR="009208DD" w:rsidRPr="009208DD">
      <w:pPr>
        <w:rPr>
          <w:rFonts w:hAnsi="Times New Roman" w:ascii="Times New Roman"/>
        </w:rPr>
      </w:pPr>
      <w:r w:rsidRPr="009208DD">
        <w:rPr>
          <w:rFonts w:hAnsi="Times New Roman" w:ascii="Times New Roman"/>
        </w:rPr>
        <w:tab/>
        <w:t xml:space="preserve">   Monika Grbac</w:t>
      </w:r>
    </w:p>
    <w:p w:rsidRDefault="007918C8" w:rsidP="009208DD" w:rsidR="007918C8" w:rsidRPr="007918C8">
      <w:pPr>
        <w:pStyle w:val="Odlomakpopisa"/>
        <w:rPr>
          <w:rFonts w:hAnsi="Times New Roman" w:ascii="Times New Roman"/>
        </w:rPr>
      </w:pPr>
    </w:p>
    <w:p w:rsidRDefault="005E71C7" w:rsidR="005E71C7"/>
    <w:sectPr w:rsidSect="00D36322" w:rsidR="005E71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8DD" w:rsidRPr="009208DD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val="000000"/>
            <w:szCs w:val="24"/>
            <w:lang w:val="hr-HR"/>
          </w:rPr>
          <w:t>20 St-3253/17</w:t>
        </w:r>
      </w:p>
      <w:p w:rsidRDefault="009208DD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1E157F"/>
    <w:rsid w:val="001E19EA"/>
    <w:rsid w:val="002B4A0D"/>
    <w:rsid w:val="003D7733"/>
    <w:rsid w:val="00495987"/>
    <w:rsid w:val="004C2D1D"/>
    <w:rsid w:val="004E336E"/>
    <w:rsid w:val="00580B5E"/>
    <w:rsid w:val="005E71C7"/>
    <w:rsid w:val="00726401"/>
    <w:rsid w:val="007918C8"/>
    <w:rsid w:val="007A3ED8"/>
    <w:rsid w:val="008A049E"/>
    <w:rsid w:val="009208DD"/>
    <w:rsid w:val="009547F8"/>
    <w:rsid w:val="00D36322"/>
    <w:rsid w:val="00D87266"/>
    <w:rsid w:val="00D96B77"/>
    <w:rsid w:val="00F6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0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8DD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8D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0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8DD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8D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4898</properties:Characters>
  <properties:Lines>125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2018-01-16T08:21:00Z</dcterms:created>
  <dc:creator>Monika Grbac</dc:creator>
  <cp:lastModifiedBy>Monika Grbac</cp:lastModifiedBy>
  <cp:lastPrinted>2018-01-16T13:50:00Z</cp:lastPrinted>
  <dcterms:modified xmlns:xsi="http://www.w3.org/2001/XMLSchema-instance" xsi:type="dcterms:W3CDTF">2018-01-16T14:10:00Z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