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748df" w14:paraId="f6748df" w:rsidRDefault="00D86D34" w:rsidP="00D86D34" w:rsidR="00D86D34">
      <w:pPr>
        <w15:collapsed w:val="false"/>
        <w:rPr>
          <w:lang w:val="hr-HR"/>
        </w:rPr>
      </w:pPr>
      <w:bookmarkStart w:name="_GoBack" w:id="0"/>
      <w:bookmarkEnd w:id="0"/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D86D34" w:rsidP="00D86D34" w:rsidR="00D86D34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      2 St-</w:t>
      </w:r>
      <w:r w:rsidR="008A1370">
        <w:rPr>
          <w:lang w:val="hr-HR"/>
        </w:rPr>
        <w:t>13</w:t>
      </w:r>
      <w:r w:rsidR="000A141F">
        <w:rPr>
          <w:lang w:val="hr-HR"/>
        </w:rPr>
        <w:t>1</w:t>
      </w:r>
      <w:r w:rsidR="005F3CC0">
        <w:rPr>
          <w:lang w:val="hr-HR"/>
        </w:rPr>
        <w:t>/2017</w:t>
      </w:r>
      <w:r>
        <w:rPr>
          <w:lang w:val="hr-HR"/>
        </w:rPr>
        <w:t>-2.</w:t>
      </w: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D86D34" w:rsidP="00D86D34" w:rsidR="00D86D34">
      <w:pPr>
        <w:jc w:val="center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</w:t>
      </w:r>
      <w:r w:rsidR="000A141F">
        <w:rPr>
          <w:lang w:val="hr-HR"/>
        </w:rPr>
        <w:t>I CAN</w:t>
      </w:r>
      <w:r w:rsidR="00636F7A" w:rsidRPr="00636F7A">
        <w:rPr>
          <w:lang w:val="hr-HR"/>
        </w:rPr>
        <w:t xml:space="preserve"> </w:t>
      </w:r>
      <w:r w:rsidR="000A141F">
        <w:rPr>
          <w:lang w:val="hr-HR"/>
        </w:rPr>
        <w:t>d.o.o. Zagreb za savjetovanje, proizvodnju, trgovinu i usluge</w:t>
      </w:r>
      <w:r>
        <w:rPr>
          <w:lang w:val="hr-HR"/>
        </w:rPr>
        <w:t xml:space="preserve">, </w:t>
      </w:r>
      <w:proofErr w:type="spellStart"/>
      <w:r w:rsidR="000A141F">
        <w:rPr>
          <w:lang w:val="hr-HR"/>
        </w:rPr>
        <w:t>Podvršje</w:t>
      </w:r>
      <w:proofErr w:type="spellEnd"/>
      <w:r w:rsidR="000A141F">
        <w:rPr>
          <w:lang w:val="hr-HR"/>
        </w:rPr>
        <w:t xml:space="preserve"> 19</w:t>
      </w:r>
      <w:r w:rsidR="002A37EC">
        <w:rPr>
          <w:lang w:val="hr-HR"/>
        </w:rPr>
        <w:t>,</w:t>
      </w:r>
      <w:r>
        <w:rPr>
          <w:lang w:val="hr-HR"/>
        </w:rPr>
        <w:t xml:space="preserve"> MBS:</w:t>
      </w:r>
      <w:r w:rsidR="000A141F">
        <w:rPr>
          <w:lang w:val="hr-HR"/>
        </w:rPr>
        <w:t xml:space="preserve"> 080992005</w:t>
      </w:r>
      <w:r>
        <w:rPr>
          <w:lang w:val="hr-HR"/>
        </w:rPr>
        <w:t xml:space="preserve">, OIB: </w:t>
      </w:r>
      <w:r w:rsidR="000A141F">
        <w:rPr>
          <w:lang w:val="hr-HR"/>
        </w:rPr>
        <w:t>01344811210</w:t>
      </w:r>
      <w:r>
        <w:rPr>
          <w:lang w:val="hr-HR"/>
        </w:rPr>
        <w:t>, koji se vodi kod ovoga suda pod brojem St-</w:t>
      </w:r>
      <w:r w:rsidR="008A1370">
        <w:rPr>
          <w:lang w:val="hr-HR"/>
        </w:rPr>
        <w:t>13</w:t>
      </w:r>
      <w:r w:rsidR="000A141F">
        <w:rPr>
          <w:lang w:val="hr-HR"/>
        </w:rPr>
        <w:t>1</w:t>
      </w:r>
      <w:r w:rsidR="005F3CC0">
        <w:rPr>
          <w:lang w:val="hr-HR"/>
        </w:rPr>
        <w:t>/2017</w:t>
      </w:r>
      <w:r>
        <w:rPr>
          <w:lang w:val="hr-HR"/>
        </w:rPr>
        <w:t>, temeljem odredbe čl.430., 431. i 434. Stečajnog zakona (Narodne novine br. 71/15), objavljuje: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I. Na dan </w:t>
      </w:r>
      <w:r w:rsidR="000A141F">
        <w:rPr>
          <w:lang w:val="hr-HR"/>
        </w:rPr>
        <w:t>17</w:t>
      </w:r>
      <w:r w:rsidR="005F3CC0">
        <w:rPr>
          <w:lang w:val="hr-HR"/>
        </w:rPr>
        <w:t xml:space="preserve">. </w:t>
      </w:r>
      <w:r w:rsidR="000A141F">
        <w:rPr>
          <w:lang w:val="hr-HR"/>
        </w:rPr>
        <w:t>listopada</w:t>
      </w:r>
      <w:r w:rsidR="005F3CC0">
        <w:rPr>
          <w:lang w:val="hr-HR"/>
        </w:rPr>
        <w:t xml:space="preserve"> 2016</w:t>
      </w:r>
      <w:r>
        <w:rPr>
          <w:lang w:val="hr-HR"/>
        </w:rPr>
        <w:t xml:space="preserve">. dužnik u Očevidniku redoslijeda osnova za plaćanje ima evidentirane neizvršene osnove za plaćanje u ukupnom iznosu od </w:t>
      </w:r>
      <w:r w:rsidR="000A141F">
        <w:rPr>
          <w:lang w:val="hr-HR"/>
        </w:rPr>
        <w:t>15.831,07</w:t>
      </w:r>
      <w:r>
        <w:rPr>
          <w:lang w:val="hr-HR"/>
        </w:rPr>
        <w:t xml:space="preserve"> kuna, u koji iznos je uračunata kamata i naknada Financijske agencije za provedbu ovrhe na novčanim sredstvima.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>II. Poziva se osoba ovlaštena za zastupanje dužnika –</w:t>
      </w:r>
      <w:r w:rsidR="00C87FAC">
        <w:rPr>
          <w:lang w:val="hr-HR"/>
        </w:rPr>
        <w:t xml:space="preserve"> </w:t>
      </w:r>
      <w:r w:rsidR="000A141F">
        <w:rPr>
          <w:lang w:val="hr-HR"/>
        </w:rPr>
        <w:t xml:space="preserve">Kristina </w:t>
      </w:r>
      <w:proofErr w:type="spellStart"/>
      <w:r w:rsidR="000A141F">
        <w:rPr>
          <w:lang w:val="hr-HR"/>
        </w:rPr>
        <w:t>Bocak</w:t>
      </w:r>
      <w:proofErr w:type="spellEnd"/>
      <w:r w:rsidR="000A141F">
        <w:rPr>
          <w:lang w:val="hr-HR"/>
        </w:rPr>
        <w:t xml:space="preserve"> </w:t>
      </w:r>
      <w:proofErr w:type="spellStart"/>
      <w:r w:rsidR="000A141F">
        <w:rPr>
          <w:lang w:val="hr-HR"/>
        </w:rPr>
        <w:t>Gojun</w:t>
      </w:r>
      <w:proofErr w:type="spellEnd"/>
      <w:r w:rsidR="000A141F">
        <w:rPr>
          <w:lang w:val="hr-HR"/>
        </w:rPr>
        <w:t xml:space="preserve"> iz Zagreba</w:t>
      </w:r>
      <w:r>
        <w:rPr>
          <w:lang w:val="hr-HR"/>
        </w:rPr>
        <w:t>,</w:t>
      </w:r>
      <w:r w:rsidR="000A141F">
        <w:rPr>
          <w:lang w:val="hr-HR"/>
        </w:rPr>
        <w:t xml:space="preserve"> </w:t>
      </w:r>
      <w:proofErr w:type="spellStart"/>
      <w:r w:rsidR="000A141F">
        <w:rPr>
          <w:lang w:val="hr-HR"/>
        </w:rPr>
        <w:t>Podvršje</w:t>
      </w:r>
      <w:proofErr w:type="spellEnd"/>
      <w:r w:rsidR="000A141F">
        <w:rPr>
          <w:lang w:val="hr-HR"/>
        </w:rPr>
        <w:t xml:space="preserve"> 19,</w:t>
      </w:r>
      <w:r>
        <w:rPr>
          <w:lang w:val="hr-HR"/>
        </w:rPr>
        <w:t xml:space="preserve"> OIB: </w:t>
      </w:r>
      <w:r w:rsidR="000A141F">
        <w:rPr>
          <w:lang w:val="hr-HR"/>
        </w:rPr>
        <w:t>47364616493</w:t>
      </w:r>
      <w:r>
        <w:rPr>
          <w:lang w:val="hr-HR"/>
        </w:rPr>
        <w:t>, da u roku od 15 dana od objave ovog oglasa na mrežnoj stranici e-Oglasna ploča Trgovačkog suda u Bjelovaru podnese sudu javnobilježnički ovjerovljen popis imovine i obveza na propisanom obrascu.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both"/>
        <w:rPr>
          <w:lang w:val="hr-HR"/>
        </w:rPr>
      </w:pPr>
      <w:r>
        <w:rPr>
          <w:lang w:val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D86D34" w:rsidP="00D86D34" w:rsidR="00D86D34">
      <w:pPr>
        <w:jc w:val="both"/>
        <w:rPr>
          <w:lang w:val="hr-HR"/>
        </w:rPr>
      </w:pPr>
    </w:p>
    <w:p w:rsidRDefault="00D86D34" w:rsidP="00D86D34" w:rsidR="00D86D34">
      <w:pPr>
        <w:jc w:val="center"/>
        <w:rPr>
          <w:lang w:val="hr-HR"/>
        </w:rPr>
      </w:pPr>
      <w:r>
        <w:rPr>
          <w:lang w:val="hr-HR"/>
        </w:rPr>
        <w:t xml:space="preserve">U Bjelovaru, </w:t>
      </w:r>
      <w:r w:rsidR="008A1370">
        <w:rPr>
          <w:lang w:val="hr-HR"/>
        </w:rPr>
        <w:t>17</w:t>
      </w:r>
      <w:r w:rsidR="005F3CC0">
        <w:rPr>
          <w:lang w:val="hr-HR"/>
        </w:rPr>
        <w:t>. ožujka 2017</w:t>
      </w:r>
      <w:r>
        <w:rPr>
          <w:lang w:val="hr-HR"/>
        </w:rPr>
        <w:t>. godine</w:t>
      </w:r>
    </w:p>
    <w:p w:rsidRDefault="00D86D34" w:rsidP="00D86D34" w:rsidR="00D86D34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D86D34" w:rsidP="009D5AE8" w:rsidR="009D5AE8">
      <w:pPr>
        <w:ind w:firstLine="720" w:left="4320"/>
        <w:rPr>
          <w:szCs w:val="24"/>
        </w:rPr>
      </w:pPr>
      <w:r>
        <w:rPr>
          <w:lang w:val="hr-HR"/>
        </w:rPr>
        <w:t xml:space="preserve">    </w:t>
      </w:r>
      <w:r w:rsidR="009D5AE8">
        <w:rPr>
          <w:szCs w:val="24"/>
        </w:rPr>
        <w:t>SUDSKI SAVJETNIK</w:t>
      </w:r>
    </w:p>
    <w:p w:rsidRDefault="009D5AE8" w:rsidP="009D5AE8" w:rsidR="009D5AE8">
      <w:pPr>
        <w:ind w:firstLine="4111"/>
        <w:jc w:val="both"/>
        <w:rPr>
          <w:szCs w:val="24"/>
        </w:rPr>
      </w:pPr>
      <w:r>
        <w:rPr>
          <w:szCs w:val="24"/>
        </w:rPr>
        <w:t xml:space="preserve">      MIROSLAV LOVREKOVIĆ, </w:t>
      </w:r>
      <w:proofErr w:type="spellStart"/>
      <w:r>
        <w:rPr>
          <w:szCs w:val="24"/>
        </w:rPr>
        <w:t>v.r</w:t>
      </w:r>
      <w:proofErr w:type="spellEnd"/>
      <w:r>
        <w:rPr>
          <w:szCs w:val="24"/>
        </w:rPr>
        <w:t>.</w:t>
      </w:r>
    </w:p>
    <w:p w:rsidRDefault="009D5AE8" w:rsidP="009D5AE8" w:rsidR="009D5AE8">
      <w:pPr>
        <w:ind w:firstLine="4111"/>
        <w:jc w:val="both"/>
        <w:rPr>
          <w:szCs w:val="24"/>
        </w:rPr>
      </w:pPr>
      <w:proofErr w:type="spellStart"/>
      <w:r>
        <w:rPr>
          <w:szCs w:val="24"/>
        </w:rPr>
        <w:t>Za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točnost</w:t>
      </w:r>
      <w:proofErr w:type="spellEnd"/>
      <w:r>
        <w:rPr>
          <w:szCs w:val="24"/>
        </w:rPr>
        <w:t xml:space="preserve"> otpravka – </w:t>
      </w:r>
      <w:proofErr w:type="spellStart"/>
      <w:r>
        <w:rPr>
          <w:szCs w:val="24"/>
        </w:rPr>
        <w:t>ovlašteni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službenik</w:t>
      </w:r>
      <w:proofErr w:type="spellEnd"/>
    </w:p>
    <w:p w:rsidRDefault="009D5AE8" w:rsidP="009D5AE8" w:rsidR="009D5AE8">
      <w:pPr>
        <w:ind w:firstLine="4111"/>
        <w:jc w:val="both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 xml:space="preserve">        Mirna </w:t>
      </w:r>
      <w:proofErr w:type="spellStart"/>
      <w:r>
        <w:rPr>
          <w:szCs w:val="24"/>
        </w:rPr>
        <w:t>Skokan</w:t>
      </w:r>
      <w:proofErr w:type="spellEnd"/>
    </w:p>
    <w:p w:rsidRDefault="000E2229" w:rsidP="009D5AE8" w:rsidR="000E2229" w:rsidRPr="00D86D34">
      <w:pPr>
        <w:ind w:firstLine="5103"/>
      </w:pPr>
    </w:p>
    <w:sectPr w:rsidR="000E2229" w:rsidRPr="00D86D34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76476" w:rsidR="00B76476">
      <w:r>
        <w:separator/>
      </w:r>
    </w:p>
  </w:endnote>
  <w:endnote w:id="0" w:type="continuationSeparator">
    <w:p w:rsidRDefault="00B76476" w:rsidR="00B76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76476" w:rsidR="00B76476">
      <w:r>
        <w:separator/>
      </w:r>
    </w:p>
  </w:footnote>
  <w:footnote w:id="0" w:type="continuationSeparator">
    <w:p w:rsidRDefault="00B76476" w:rsidR="00B76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74F9D" w:rsidR="00674F9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4F9D" w:rsidR="00674F9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45B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74F9D" w:rsidP="00F7033E" w:rsidR="00674F9D">
    <w:pPr>
      <w:pStyle w:val="Zaglavlje"/>
      <w:jc w:val="right"/>
    </w:pPr>
    <w:r>
      <w:t>6. St-8/2013-4.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1C762F"/>
    <w:multiLevelType w:val="hybridMultilevel"/>
    <w:tmpl w:val="F588E38C"/>
    <w:lvl w:tplc="6B32E3BA" w:ilvl="0">
      <w:start w:val="2"/>
      <w:numFmt w:val="bullet"/>
      <w:lvlText w:val="-"/>
      <w:lvlJc w:val="left"/>
      <w:pPr>
        <w:ind w:hanging="360" w:left="96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6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4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1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8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5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2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0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72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259B1"/>
    <w:rsid w:val="000021E1"/>
    <w:rsid w:val="00012B04"/>
    <w:rsid w:val="00020AD1"/>
    <w:rsid w:val="000309DA"/>
    <w:rsid w:val="00034677"/>
    <w:rsid w:val="00037CAA"/>
    <w:rsid w:val="00061AEB"/>
    <w:rsid w:val="00070644"/>
    <w:rsid w:val="00071E80"/>
    <w:rsid w:val="00074F93"/>
    <w:rsid w:val="00077284"/>
    <w:rsid w:val="00080DAD"/>
    <w:rsid w:val="000A141F"/>
    <w:rsid w:val="000B6A05"/>
    <w:rsid w:val="000D117D"/>
    <w:rsid w:val="000E2229"/>
    <w:rsid w:val="000E2494"/>
    <w:rsid w:val="000E6E53"/>
    <w:rsid w:val="000F2BAA"/>
    <w:rsid w:val="00100095"/>
    <w:rsid w:val="00110AAF"/>
    <w:rsid w:val="00137AA5"/>
    <w:rsid w:val="00163FFC"/>
    <w:rsid w:val="0018336C"/>
    <w:rsid w:val="00184DF0"/>
    <w:rsid w:val="00187E7F"/>
    <w:rsid w:val="001B397D"/>
    <w:rsid w:val="001B3A96"/>
    <w:rsid w:val="001C6543"/>
    <w:rsid w:val="001D3155"/>
    <w:rsid w:val="001E200B"/>
    <w:rsid w:val="00203DEE"/>
    <w:rsid w:val="00214E1D"/>
    <w:rsid w:val="00230CD2"/>
    <w:rsid w:val="00243561"/>
    <w:rsid w:val="002544E0"/>
    <w:rsid w:val="0029271A"/>
    <w:rsid w:val="002965AB"/>
    <w:rsid w:val="002A37EC"/>
    <w:rsid w:val="002A5F34"/>
    <w:rsid w:val="002B318E"/>
    <w:rsid w:val="002B51F9"/>
    <w:rsid w:val="002D1416"/>
    <w:rsid w:val="002E367E"/>
    <w:rsid w:val="002E77A1"/>
    <w:rsid w:val="002F4013"/>
    <w:rsid w:val="00305265"/>
    <w:rsid w:val="0032457F"/>
    <w:rsid w:val="00345B13"/>
    <w:rsid w:val="00350850"/>
    <w:rsid w:val="00357E43"/>
    <w:rsid w:val="003875AB"/>
    <w:rsid w:val="003E0954"/>
    <w:rsid w:val="003E4A58"/>
    <w:rsid w:val="003E56D2"/>
    <w:rsid w:val="003F27BA"/>
    <w:rsid w:val="00405CB4"/>
    <w:rsid w:val="00420914"/>
    <w:rsid w:val="004525DA"/>
    <w:rsid w:val="004629E7"/>
    <w:rsid w:val="0048064D"/>
    <w:rsid w:val="00483BCB"/>
    <w:rsid w:val="0048413D"/>
    <w:rsid w:val="00484FF1"/>
    <w:rsid w:val="004B2C5E"/>
    <w:rsid w:val="004B4CF1"/>
    <w:rsid w:val="004B7E8E"/>
    <w:rsid w:val="004C23D2"/>
    <w:rsid w:val="004D3901"/>
    <w:rsid w:val="004F7B32"/>
    <w:rsid w:val="00512247"/>
    <w:rsid w:val="0052619D"/>
    <w:rsid w:val="005351C7"/>
    <w:rsid w:val="005402FA"/>
    <w:rsid w:val="00540414"/>
    <w:rsid w:val="00565FF8"/>
    <w:rsid w:val="0056613E"/>
    <w:rsid w:val="00567086"/>
    <w:rsid w:val="00580639"/>
    <w:rsid w:val="005A21BE"/>
    <w:rsid w:val="005B67E6"/>
    <w:rsid w:val="005C1583"/>
    <w:rsid w:val="005D08C9"/>
    <w:rsid w:val="005D2C38"/>
    <w:rsid w:val="005F10AC"/>
    <w:rsid w:val="005F1C97"/>
    <w:rsid w:val="005F3CC0"/>
    <w:rsid w:val="00605F99"/>
    <w:rsid w:val="006107FD"/>
    <w:rsid w:val="00616A23"/>
    <w:rsid w:val="00617995"/>
    <w:rsid w:val="006218A6"/>
    <w:rsid w:val="00636F7A"/>
    <w:rsid w:val="00663D51"/>
    <w:rsid w:val="00674F9D"/>
    <w:rsid w:val="006767EE"/>
    <w:rsid w:val="00676B62"/>
    <w:rsid w:val="00691F5B"/>
    <w:rsid w:val="00696CCD"/>
    <w:rsid w:val="006B32F7"/>
    <w:rsid w:val="006E7557"/>
    <w:rsid w:val="00700B52"/>
    <w:rsid w:val="00717008"/>
    <w:rsid w:val="00726680"/>
    <w:rsid w:val="00726740"/>
    <w:rsid w:val="00737195"/>
    <w:rsid w:val="007624A6"/>
    <w:rsid w:val="00763668"/>
    <w:rsid w:val="007A0B2F"/>
    <w:rsid w:val="007A2C5F"/>
    <w:rsid w:val="007A31F5"/>
    <w:rsid w:val="007A3E1B"/>
    <w:rsid w:val="007A6380"/>
    <w:rsid w:val="007C4ABF"/>
    <w:rsid w:val="007C68ED"/>
    <w:rsid w:val="007D0D57"/>
    <w:rsid w:val="007D3222"/>
    <w:rsid w:val="007E27E0"/>
    <w:rsid w:val="008133DF"/>
    <w:rsid w:val="00821405"/>
    <w:rsid w:val="008235A3"/>
    <w:rsid w:val="0082429A"/>
    <w:rsid w:val="008259B1"/>
    <w:rsid w:val="00831DA7"/>
    <w:rsid w:val="00844BBD"/>
    <w:rsid w:val="00855A75"/>
    <w:rsid w:val="008621D1"/>
    <w:rsid w:val="008708E3"/>
    <w:rsid w:val="00870F00"/>
    <w:rsid w:val="00882F65"/>
    <w:rsid w:val="00896D18"/>
    <w:rsid w:val="008A1370"/>
    <w:rsid w:val="008A217A"/>
    <w:rsid w:val="008E00AB"/>
    <w:rsid w:val="008E1678"/>
    <w:rsid w:val="008E3DB0"/>
    <w:rsid w:val="00931D13"/>
    <w:rsid w:val="0095190E"/>
    <w:rsid w:val="009527B7"/>
    <w:rsid w:val="00961C2D"/>
    <w:rsid w:val="0096398D"/>
    <w:rsid w:val="009665DE"/>
    <w:rsid w:val="0097587E"/>
    <w:rsid w:val="00983BE8"/>
    <w:rsid w:val="00985844"/>
    <w:rsid w:val="009B34FE"/>
    <w:rsid w:val="009D5AE8"/>
    <w:rsid w:val="009E5718"/>
    <w:rsid w:val="009F1B25"/>
    <w:rsid w:val="00A05296"/>
    <w:rsid w:val="00A24391"/>
    <w:rsid w:val="00A404D9"/>
    <w:rsid w:val="00A475FF"/>
    <w:rsid w:val="00A548CA"/>
    <w:rsid w:val="00A67EF5"/>
    <w:rsid w:val="00A73B9E"/>
    <w:rsid w:val="00A802D7"/>
    <w:rsid w:val="00A92DDD"/>
    <w:rsid w:val="00AB4255"/>
    <w:rsid w:val="00AB5FE6"/>
    <w:rsid w:val="00AD386F"/>
    <w:rsid w:val="00AE064F"/>
    <w:rsid w:val="00B029FF"/>
    <w:rsid w:val="00B052EF"/>
    <w:rsid w:val="00B24E12"/>
    <w:rsid w:val="00B47727"/>
    <w:rsid w:val="00B501B2"/>
    <w:rsid w:val="00B53C1D"/>
    <w:rsid w:val="00B545DF"/>
    <w:rsid w:val="00B55C82"/>
    <w:rsid w:val="00B60750"/>
    <w:rsid w:val="00B6414A"/>
    <w:rsid w:val="00B7583B"/>
    <w:rsid w:val="00B76476"/>
    <w:rsid w:val="00B81781"/>
    <w:rsid w:val="00B97F89"/>
    <w:rsid w:val="00BA1497"/>
    <w:rsid w:val="00BA4066"/>
    <w:rsid w:val="00BB35D5"/>
    <w:rsid w:val="00BB7908"/>
    <w:rsid w:val="00BD059F"/>
    <w:rsid w:val="00BD7409"/>
    <w:rsid w:val="00BE2EE0"/>
    <w:rsid w:val="00BE7715"/>
    <w:rsid w:val="00C03187"/>
    <w:rsid w:val="00C10334"/>
    <w:rsid w:val="00C259FA"/>
    <w:rsid w:val="00C435AB"/>
    <w:rsid w:val="00C45816"/>
    <w:rsid w:val="00C47897"/>
    <w:rsid w:val="00C54B57"/>
    <w:rsid w:val="00C765CD"/>
    <w:rsid w:val="00C87FAC"/>
    <w:rsid w:val="00CA2F00"/>
    <w:rsid w:val="00CA6057"/>
    <w:rsid w:val="00CB4775"/>
    <w:rsid w:val="00CD08D1"/>
    <w:rsid w:val="00CD55C0"/>
    <w:rsid w:val="00CD6B0C"/>
    <w:rsid w:val="00D10353"/>
    <w:rsid w:val="00D35E3B"/>
    <w:rsid w:val="00D372EC"/>
    <w:rsid w:val="00D430AE"/>
    <w:rsid w:val="00D46E25"/>
    <w:rsid w:val="00D65CA5"/>
    <w:rsid w:val="00D71110"/>
    <w:rsid w:val="00D724BA"/>
    <w:rsid w:val="00D81A66"/>
    <w:rsid w:val="00D86D34"/>
    <w:rsid w:val="00DA1B61"/>
    <w:rsid w:val="00DB0C73"/>
    <w:rsid w:val="00DC072E"/>
    <w:rsid w:val="00DC7979"/>
    <w:rsid w:val="00DF6806"/>
    <w:rsid w:val="00E0278D"/>
    <w:rsid w:val="00E03E18"/>
    <w:rsid w:val="00E07AF1"/>
    <w:rsid w:val="00E13739"/>
    <w:rsid w:val="00E4276B"/>
    <w:rsid w:val="00E8008F"/>
    <w:rsid w:val="00E97333"/>
    <w:rsid w:val="00EA01CB"/>
    <w:rsid w:val="00EA20A1"/>
    <w:rsid w:val="00EA3B64"/>
    <w:rsid w:val="00EB5E3C"/>
    <w:rsid w:val="00EC2C0D"/>
    <w:rsid w:val="00EE2D26"/>
    <w:rsid w:val="00F01C7C"/>
    <w:rsid w:val="00F12ADC"/>
    <w:rsid w:val="00F14E1E"/>
    <w:rsid w:val="00F178C7"/>
    <w:rsid w:val="00F50AE8"/>
    <w:rsid w:val="00F54408"/>
    <w:rsid w:val="00F7033E"/>
    <w:rsid w:val="00F77D17"/>
    <w:rsid w:val="00F86671"/>
    <w:rsid w:val="00F91D28"/>
    <w:rsid w:val="00F925DD"/>
    <w:rsid w:val="00FA3C36"/>
    <w:rsid w:val="00FB7F79"/>
    <w:rsid w:val="00FC0644"/>
    <w:rsid w:val="00FC59B3"/>
    <w:rsid w:val="00FD3342"/>
    <w:rsid w:val="00FE1634"/>
    <w:rsid w:val="00FE2F77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8259B1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8008F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5AE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D5AE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D5AE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D5AE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D5AE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8259B1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59B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8259B1"/>
  </w:style>
  <w:style w:styleId="Podnoje" w:type="paragraph">
    <w:name w:val="footer"/>
    <w:basedOn w:val="Normal"/>
    <w:rsid w:val="00F7033E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73B9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E8008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8008F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9D5AE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D5AE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D5AE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D5AE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D5AE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885680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360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2383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ožujka 2017.</izvorni_sadrzaj>
    <derivirana_varijabla naziv="DomainObject.DatumDonosenjaOdluke_1">17.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Miroslav</izvorni_sadrzaj>
    <derivirana_varijabla naziv="DomainObject.DonositeljOdluke.Ime_1">Miroslav</derivirana_varijabla>
  </DomainObject.DonositeljOdluke.Ime>
  <DomainObject.DonositeljOdluke.Prezime>
    <izvorni_sadrzaj>Lovreković</izvorni_sadrzaj>
    <derivirana_varijabla naziv="DomainObject.DonositeljOdluke.Prezime_1">Lovreković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131</izvorni_sadrzaj>
    <derivirana_varijabla naziv="DomainObject.Predmet.Broj_1">131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2017.</izvorni_sadrzaj>
    <derivirana_varijabla naziv="DomainObject.Predmet.DatumOsnivanja_1">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St-131/2017</izvorni_sadrzaj>
    <derivirana_varijabla naziv="DomainObject.Predmet.OznakaBroj_1">St-131/2017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 CAN društvo s ograničenom odgovornošću za savjetovanje, proizvodnju, trgovinu i usluge zastupanog po punomoćniku Kristina Bocak Gojun</izvorni_sadrzaj>
    <derivirana_varijabla naziv="DomainObject.Predmet.ProtustrankaFormated_1">  I CAN društvo s ograničenom odgovornošću za savjetovanje, proizvodnju, trgovinu i usluge zastupanog po punomoćniku Kristina Bocak Gojun</derivirana_varijabla>
  </DomainObject.Predmet.ProtustrankaFormated>
  <DomainObject.Predmet.ProtustrankaFormatedOIB>
    <izvorni_sadrzaj>  I CAN društvo s ograničenom odgovornošću za savjetovanje, proizvodnju, trgovinu i usluge, OIB 01344811210 zastupanog po punomoćniku Kristina Bocak Gojun</izvorni_sadrzaj>
    <derivirana_varijabla naziv="DomainObject.Predmet.ProtustrankaFormatedOIB_1">  I CAN društvo s ograničenom odgovornošću za savjetovanje, proizvodnju, trgovinu i usluge, OIB 01344811210 zastupanog po punomoćniku Kristina Bocak Gojun</derivirana_varijabla>
  </DomainObject.Predmet.ProtustrankaFormatedOIB>
  <DomainObject.Predmet.ProtustrankaFormatedWithAdress>
    <izvorni_sadrzaj> I CAN društvo s ograničenom odgovornošću za savjetovanje, proizvodnju, trgovinu i usluge, Podvršje 19, 10000 Zagreb zastupanog po punomoćniku Kristina Bocak Gojun</izvorni_sadrzaj>
    <derivirana_varijabla naziv="DomainObject.Predmet.ProtustrankaFormatedWithAdress_1"> I CAN društvo s ograničenom odgovornošću za savjetovanje, proizvodnju, trgovinu i usluge, Podvršje 19, 10000 Zagreb zastupanog po punomoćniku Kristina Bocak Gojun</derivirana_varijabla>
  </DomainObject.Predmet.ProtustrankaFormatedWithAdress>
  <DomainObject.Predmet.ProtustrankaFormatedWithAdressOIB>
    <izvorni_sadrzaj> I CAN društvo s ograničenom odgovornošću za savjetovanje, proizvodnju, trgovinu i usluge, OIB 01344811210, Podvršje 19, 10000 Zagreb zastupanog po punomoćniku Kristina Bocak Gojun</izvorni_sadrzaj>
    <derivirana_varijabla naziv="DomainObject.Predmet.ProtustrankaFormatedWithAdressOIB_1"> I CAN društvo s ograničenom odgovornošću za savjetovanje, proizvodnju, trgovinu i usluge, OIB 01344811210, Podvršje 19, 10000 Zagreb zastupanog po punomoćniku Kristina Bocak Gojun</derivirana_varijabla>
  </DomainObject.Predmet.ProtustrankaFormatedWithAdressOIB>
  <DomainObject.Predmet.ProtustrankaWithAdress>
    <izvorni_sadrzaj>I CAN društvo s ograničenom odgovornošću za savjetovanje, proizvodnju, trgovinu i usluge Podvršje 19, 10000 Zagreb</izvorni_sadrzaj>
    <derivirana_varijabla naziv="DomainObject.Predmet.ProtustrankaWithAdress_1">I CAN društvo s ograničenom odgovornošću za savjetovanje, proizvodnju, trgovinu i usluge Podvršje 19, 10000 Zagreb</derivirana_varijabla>
  </DomainObject.Predmet.ProtustrankaWithAdress>
  <DomainObject.Predmet.ProtustrankaWithAdressOIB>
    <izvorni_sadrzaj>I CAN društvo s ograničenom odgovornošću za savjetovanje, proizvodnju, trgovinu i usluge, OIB 01344811210, Podvršje 19, 10000 Zagreb</izvorni_sadrzaj>
    <derivirana_varijabla naziv="DomainObject.Predmet.ProtustrankaWithAdressOIB_1">I CAN društvo s ograničenom odgovornošću za savjetovanje, proizvodnju, trgovinu i usluge, OIB 01344811210, Podvršje 19, 10000 Zagreb</derivirana_varijabla>
  </DomainObject.Predmet.ProtustrankaWithAdressOIB>
  <DomainObject.Predmet.ProtustrankaNazivFormated>
    <izvorni_sadrzaj>I CAN društvo s ograničenom odgovornošću za savjetovanje, proizvodnju, trgovinu i usluge</izvorni_sadrzaj>
    <derivirana_varijabla naziv="DomainObject.Predmet.ProtustrankaNazivFormated_1">I CAN društvo s ograničenom odgovornošću za savjetovanje, proizvodnju, trgovinu i usluge</derivirana_varijabla>
  </DomainObject.Predmet.ProtustrankaNazivFormated>
  <DomainObject.Predmet.ProtustrankaNazivFormatedOIB>
    <izvorni_sadrzaj>I CAN društvo s ograničenom odgovornošću za savjetovanje, proizvodnju, trgovinu i usluge, OIB 01344811210</izvorni_sadrzaj>
    <derivirana_varijabla naziv="DomainObject.Predmet.ProtustrankaNazivFormatedOIB_1">I CAN društvo s ograničenom odgovornošću za savjetovanje, proizvodnju, trgovinu i usluge, OIB 01344811210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Soba 8</izvorni_sadrzaj>
    <derivirana_varijabla naziv="DomainObject.Predmet.Referada.Prostorija.Naziv_1">Soba 8</derivirana_varijabla>
  </DomainObject.Predmet.Referada.Prostorija.Naziv>
  <DomainObject.Predmet.Referada.Prostorija.Oznaka>
    <izvorni_sadrzaj>Soba 8</izvorni_sadrzaj>
    <derivirana_varijabla naziv="DomainObject.Predmet.Referada.Prostorija.Oznaka_1">Soba 8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Miroslav Lovreković</izvorni_sadrzaj>
    <derivirana_varijabla naziv="DomainObject.Predmet.Referada.Sudac_1">Miroslav Lovreković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Zagreb</izvorni_sadrzaj>
    <derivirana_varijabla naziv="DomainObject.Predmet.StrankaFormated_1">  FINA Regionalni centar Zagreb, Podružnica Zagreb</derivirana_varijabla>
  </DomainObject.Predmet.StrankaFormated>
  <DomainObject.Predmet.StrankaFormatedOIB>
    <izvorni_sadrzaj>  FINA Regionalni centar Zagreb, Podružnica Zagreb, OIB 85821130368</izvorni_sadrzaj>
    <derivirana_varijabla naziv="DomainObject.Predmet.StrankaFormatedOIB_1">  FINA Regionalni centar Zagreb, Podružnica Zagreb, OIB 85821130368</derivirana_varijabla>
  </DomainObject.Predmet.StrankaFormatedOIB>
  <DomainObject.Predmet.StrankaFormatedWithAdress>
    <izvorni_sadrzaj> FINA Regionalni centar Zagreb, Podružnica Zagreb, Trg svibanjskih žrtava 1995. 1, 10000 Zagreb</izvorni_sadrzaj>
    <derivirana_varijabla naziv="DomainObject.Predmet.StrankaFormatedWithAdress_1"> FINA Regionalni centar Zagreb, Podružnica Zagreb, Trg svibanjskih žrtava 1995. 1, 10000 Zagreb</derivirana_varijabla>
  </DomainObject.Predmet.StrankaFormatedWithAdress>
  <DomainObject.Predmet.StrankaFormatedWithAdressOIB>
    <izvorni_sadrzaj> FINA Regionalni centar Zagreb, Podružnica Zagreb, OIB 85821130368, Trg svibanjskih žrtava 1995. 1, 10000 Zagreb</izvorni_sadrzaj>
    <derivirana_varijabla naziv="DomainObject.Predmet.StrankaFormatedWithAdressOIB_1"> FINA Regionalni centar Zagreb, Podružnica Zagreb, OIB 85821130368, Trg svibanjskih žrtava 1995. 1, 10000 Zagreb</derivirana_varijabla>
  </DomainObject.Predmet.StrankaFormatedWithAdressOIB>
  <DomainObject.Predmet.StrankaWithAdress>
    <izvorni_sadrzaj>FINA Regionalni centar Zagreb, Podružnica Zagreb Trg svibanjskih žrtava 1995. 1,10000 Zagreb</izvorni_sadrzaj>
    <derivirana_varijabla naziv="DomainObject.Predmet.StrankaWithAdress_1">FINA Regionalni centar Zagreb, Podružnica Zagreb Trg svibanjskih žrtava 1995. 1,10000 Zagreb</derivirana_varijabla>
  </DomainObject.Predmet.StrankaWithAdress>
  <DomainObject.Predmet.StrankaWithAdressOIB>
    <izvorni_sadrzaj>FINA Regionalni centar Zagreb, Podružnica Zagreb, OIB 85821130368, Trg svibanjskih žrtava 1995. 1,10000 Zagreb</izvorni_sadrzaj>
    <derivirana_varijabla naziv="DomainObject.Predmet.StrankaWithAdressOIB_1">FINA Regionalni centar Zagreb, Podružnica Zagreb, OIB 85821130368, Trg svibanjskih žrtava 1995. 1,10000 Zagreb</derivirana_varijabla>
  </DomainObject.Predmet.StrankaWithAdressOIB>
  <DomainObject.Predmet.StrankaNazivFormated>
    <izvorni_sadrzaj>FINA Regionalni centar Zagreb, Podružnica Zagreb</izvorni_sadrzaj>
    <derivirana_varijabla naziv="DomainObject.Predmet.StrankaNazivFormated_1">FINA Regionalni centar Zagreb, Podružnica Zagreb</derivirana_varijabla>
  </DomainObject.Predmet.StrankaNazivFormated>
  <DomainObject.Predmet.StrankaNazivFormatedOIB>
    <izvorni_sadrzaj>FINA Regionalni centar Zagreb, Podružnica Zagreb, OIB 85821130368</izvorni_sadrzaj>
    <derivirana_varijabla naziv="DomainObject.Predmet.StrankaNazivFormatedOIB_1">FINA Regionalni centar Zagreb, Podružnica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Koviljka Drobnjak</izvorni_sadrzaj>
    <derivirana_varijabla naziv="DomainObject.Predmet.Zapisnicar_1">Koviljka Drobnjak</derivirana_varijabla>
  </DomainObject.Predmet.Zapisnicar>
  <DomainObject.Predmet.StrankaListFormated>
    <izvorni_sadrzaj>
      <item>FINA Regionalni centar Zagreb, Podružnica Zagreb</item>
    </izvorni_sadrzaj>
    <derivirana_varijabla naziv="DomainObject.Predmet.StrankaListFormated_1">
      <item>FINA Regionalni centar Zagreb, Podružnica Zagreb</item>
    </derivirana_varijabla>
  </DomainObject.Predmet.StrankaListFormated>
  <DomainObject.Predmet.StrankaListFormatedOIB>
    <izvorni_sadrzaj>
      <item>FINA Regionalni centar Zagreb, Podružnica Zagreb, OIB 85821130368</item>
    </izvorni_sadrzaj>
    <derivirana_varijabla naziv="DomainObject.Predmet.StrankaListFormatedOIB_1">
      <item>FINA Regionalni centar Zagreb, Podružnica Zagreb, OIB 85821130368</item>
    </derivirana_varijabla>
  </DomainObject.Predmet.StrankaListFormatedOIB>
  <DomainObject.Predmet.StrankaListFormatedWithAdress>
    <izvorni_sadrzaj>
      <item>FINA Regionalni centar Zagreb, Podružnica Zagreb, Trg svibanjskih žrtava 1995. 1, 10000 Zagreb</item>
    </izvorni_sadrzaj>
    <derivirana_varijabla naziv="DomainObject.Predmet.StrankaListFormatedWithAdress_1">
      <item>FINA Regionalni centar Zagreb, Podružnica Zagreb, Trg svibanjskih žrtava 1995. 1, 10000 Zagreb</item>
    </derivirana_varijabla>
  </DomainObject.Predmet.StrankaListFormatedWithAdress>
  <DomainObject.Predmet.StrankaListFormatedWithAdressOIB>
    <izvorni_sadrzaj>
      <item>FINA Regionalni centar Zagreb, Podružnica Zagreb, OIB 85821130368, Trg svibanjskih žrtava 1995. 1, 10000 Zagreb</item>
    </izvorni_sadrzaj>
    <derivirana_varijabla naziv="DomainObject.Predmet.StrankaListFormatedWithAdressOIB_1">
      <item>FINA Regionalni centar Zagreb, Podružnica Zagreb, OIB 85821130368, Trg svibanjskih žrtava 1995. 1, 10000 Zagreb</item>
    </derivirana_varijabla>
  </DomainObject.Predmet.StrankaListFormatedWithAdressOIB>
  <DomainObject.Predmet.StrankaListNazivFormated>
    <izvorni_sadrzaj>
      <item>FINA Regionalni centar Zagreb, Podružnica Zagreb</item>
    </izvorni_sadrzaj>
    <derivirana_varijabla naziv="DomainObject.Predmet.StrankaListNazivFormated_1">
      <item>FINA Regionalni centar Zagreb, Podružnica Zagreb</item>
    </derivirana_varijabla>
  </DomainObject.Predmet.StrankaListNazivFormated>
  <DomainObject.Predmet.StrankaListNazivFormatedOIB>
    <izvorni_sadrzaj>
      <item>FINA Regionalni centar Zagreb, Podružnica Zagreb, OIB 85821130368</item>
    </izvorni_sadrzaj>
    <derivirana_varijabla naziv="DomainObject.Predmet.StrankaListNazivFormatedOIB_1">
      <item>FINA Regionalni centar Zagreb, Podružnica Zagreb, OIB 85821130368</item>
    </derivirana_varijabla>
  </DomainObject.Predmet.StrankaListNazivFormatedOIB>
  <DomainObject.Predmet.ProtuStrankaListFormated>
    <izvorni_sadrzaj>
      <item>I CAN društvo s ograničenom odgovornošću za savjetovanje, proizvodnju, trgovinu i usluge zastupanog po punomoćniku Kristina Bocak Gojun</item>
    </izvorni_sadrzaj>
    <derivirana_varijabla naziv="DomainObject.Predmet.ProtuStrankaListFormated_1">
      <item>I CAN društvo s ograničenom odgovornošću za savjetovanje, proizvodnju, trgovinu i usluge zastupanog po punomoćniku Kristina Bocak Gojun</item>
    </derivirana_varijabla>
  </DomainObject.Predmet.ProtuStrankaListFormated>
  <DomainObject.Predmet.ProtuStrankaListFormatedOIB>
    <izvorni_sadrzaj>
      <item>I CAN društvo s ograničenom odgovornošću za savjetovanje, proizvodnju, trgovinu i usluge, OIB 01344811210 zastupanog po punomoćniku Kristina Bocak Gojun</item>
    </izvorni_sadrzaj>
    <derivirana_varijabla naziv="DomainObject.Predmet.ProtuStrankaListFormatedOIB_1">
      <item>I CAN društvo s ograničenom odgovornošću za savjetovanje, proizvodnju, trgovinu i usluge, OIB 01344811210 zastupanog po punomoćniku Kristina Bocak Gojun</item>
    </derivirana_varijabla>
  </DomainObject.Predmet.ProtuStrankaListFormatedOIB>
  <DomainObject.Predmet.ProtuStrankaListFormatedWithAdress>
    <izvorni_sadrzaj>
      <item>I CAN društvo s ograničenom odgovornošću za savjetovanje, proizvodnju, trgovinu i usluge, Podvršje 19, 10000 Zagreb zastupanog po punomoćniku Kristina Bocak Gojun</item>
    </izvorni_sadrzaj>
    <derivirana_varijabla naziv="DomainObject.Predmet.ProtuStrankaListFormatedWithAdress_1">
      <item>I CAN društvo s ograničenom odgovornošću za savjetovanje, proizvodnju, trgovinu i usluge, Podvršje 19, 10000 Zagreb zastupanog po punomoćniku Kristina Bocak Gojun</item>
    </derivirana_varijabla>
  </DomainObject.Predmet.ProtuStrankaListFormatedWithAdress>
  <DomainObject.Predmet.ProtuStrankaListFormatedWithAdressOIB>
    <izvorni_sadrzaj>
      <item>I CAN društvo s ograničenom odgovornošću za savjetovanje, proizvodnju, trgovinu i usluge, OIB 01344811210, Podvršje 19, 10000 Zagreb zastupanog po punomoćniku Kristina Bocak Gojun</item>
    </izvorni_sadrzaj>
    <derivirana_varijabla naziv="DomainObject.Predmet.ProtuStrankaListFormatedWithAdressOIB_1">
      <item>I CAN društvo s ograničenom odgovornošću za savjetovanje, proizvodnju, trgovinu i usluge, OIB 01344811210, Podvršje 19, 10000 Zagreb zastupanog po punomoćniku Kristina Bocak Gojun</item>
    </derivirana_varijabla>
  </DomainObject.Predmet.ProtuStrankaListFormatedWithAdressOIB>
  <DomainObject.Predmet.ProtuStrankaListNazivFormated>
    <izvorni_sadrzaj>
      <item>I CAN društvo s ograničenom odgovornošću za savjetovanje, proizvodnju, trgovinu i usluge</item>
    </izvorni_sadrzaj>
    <derivirana_varijabla naziv="DomainObject.Predmet.ProtuStrankaListNazivFormated_1">
      <item>I CAN društvo s ograničenom odgovornošću za savjetovanje, proizvodnju, trgovinu i usluge</item>
    </derivirana_varijabla>
  </DomainObject.Predmet.ProtuStrankaListNazivFormated>
  <DomainObject.Predmet.ProtuStrankaListNazivFormatedOIB>
    <izvorni_sadrzaj>
      <item>I CAN društvo s ograničenom odgovornošću za savjetovanje, proizvodnju, trgovinu i usluge, OIB 01344811210</item>
    </izvorni_sadrzaj>
    <derivirana_varijabla naziv="DomainObject.Predmet.ProtuStrankaListNazivFormatedOIB_1">
      <item>I CAN društvo s ograničenom odgovornošću za savjetovanje, proizvodnju, trgovinu i usluge, OIB 01344811210</item>
    </derivirana_varijabla>
  </DomainObject.Predmet.ProtuStrankaListNazivFormatedOIB>
  <DomainObject.Predmet.OstaliListFormated>
    <izvorni_sadrzaj>
      <item>Kristina Bocak Gojun punomoćnik sudionika u postupku I CAN društvo s ograničenom odgovornošću za savjetovanje, proizvodnju, trgovinu i usluge</item>
    </izvorni_sadrzaj>
    <derivirana_varijabla naziv="DomainObject.Predmet.OstaliListFormated_1">
      <item>Kristina Bocak Gojun punomoćnik sudionika u postupku I CAN društvo s ograničenom odgovornošću za savjetovanje, proizvodnju, trgovinu i usluge</item>
    </derivirana_varijabla>
  </DomainObject.Predmet.OstaliListFormated>
  <DomainObject.Predmet.OstaliListFormatedOIB>
    <izvorni_sadrzaj>
      <item>Kristina Bocak Gojun, OIB 47364616493 punomoćnik sudionika u postupku I CAN društvo s ograničenom odgovornošću za savjetovanje, proizvodnju, trgovinu i usluge</item>
    </izvorni_sadrzaj>
    <derivirana_varijabla naziv="DomainObject.Predmet.OstaliListFormatedOIB_1">
      <item>Kristina Bocak Gojun, OIB 47364616493 punomoćnik sudionika u postupku I CAN društvo s ograničenom odgovornošću za savjetovanje, proizvodnju, trgovinu i usluge</item>
    </derivirana_varijabla>
  </DomainObject.Predmet.OstaliListFormatedOIB>
  <DomainObject.Predmet.OstaliListFormatedWithAdress>
    <izvorni_sadrzaj>
      <item>Kristina Bocak Gojun, Podvršje 19, 10000 Zagreb punomoćnik sudionika u postupku I CAN društvo s ograničenom odgovornošću za savjetovanje, proizvodnju, trgovinu i usluge</item>
    </izvorni_sadrzaj>
    <derivirana_varijabla naziv="DomainObject.Predmet.OstaliListFormatedWithAdress_1">
      <item>Kristina Bocak Gojun, Podvršje 19, 10000 Zagreb punomoćnik sudionika u postupku I CAN društvo s ograničenom odgovornošću za savjetovanje, proizvodnju, trgovinu i usluge</item>
    </derivirana_varijabla>
  </DomainObject.Predmet.OstaliListFormatedWithAdress>
  <DomainObject.Predmet.OstaliListFormatedWithAdressOIB>
    <izvorni_sadrzaj>
      <item>Kristina Bocak Gojun, OIB 47364616493, Podvršje 19, 10000 Zagreb punomoćnik sudionika u postupku I CAN društvo s ograničenom odgovornošću za savjetovanje, proizvodnju, trgovinu i usluge</item>
    </izvorni_sadrzaj>
    <derivirana_varijabla naziv="DomainObject.Predmet.OstaliListFormatedWithAdressOIB_1">
      <item>Kristina Bocak Gojun, OIB 47364616493, Podvršje 19, 10000 Zagreb punomoćnik sudionika u postupku I CAN društvo s ograničenom odgovornošću za savjetovanje, proizvodnju, trgovinu i usluge</item>
    </derivirana_varijabla>
  </DomainObject.Predmet.OstaliListFormatedWithAdressOIB>
  <DomainObject.Predmet.OstaliListNazivFormated>
    <izvorni_sadrzaj>
      <item>Kristina Bocak Gojun</item>
    </izvorni_sadrzaj>
    <derivirana_varijabla naziv="DomainObject.Predmet.OstaliListNazivFormated_1">
      <item>Kristina Bocak Gojun</item>
    </derivirana_varijabla>
  </DomainObject.Predmet.OstaliListNazivFormated>
  <DomainObject.Predmet.OstaliListNazivFormatedOIB>
    <izvorni_sadrzaj>
      <item>Kristina Bocak Gojun, OIB 47364616493</item>
    </izvorni_sadrzaj>
    <derivirana_varijabla naziv="DomainObject.Predmet.OstaliListNazivFormatedOIB_1">
      <item>Kristina Bocak Gojun, OIB 47364616493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ožujka 2017.</izvorni_sadrzaj>
    <derivirana_varijabla naziv="DomainObject.Datum_1">17.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Zagreb</izvorni_sadrzaj>
    <derivirana_varijabla naziv="DomainObject.Predmet.StrankaIDrugi_1">FINA Regionalni centar Zagreb, Podružnica Zagreb</derivirana_varijabla>
  </DomainObject.Predmet.StrankaIDrugi>
  <DomainObject.Predmet.ProtustrankaIDrugi>
    <izvorni_sadrzaj>I CAN društvo s ograničenom odgovornošću za savjetovanje, proizvodnju, trgovinu i usluge</izvorni_sadrzaj>
    <derivirana_varijabla naziv="DomainObject.Predmet.ProtustrankaIDrugi_1">I CAN društvo s ograničenom odgovornošću za savjetovanje, proizvodnju, trgovinu i usluge</derivirana_varijabla>
  </DomainObject.Predmet.ProtustrankaIDrugi>
  <DomainObject.Predmet.StrankaIDrugiAdressOIB>
    <izvorni_sadrzaj>FINA Regionalni centar Zagreb, Podružnica Zagreb, OIB 85821130368, Trg svibanjskih žrtava 1995. 1, 10000 Zagreb</izvorni_sadrzaj>
    <derivirana_varijabla naziv="DomainObject.Predmet.StrankaIDrugiAdressOIB_1">FINA Regionalni centar Zagreb, Podružnica Zagreb, OIB 85821130368, Trg svibanjskih žrtava 1995. 1, 10000 Zagreb</derivirana_varijabla>
  </DomainObject.Predmet.StrankaIDrugiAdressOIB>
  <DomainObject.Predmet.ProtustrankaIDrugiAdressOIB>
    <izvorni_sadrzaj>I CAN društvo s ograničenom odgovornošću za savjetovanje, proizvodnju, trgovinu i usluge, OIB 01344811210, Podvršje 19, 10000 Zagreb</izvorni_sadrzaj>
    <derivirana_varijabla naziv="DomainObject.Predmet.ProtustrankaIDrugiAdressOIB_1">I CAN društvo s ograničenom odgovornošću za savjetovanje, proizvodnju, trgovinu i usluge, OIB 01344811210, Podvršje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 CAN društvo s ograničenom odgovornošću za savjetovanje, proizvodnju, trgovinu i usluge</item>
      <item>FINA Regionalni centar Zagreb, Podružnica Zagreb</item>
      <item>Kristina Bocak Gojun</item>
    </izvorni_sadrzaj>
    <derivirana_varijabla naziv="DomainObject.Predmet.SudioniciListNaziv_1">
      <item>I CAN društvo s ograničenom odgovornošću za savjetovanje, proizvodnju, trgovinu i usluge</item>
      <item>FINA Regionalni centar Zagreb, Podružnica Zagreb</item>
      <item>Kristina Bocak Gojun</item>
    </derivirana_varijabla>
  </DomainObject.Predmet.SudioniciListNaziv>
  <DomainObject.Predmet.SudioniciListAdressOIB>
    <izvorni_sadrzaj>
      <item>I CAN društvo s ograničenom odgovornošću za savjetovanje, proizvodnju, trgovinu i usluge, OIB 01344811210, Podvršje 19,10000 Zagreb</item>
      <item>FINA Regionalni centar Zagreb, Podružnica Zagreb, OIB 85821130368, Trg svibanjskih žrtava 1995. 1,10000 Zagreb</item>
      <item>Kristina Bocak Gojun, OIB 47364616493, Podvršje 19,10000 Zagreb</item>
    </izvorni_sadrzaj>
    <derivirana_varijabla naziv="DomainObject.Predmet.SudioniciListAdressOIB_1">
      <item>I CAN društvo s ograničenom odgovornošću za savjetovanje, proizvodnju, trgovinu i usluge, OIB 01344811210, Podvršje 19,10000 Zagreb</item>
      <item>FINA Regionalni centar Zagreb, Podružnica Zagreb, OIB 85821130368, Trg svibanjskih žrtava 1995. 1,10000 Zagreb</item>
      <item>Kristina Bocak Gojun, OIB 47364616493, Podvršje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01344811210</item>
      <item>, OIB 85821130368</item>
      <item>, OIB 47364616493</item>
    </izvorni_sadrzaj>
    <derivirana_varijabla naziv="DomainObject.Predmet.SudioniciListNazivOIB_1">
      <item>, OIB 01344811210</item>
      <item>, OIB 85821130368</item>
      <item>, OIB 47364616493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A7440B9-C5F3-4526-8ECA-8C1D32E6E0E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298</properties:Words>
  <properties:Characters>1675</properties:Characters>
  <properties:Lines>44</properties:Lines>
  <properties:Paragraphs>12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St-29/2011-4</vt:lpstr>
    </vt:vector>
  </properties:TitlesOfParts>
  <properties:LinksUpToDate>false</properties:LinksUpToDate>
  <properties:CharactersWithSpaces>2304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2017-03-17T13:08:00Z</dcterms:created>
  <dc:creator>ssabljic</dc:creator>
  <cp:lastModifiedBy>Miroslav Lovreković</cp:lastModifiedBy>
  <cp:lastPrinted>2017-03-17T13:19:00Z</cp:lastPrinted>
  <dcterms:modified xmlns:xsi="http://www.w3.org/2001/XMLSchema-instance" xsi:type="dcterms:W3CDTF">2017-03-17T13:19:00Z</dcterms:modified>
  <cp:revision>4</cp:revision>
  <dc:title>St-29/2011-4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