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5731" w14:paraId="0d3573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217E24">
        <w:t>420</w:t>
      </w:r>
      <w:r w:rsidRPr="00151FF0">
        <w:t>/1</w:t>
      </w:r>
      <w:r w:rsidR="00E255BF">
        <w:t>6</w:t>
      </w:r>
      <w:r w:rsidRPr="00151FF0">
        <w:t>-</w:t>
      </w:r>
      <w:r w:rsidR="00217E24">
        <w:t>33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B9547C" w:rsidRPr="00B9547C">
        <w:t>JOLE TRANSPORTI jednostavno društvo s ograničenom odgovornošću za međunarodni transport robe i trgovinu, Retkovci, Eugena Kvaternika 120, MBS 030128455, OIB 60025645490</w:t>
      </w:r>
      <w:r w:rsidRPr="00E255BF">
        <w:t xml:space="preserve">, dana </w:t>
      </w:r>
      <w:r w:rsidR="003F1C22">
        <w:t>2</w:t>
      </w:r>
      <w:r w:rsidR="001421F9">
        <w:t>2</w:t>
      </w:r>
      <w:r w:rsidRPr="00E255BF">
        <w:t xml:space="preserve">. </w:t>
      </w:r>
      <w:r w:rsidR="003F1C22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075B04" w:rsidRPr="00075B04">
        <w:t>Josip Smolčić, Retkovci, Eugena Kvaternika 120, OIB 20246717113</w:t>
      </w:r>
      <w:r>
        <w:t xml:space="preserve"> po t. 4. izreke rješenja ovoga suda poslovnog broja 14 St-</w:t>
      </w:r>
      <w:r w:rsidR="00075B04">
        <w:t>420</w:t>
      </w:r>
      <w:r>
        <w:t>/16-2</w:t>
      </w:r>
      <w:r w:rsidR="00075B04">
        <w:t>4</w:t>
      </w:r>
      <w:r>
        <w:t xml:space="preserve"> od </w:t>
      </w:r>
      <w:r w:rsidR="00075B04">
        <w:t>1</w:t>
      </w:r>
      <w:r w:rsidR="00186452">
        <w:t>7</w:t>
      </w:r>
      <w:r>
        <w:t>.0</w:t>
      </w:r>
      <w:r w:rsidR="00075B04">
        <w:t>5</w:t>
      </w:r>
      <w:r>
        <w:t xml:space="preserve">.2016. , odnosno da u dogovoru sa stečajnom upraviteljicom </w:t>
      </w:r>
      <w:r w:rsidR="00075B04" w:rsidRPr="00075B04">
        <w:t>Vink</w:t>
      </w:r>
      <w:r w:rsidR="00075B04">
        <w:t>om</w:t>
      </w:r>
      <w:r w:rsidR="00075B04" w:rsidRPr="00075B04">
        <w:t xml:space="preserve"> Ivanković, Vinkovci, Sv. Antuna Padovanskog 5a, OIB 75124619693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186452">
        <w:t>2</w:t>
      </w:r>
      <w:r w:rsidR="00CB1BDB">
        <w:t>2</w:t>
      </w:r>
      <w:r w:rsidRPr="008D4802">
        <w:t xml:space="preserve">. </w:t>
      </w:r>
      <w:r w:rsidR="00186452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AF462A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AF462A" w:rsidRPr="00AF462A">
        <w:t>Josip Smolčić, Retkovci, Eugena Kvaternika 120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FA6969">
        <w:t>a</w:t>
      </w:r>
      <w:r>
        <w:t xml:space="preserve"> </w:t>
      </w:r>
      <w:r w:rsidR="0061543A">
        <w:t>upravitelj</w:t>
      </w:r>
      <w:r w:rsidR="00FA6969">
        <w:t>ica</w:t>
      </w:r>
      <w:r w:rsidR="00CD2145">
        <w:t xml:space="preserve"> </w:t>
      </w:r>
      <w:r w:rsidR="00AF462A">
        <w:t>Vinka Ivanković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4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75B04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452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17E24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3F1C22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462A"/>
    <w:rsid w:val="00AF6D89"/>
    <w:rsid w:val="00B01AEB"/>
    <w:rsid w:val="00B03B3C"/>
    <w:rsid w:val="00B06771"/>
    <w:rsid w:val="00B32B35"/>
    <w:rsid w:val="00B41D7F"/>
    <w:rsid w:val="00B7486B"/>
    <w:rsid w:val="00B83C12"/>
    <w:rsid w:val="00B9547C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32967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9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9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967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967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9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9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9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967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St-420/2016</izvorni_sadrzaj>
    <derivirana_varijabla naziv="DomainObject.Predmet.OznakaBroj_1">St-420/2016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rjšenjem Tt-16/7175</izvorni_sadrzaj>
    <derivirana_varijabla naziv="DomainObject.Predmet.PrimjedbaSuca_1">subjekt brisan rjšenjem Tt-16/7175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JOLE TRANSPORTI jednostavno društvo s ograničenom odgovornošću za međunarodni transport robe i trgovinu</izvorni_sadrzaj>
    <derivirana_varijabla naziv="DomainObject.Predmet.ProtustrankaFormated_1">  JOLE TRANSPORTI jednostavno društvo s ograničenom odgovornošću za međunarodni transport robe i trgovinu</derivirana_varijabla>
  </DomainObject.Predmet.ProtustrankaFormated>
  <DomainObject.Predmet.ProtustrankaFormatedOIB>
    <izvorni_sadrzaj>  JOLE TRANSPORTI jednostavno društvo s ograničenom odgovornošću za međunarodni transport robe i trgovinu, OIB 60025645490</izvorni_sadrzaj>
    <derivirana_varijabla naziv="DomainObject.Predmet.ProtustrankaFormatedOIB_1">  JOLE TRANSPORTI jednostavno društvo s ograničenom odgovornošću za međunarodni transport robe i trgovinu, OIB 60025645490</derivirana_varijabla>
  </DomainObject.Predmet.ProtustrankaFormatedOIB>
  <DomainObject.Predmet.ProtustrankaFormatedWithAdress>
    <izvorni_sadrzaj> JOLE TRANSPORTI jednostavno društvo s ograničenom odgovornošću za međunarodni transport robe i trgovinu, Eugena Kvaternika 120, 32281 Retkovci</izvorni_sadrzaj>
    <derivirana_varijabla naziv="DomainObject.Predmet.ProtustrankaFormatedWithAdress_1"> JOLE TRANSPORTI jednostavno društvo s ograničenom odgovornošću za međunarodni transport robe i trgovinu, Eugena Kvaternika 120, 32281 Retkovci</derivirana_varijabla>
  </DomainObject.Predmet.ProtustrankaFormatedWithAdress>
  <DomainObject.Predmet.ProtustrankaFormatedWithAdressOIB>
    <izvorni_sadrzaj> JOLE TRANSPORTI jednostavno društvo s ograničenom odgovornošću za međunarodni transport robe i trgovinu, OIB 60025645490, Eugena Kvaternika 120, 32281 Retkovci</izvorni_sadrzaj>
    <derivirana_varijabla naziv="DomainObject.Predmet.ProtustrankaFormatedWithAdressOIB_1"> JOLE TRANSPORTI jednostavno društvo s ograničenom odgovornošću za međunarodni transport robe i trgovinu, OIB 60025645490, Eugena Kvaternika 120, 32281 Retkovci</derivirana_varijabla>
  </DomainObject.Predmet.ProtustrankaFormatedWithAdressOIB>
  <DomainObject.Predmet.ProtustrankaWithAdress>
    <izvorni_sadrzaj>JOLE TRANSPORTI jednostavno društvo s ograničenom odgovornošću za međunarodni transport robe i trgovinu Eugena Kvaternika 120, 32281 Retkovci</izvorni_sadrzaj>
    <derivirana_varijabla naziv="DomainObject.Predmet.ProtustrankaWithAdress_1">JOLE TRANSPORTI jednostavno društvo s ograničenom odgovornošću za međunarodni transport robe i trgovinu Eugena Kvaternika 120, 32281 Retkovci</derivirana_varijabla>
  </DomainObject.Predmet.ProtustrankaWithAdress>
  <DomainObject.Predmet.ProtustrankaWithAdressOIB>
    <izvorni_sadrzaj>JOLE TRANSPORTI jednostavno društvo s ograničenom odgovornošću za međunarodni transport robe i trgovinu, OIB 60025645490, Eugena Kvaternika 120, 32281 Retkovci</izvorni_sadrzaj>
    <derivirana_varijabla naziv="DomainObject.Predmet.ProtustrankaWithAdressOIB_1">JOLE TRANSPORTI jednostavno društvo s ograničenom odgovornošću za međunarodni transport robe i trgovinu, OIB 60025645490, Eugena Kvaternika 120, 32281 Retkovci</derivirana_varijabla>
  </DomainObject.Predmet.ProtustrankaWithAdressOIB>
  <DomainObject.Predmet.ProtustrankaNazivFormated>
    <izvorni_sadrzaj>JOLE TRANSPORTI jednostavno društvo s ograničenom odgovornošću za međunarodni transport robe i trgovinu</izvorni_sadrzaj>
    <derivirana_varijabla naziv="DomainObject.Predmet.ProtustrankaNazivFormated_1">JOLE TRANSPORTI jednostavno društvo s ograničenom odgovornošću za međunarodni transport robe i trgovinu</derivirana_varijabla>
  </DomainObject.Predmet.ProtustrankaNazivFormated>
  <DomainObject.Predmet.ProtustrankaNazivFormatedOIB>
    <izvorni_sadrzaj>JOLE TRANSPORTI jednostavno društvo s ograničenom odgovornošću za međunarodni transport robe i trgovinu, OIB 60025645490</izvorni_sadrzaj>
    <derivirana_varijabla naziv="DomainObject.Predmet.ProtustrankaNazivFormatedOIB_1">JOLE TRANSPORTI jednostavno društvo s ograničenom odgovornošću za međunarodni transport robe i trgovinu, OIB 60025645490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JOLE TRANSPORTI jednostavno društvo s ograničenom odgovornošću za međunarodni transport robe i trgovinu</item>
    </izvorni_sadrzaj>
    <derivirana_varijabla naziv="DomainObject.Predmet.ProtuStrankaListFormated_1">
      <item>JOLE TRANSPORTI jednostavno društvo s ograničenom odgovornošću za međunarodni transport robe i trgovinu</item>
    </derivirana_varijabla>
  </DomainObject.Predmet.ProtuStrankaListFormated>
  <DomainObject.Predmet.ProtuStrankaListFormatedOIB>
    <izvorni_sadrzaj>
      <item>JOLE TRANSPORTI jednostavno društvo s ograničenom odgovornošću za međunarodni transport robe i trgovinu, OIB 60025645490</item>
    </izvorni_sadrzaj>
    <derivirana_varijabla naziv="DomainObject.Predmet.ProtuStrankaListFormatedOIB_1">
      <item>JOLE TRANSPORTI jednostavno društvo s ograničenom odgovornošću za međunarodni transport robe i trgovinu, OIB 60025645490</item>
    </derivirana_varijabla>
  </DomainObject.Predmet.ProtuStrankaListFormatedOIB>
  <DomainObject.Predmet.ProtuStrankaListFormatedWithAdress>
    <izvorni_sadrzaj>
      <item>JOLE TRANSPORTI jednostavno društvo s ograničenom odgovornošću za međunarodni transport robe i trgovinu, Eugena Kvaternika 120, 32281 Retkovci</item>
    </izvorni_sadrzaj>
    <derivirana_varijabla naziv="DomainObject.Predmet.ProtuStrankaListFormatedWithAdress_1">
      <item>JOLE TRANSPORTI jednostavno društvo s ograničenom odgovornošću za međunarodni transport robe i trgovinu, Eugena Kvaternika 120, 32281 Retkovci</item>
    </derivirana_varijabla>
  </DomainObject.Predmet.ProtuStrankaListFormatedWithAdress>
  <DomainObject.Predmet.ProtuStrankaListFormatedWithAdressOIB>
    <izvorni_sadrzaj>
      <item>JOLE TRANSPORTI jednostavno društvo s ograničenom odgovornošću za međunarodni transport robe i trgovinu, OIB 60025645490, Eugena Kvaternika 120, 32281 Retkovci</item>
    </izvorni_sadrzaj>
    <derivirana_varijabla naziv="DomainObject.Predmet.ProtuStrankaListFormatedWithAdressOIB_1">
      <item>JOLE TRANSPORTI jednostavno društvo s ograničenom odgovornošću za međunarodni transport robe i trgovinu, OIB 60025645490, Eugena Kvaternika 120, 32281 Retkovci</item>
    </derivirana_varijabla>
  </DomainObject.Predmet.ProtuStrankaListFormatedWithAdressOIB>
  <DomainObject.Predmet.ProtuStrankaListNazivFormated>
    <izvorni_sadrzaj>
      <item>JOLE TRANSPORTI jednostavno društvo s ograničenom odgovornošću za međunarodni transport robe i trgovinu</item>
    </izvorni_sadrzaj>
    <derivirana_varijabla naziv="DomainObject.Predmet.ProtuStrankaListNazivFormated_1">
      <item>JOLE TRANSPORTI jednostavno društvo s ograničenom odgovornošću za međunarodni transport robe i trgovinu</item>
    </derivirana_varijabla>
  </DomainObject.Predmet.ProtuStrankaListNazivFormated>
  <DomainObject.Predmet.ProtuStrankaListNazivFormatedOIB>
    <izvorni_sadrzaj>
      <item>JOLE TRANSPORTI jednostavno društvo s ograničenom odgovornošću za međunarodni transport robe i trgovinu, OIB 60025645490</item>
    </izvorni_sadrzaj>
    <derivirana_varijabla naziv="DomainObject.Predmet.ProtuStrankaListNazivFormatedOIB_1">
      <item>JOLE TRANSPORTI jednostavno društvo s ograničenom odgovornošću za međunarodni transport robe i trgovinu, OIB 60025645490</item>
    </derivirana_varijabla>
  </DomainObject.Predmet.ProtuStrankaListNazivFormatedOIB>
  <DomainObject.Predmet.OstaliListFormated>
    <izvorni_sadrzaj>
      <item>ŽDO GUO VUKOVAR</item>
      <item>Josip Smolčić</item>
      <item>Vinka Ivanković</item>
    </izvorni_sadrzaj>
    <derivirana_varijabla naziv="DomainObject.Predmet.OstaliListFormated_1">
      <item>ŽDO GUO VUKOVAR</item>
      <item>Josip Smolčić</item>
      <item>Vinka Ivanković</item>
    </derivirana_varijabla>
  </DomainObject.Predmet.OstaliListFormated>
  <DomainObject.Predmet.OstaliListFormatedOIB>
    <izvorni_sadrzaj>
      <item>ŽDO GUO VUKOVAR</item>
      <item>Josip Smolčić, OIB 20246717113</item>
      <item>Vinka Ivanković, OIB 75124619693</item>
    </izvorni_sadrzaj>
    <derivirana_varijabla naziv="DomainObject.Predmet.OstaliListFormatedOIB_1">
      <item>ŽDO GUO VUKOVAR</item>
      <item>Josip Smolčić, OIB 20246717113</item>
      <item>Vinka Ivanković, OIB 75124619693</item>
    </derivirana_varijabla>
  </DomainObject.Predmet.OstaliListFormatedOIB>
  <DomainObject.Predmet.OstaliListFormatedWithAdress>
    <izvorni_sadrzaj>
      <item>ŽDO GUO VUKOVAR</item>
      <item>Josip Smolčić, Eugena Kvaternika 120, 32281 Retkovci</item>
      <item>Vinka Ivanković, Sv. Antuna Padovanskog 5a, 32100 Vinkovci</item>
    </izvorni_sadrzaj>
    <derivirana_varijabla naziv="DomainObject.Predmet.OstaliListFormatedWithAdress_1">
      <item>ŽDO GUO VUKOVAR</item>
      <item>Josip Smolčić, Eugena Kvaternika 120, 32281 Retkovci</item>
      <item>Vinka Ivanković, Sv. Antuna Padovanskog 5a, 32100 Vinkovci</item>
    </derivirana_varijabla>
  </DomainObject.Predmet.OstaliListFormatedWithAdress>
  <DomainObject.Predmet.OstaliListFormatedWithAdressOIB>
    <izvorni_sadrzaj>
      <item>ŽDO GUO VUKOVAR</item>
      <item>Josip Smolčić, OIB 20246717113, Eugena Kvaternika 120, 32281 Retkovci</item>
      <item>Vinka Ivanković, OIB 75124619693, Sv. Antuna Padovanskog 5a, 32100 Vinkovci</item>
    </izvorni_sadrzaj>
    <derivirana_varijabla naziv="DomainObject.Predmet.OstaliListFormatedWithAdressOIB_1">
      <item>ŽDO GUO VUKOVAR</item>
      <item>Josip Smolčić, OIB 20246717113, Eugena Kvaternika 120, 32281 Retkovci</item>
      <item>Vinka Ivanković, OIB 75124619693, Sv. Antuna Padovanskog 5a, 32100 Vinkovci</item>
    </derivirana_varijabla>
  </DomainObject.Predmet.OstaliListFormatedWithAdressOIB>
  <DomainObject.Predmet.OstaliListNazivFormated>
    <izvorni_sadrzaj>
      <item>ŽDO GUO VUKOVAR</item>
      <item>Josip Smolčić</item>
      <item>Vinka Ivanković</item>
    </izvorni_sadrzaj>
    <derivirana_varijabla naziv="DomainObject.Predmet.OstaliListNazivFormated_1">
      <item>ŽDO GUO VUKOVAR</item>
      <item>Josip Smolčić</item>
      <item>Vinka Ivanković</item>
    </derivirana_varijabla>
  </DomainObject.Predmet.OstaliListNazivFormated>
  <DomainObject.Predmet.OstaliListNazivFormatedOIB>
    <izvorni_sadrzaj>
      <item>ŽDO GUO VUKOVAR</item>
      <item>Josip Smolčić, OIB 20246717113</item>
      <item>Vinka Ivanković, OIB 75124619693</item>
    </izvorni_sadrzaj>
    <derivirana_varijabla naziv="DomainObject.Predmet.OstaliListNazivFormatedOIB_1">
      <item>ŽDO GUO VUKOVAR</item>
      <item>Josip Smolčić, OIB 20246717113</item>
      <item>Vinka Ivanković, OIB 75124619693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JOLE TRANSPORTI jednostavno društvo s ograničenom odgovornošću za međunarodni transport robe i trgovinu</izvorni_sadrzaj>
    <derivirana_varijabla naziv="DomainObject.Predmet.ProtustrankaIDrugi_1">JOLE TRANSPORTI jednostavno društvo s ograničenom odgovornošću za međunarodni transport robe i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JOLE TRANSPORTI jednostavno društvo s ograničenom odgovornošću za međunarodni transport robe i trgovinu, OIB 60025645490, Eugena Kvaternika 120, 32281 Retkovci</izvorni_sadrzaj>
    <derivirana_varijabla naziv="DomainObject.Predmet.ProtustrankaIDrugiAdressOIB_1">JOLE TRANSPORTI jednostavno društvo s ograničenom odgovornošću za međunarodni transport robe i trgovinu, OIB 60025645490, Eugena Kvaternika 120, 32281 Retkovci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8. rujna 2016.</izvorni_sadrzaj>
    <derivirana_varijabla naziv="DomainObject.Predmet.OdlukaRjesenje.DatumPravomocnosti_1">8. rujna 2016.</derivirana_varijabla>
  </DomainObject.Predmet.OdlukaRjesenje.DatumPravomocnosti>
  <DomainObject.Predmet.OdlukaRjesenje.Oznaka>
    <izvorni_sadrzaj>St-420/2016-24</izvorni_sadrzaj>
    <derivirana_varijabla naziv="DomainObject.Predmet.OdlukaRjesenje.Oznaka_1">St-420/2016-24</derivirana_varijabla>
  </DomainObject.Predmet.OdlukaRjesenje.Oznaka>
  <DomainObject.Predmet.SudioniciListNaziv>
    <izvorni_sadrzaj>
      <item>JOLE TRANSPORTI jednostavno društvo s ograničenom odgovornošću za međunarodni transport robe i trgovinu</item>
      <item>RH MF PU PODRUČNI URED SLAVONIJE I BARANJE POREZNO MJESTO VUKOVAR</item>
      <item>ŽDO GUO VUKOVAR</item>
      <item>Josip Smolčić</item>
      <item>Vinka Ivanković</item>
    </izvorni_sadrzaj>
    <derivirana_varijabla naziv="DomainObject.Predmet.SudioniciListNaziv_1">
      <item>JOLE TRANSPORTI jednostavno društvo s ograničenom odgovornošću za međunarodni transport robe i trgovinu</item>
      <item>RH MF PU PODRUČNI URED SLAVONIJE I BARANJE POREZNO MJESTO VUKOVAR</item>
      <item>ŽDO GUO VUKOVAR</item>
      <item>Josip Smolčić</item>
      <item>Vinka Ivanković</item>
    </derivirana_varijabla>
  </DomainObject.Predmet.SudioniciListNaziv>
  <DomainObject.Predmet.SudioniciListAdressOIB>
    <izvorni_sadrzaj>
      <item>JOLE TRANSPORTI jednostavno društvo s ograničenom odgovornošću za međunarodni transport robe i trgovinu, OIB 60025645490, Eugena Kvaternika 120,32281 Retkovci</item>
      <item>RH MF PU PODRUČNI URED SLAVONIJE I BARANJE POREZNO MJESTO VUKOVAR, OIB 18683136487</item>
      <item>ŽDO GUO VUKOVAR</item>
      <item>Josip Smolčić, OIB 20246717113, Eugena Kvaternika 120,32281 Retkovci</item>
      <item>Vinka Ivanković, OIB 75124619693, Sv. Antuna Padovanskog 5a,32100 Vinkovci</item>
    </izvorni_sadrzaj>
    <derivirana_varijabla naziv="DomainObject.Predmet.SudioniciListAdressOIB_1">
      <item>JOLE TRANSPORTI jednostavno društvo s ograničenom odgovornošću za međunarodni transport robe i trgovinu, OIB 60025645490, Eugena Kvaternika 120,32281 Retkovci</item>
      <item>RH MF PU PODRUČNI URED SLAVONIJE I BARANJE POREZNO MJESTO VUKOVAR, OIB 18683136487</item>
      <item>ŽDO GUO VUKOVAR</item>
      <item>Josip Smolčić, OIB 20246717113, Eugena Kvaternika 120,32281 Retkovci</item>
      <item>Vinka Ivanković, OIB 75124619693, Sv. Antuna Padovanskog 5a,32100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60025645490</item>
      <item>, OIB 18683136487</item>
      <item>, OIB null</item>
      <item>, OIB 20246717113</item>
      <item>, OIB 75124619693</item>
    </izvorni_sadrzaj>
    <derivirana_varijabla naziv="DomainObject.Predmet.SudioniciListNazivOIB_1">
      <item>, OIB 60025645490</item>
      <item>, OIB 18683136487</item>
      <item>, OIB null</item>
      <item>, OIB 20246717113</item>
      <item>, OIB 75124619693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255</properties:Words>
  <properties:Characters>1439</properties:Characters>
  <properties:Lines>43</properties:Lines>
  <properties:Paragraphs>13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2016-12-22T08:07:00Z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