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2adc" w14:paraId="9a42adc" w:rsidRDefault="00975FC1" w:rsidR="00975FC1" w:rsidRPr="003066F7">
      <w:pPr>
        <w15:collapsed w:val="false"/>
      </w:pPr>
      <w:bookmarkStart w:name="_GoBack" w:id="0"/>
      <w:bookmarkEnd w:id="0"/>
      <w:r w:rsidRPr="003066F7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7C1D" w:rsidP="001D7C1D" w:rsidR="001D7C1D" w:rsidRPr="003066F7"/>
    <w:p w:rsidRDefault="00045037" w:rsidP="00045037" w:rsidR="00045037" w:rsidRPr="003066F7">
      <w:pPr>
        <w:jc w:val="both"/>
      </w:pPr>
      <w:r w:rsidRPr="003066F7">
        <w:t>REPUBLIKA HRVATSKA</w:t>
      </w:r>
    </w:p>
    <w:p w:rsidRDefault="00045037" w:rsidP="00045037" w:rsidR="00045037" w:rsidRPr="003066F7">
      <w:pPr>
        <w:jc w:val="both"/>
      </w:pPr>
      <w:r w:rsidRPr="003066F7">
        <w:t>TRGOVAČKI SUD U ZAGREBU</w:t>
      </w:r>
    </w:p>
    <w:p w:rsidRDefault="00045037" w:rsidP="00045037" w:rsidR="00045037" w:rsidRPr="003066F7">
      <w:pPr>
        <w:jc w:val="both"/>
      </w:pPr>
      <w:r w:rsidRPr="003066F7">
        <w:t>Zagr</w:t>
      </w:r>
      <w:r w:rsidR="00143114" w:rsidRPr="003066F7">
        <w:t xml:space="preserve">eb, </w:t>
      </w:r>
      <w:proofErr w:type="spellStart"/>
      <w:r w:rsidR="00143114" w:rsidRPr="003066F7">
        <w:t>Amr</w:t>
      </w:r>
      <w:r w:rsidR="0084498B" w:rsidRPr="003066F7">
        <w:t>uševa</w:t>
      </w:r>
      <w:proofErr w:type="spellEnd"/>
      <w:r w:rsidR="0084498B" w:rsidRPr="003066F7">
        <w:t xml:space="preserve"> 2/II     </w:t>
      </w:r>
      <w:r w:rsidR="0084498B" w:rsidRPr="003066F7">
        <w:tab/>
      </w:r>
      <w:r w:rsidR="0084498B" w:rsidRPr="003066F7">
        <w:tab/>
      </w:r>
      <w:r w:rsidR="0084498B" w:rsidRPr="003066F7">
        <w:tab/>
      </w:r>
      <w:r w:rsidR="0084498B" w:rsidRPr="003066F7">
        <w:tab/>
      </w:r>
      <w:r w:rsidR="0084498B" w:rsidRPr="003066F7">
        <w:tab/>
      </w:r>
      <w:r w:rsidR="0084498B" w:rsidRPr="003066F7">
        <w:tab/>
      </w:r>
      <w:r w:rsidR="0084498B" w:rsidRPr="003066F7">
        <w:tab/>
        <w:t>48 St-1864/18</w:t>
      </w:r>
    </w:p>
    <w:p w:rsidRDefault="00045037" w:rsidP="00045037" w:rsidR="00045037" w:rsidRPr="003066F7">
      <w:pPr>
        <w:jc w:val="both"/>
      </w:pPr>
    </w:p>
    <w:p w:rsidRDefault="00045037" w:rsidP="00045037" w:rsidR="00045037" w:rsidRPr="003066F7">
      <w:pPr>
        <w:jc w:val="both"/>
      </w:pPr>
    </w:p>
    <w:p w:rsidRDefault="00045037" w:rsidP="00045037" w:rsidR="00045037" w:rsidRPr="003066F7">
      <w:pPr>
        <w:jc w:val="center"/>
      </w:pPr>
      <w:r w:rsidRPr="003066F7">
        <w:t>R E P U B L I K A   H R V A T S K A</w:t>
      </w:r>
    </w:p>
    <w:p w:rsidRDefault="00045037" w:rsidP="00045037" w:rsidR="00045037" w:rsidRPr="003066F7">
      <w:pPr>
        <w:jc w:val="both"/>
      </w:pPr>
    </w:p>
    <w:p w:rsidRDefault="003246B0" w:rsidP="00045037" w:rsidR="00045037" w:rsidRPr="003066F7">
      <w:pPr>
        <w:jc w:val="center"/>
      </w:pPr>
      <w:r w:rsidRPr="003066F7">
        <w:t>R J E Š E NJ E</w:t>
      </w:r>
    </w:p>
    <w:p w:rsidRDefault="00045037" w:rsidP="00045037" w:rsidR="00045037" w:rsidRPr="003066F7">
      <w:pPr>
        <w:jc w:val="both"/>
      </w:pPr>
    </w:p>
    <w:p w:rsidRDefault="00045037" w:rsidP="00045037" w:rsidR="00045037" w:rsidRPr="003066F7">
      <w:pPr>
        <w:ind w:firstLine="708"/>
        <w:jc w:val="both"/>
      </w:pPr>
      <w:r w:rsidRPr="003066F7">
        <w:t xml:space="preserve">Trgovački sud u Zagrebu, po sucu </w:t>
      </w:r>
      <w:r w:rsidR="00143114" w:rsidRPr="003066F7">
        <w:t>Vesni Sremac Šoštar</w:t>
      </w:r>
      <w:r w:rsidRPr="003066F7">
        <w:t xml:space="preserve">, u </w:t>
      </w:r>
      <w:proofErr w:type="spellStart"/>
      <w:r w:rsidR="00970534" w:rsidRPr="003066F7">
        <w:t>predstečajnom</w:t>
      </w:r>
      <w:proofErr w:type="spellEnd"/>
      <w:r w:rsidR="00970534" w:rsidRPr="003066F7">
        <w:t xml:space="preserve"> </w:t>
      </w:r>
      <w:r w:rsidRPr="003066F7">
        <w:t xml:space="preserve">postupku </w:t>
      </w:r>
      <w:r w:rsidR="003246B0" w:rsidRPr="003066F7">
        <w:t>povodom</w:t>
      </w:r>
      <w:r w:rsidRPr="003066F7">
        <w:t xml:space="preserve"> prijedloga dužnika </w:t>
      </w:r>
      <w:r w:rsidR="0084498B" w:rsidRPr="003066F7">
        <w:t>ANAMIL proizvodnja, trgovina i usluge d.o.o.</w:t>
      </w:r>
      <w:r w:rsidR="005B2A4C" w:rsidRPr="003066F7">
        <w:t xml:space="preserve"> </w:t>
      </w:r>
      <w:r w:rsidR="00143114" w:rsidRPr="003066F7">
        <w:t xml:space="preserve">iz Zagreba, </w:t>
      </w:r>
      <w:r w:rsidR="005B2A4C" w:rsidRPr="003066F7">
        <w:t>Josipa Lončara 2c</w:t>
      </w:r>
      <w:r w:rsidR="00143114" w:rsidRPr="003066F7">
        <w:t xml:space="preserve">, OIB: </w:t>
      </w:r>
      <w:r w:rsidR="005B2A4C" w:rsidRPr="003066F7">
        <w:t>29315506757</w:t>
      </w:r>
      <w:r w:rsidRPr="003066F7">
        <w:t xml:space="preserve">, </w:t>
      </w:r>
      <w:r w:rsidR="005B2A4C" w:rsidRPr="003066F7">
        <w:t xml:space="preserve">kojeg zastupa </w:t>
      </w:r>
      <w:r w:rsidR="00264211" w:rsidRPr="003066F7">
        <w:t xml:space="preserve">Hrvoje </w:t>
      </w:r>
      <w:proofErr w:type="spellStart"/>
      <w:r w:rsidR="00264211" w:rsidRPr="003066F7">
        <w:t>Kraljičković</w:t>
      </w:r>
      <w:proofErr w:type="spellEnd"/>
      <w:r w:rsidR="00264211" w:rsidRPr="003066F7">
        <w:t>, odvjetnik iz Zagreba, Kninski trg 13, dana 23</w:t>
      </w:r>
      <w:r w:rsidRPr="003066F7">
        <w:t xml:space="preserve">. </w:t>
      </w:r>
      <w:r w:rsidR="00264211" w:rsidRPr="003066F7">
        <w:t>srpnja 2018</w:t>
      </w:r>
      <w:r w:rsidRPr="003066F7">
        <w:t xml:space="preserve">., </w:t>
      </w:r>
    </w:p>
    <w:p w:rsidRDefault="001D7C1D" w:rsidP="00552AAE" w:rsidR="001D7C1D" w:rsidRPr="003066F7">
      <w:pPr>
        <w:jc w:val="both"/>
      </w:pPr>
    </w:p>
    <w:p w:rsidRDefault="003246B0" w:rsidP="0042407B" w:rsidR="0042407B" w:rsidRPr="003066F7">
      <w:pPr>
        <w:jc w:val="center"/>
      </w:pPr>
      <w:r w:rsidRPr="003066F7">
        <w:t>r i j e š i o</w:t>
      </w:r>
      <w:r w:rsidR="001D7C1D" w:rsidRPr="003066F7">
        <w:t xml:space="preserve">  </w:t>
      </w:r>
      <w:r w:rsidR="00281FFF" w:rsidRPr="003066F7">
        <w:t xml:space="preserve"> </w:t>
      </w:r>
      <w:r w:rsidR="001D7C1D" w:rsidRPr="003066F7">
        <w:t>j e</w:t>
      </w:r>
    </w:p>
    <w:p w:rsidRDefault="0042407B" w:rsidP="0042407B" w:rsidR="0042407B" w:rsidRPr="003066F7">
      <w:pPr>
        <w:jc w:val="center"/>
      </w:pPr>
    </w:p>
    <w:p w:rsidRDefault="003246B0" w:rsidP="00264211" w:rsidR="00045037" w:rsidRPr="003066F7">
      <w:pPr>
        <w:numPr>
          <w:ilvl w:val="0"/>
          <w:numId w:val="1"/>
        </w:numPr>
        <w:jc w:val="both"/>
      </w:pPr>
      <w:r w:rsidRPr="003066F7">
        <w:t>Nalaže se</w:t>
      </w:r>
      <w:r w:rsidR="0042407B" w:rsidRPr="003066F7">
        <w:t xml:space="preserve"> </w:t>
      </w:r>
      <w:r w:rsidR="001D7C1D" w:rsidRPr="003066F7">
        <w:t>dužnik</w:t>
      </w:r>
      <w:r w:rsidR="00045037" w:rsidRPr="003066F7">
        <w:t>u</w:t>
      </w:r>
      <w:r w:rsidR="00143114" w:rsidRPr="003066F7">
        <w:t xml:space="preserve"> </w:t>
      </w:r>
      <w:r w:rsidR="00264211" w:rsidRPr="003066F7">
        <w:t>ANAMIL proizvodnja, trgovina i usluge d.o.o. iz Zagreba, Josipa Lončara 2c, OIB: 29315506757</w:t>
      </w:r>
      <w:r w:rsidR="001C2AEA" w:rsidRPr="003066F7">
        <w:t xml:space="preserve"> </w:t>
      </w:r>
      <w:r w:rsidRPr="003066F7">
        <w:t xml:space="preserve">dopuniti </w:t>
      </w:r>
      <w:r w:rsidR="00143114" w:rsidRPr="003066F7">
        <w:t xml:space="preserve">prijedlog za otvaranje </w:t>
      </w:r>
      <w:proofErr w:type="spellStart"/>
      <w:r w:rsidR="00143114" w:rsidRPr="003066F7">
        <w:t>predstečajnog</w:t>
      </w:r>
      <w:proofErr w:type="spellEnd"/>
      <w:r w:rsidR="00143114" w:rsidRPr="003066F7">
        <w:t xml:space="preserve"> postupka</w:t>
      </w:r>
      <w:r w:rsidR="001C2AEA" w:rsidRPr="003066F7">
        <w:t xml:space="preserve"> </w:t>
      </w:r>
      <w:r w:rsidR="0042407B" w:rsidRPr="003066F7">
        <w:t xml:space="preserve">u roku od </w:t>
      </w:r>
      <w:r w:rsidR="001D7C1D" w:rsidRPr="003066F7">
        <w:t>8</w:t>
      </w:r>
      <w:r w:rsidR="0042407B" w:rsidRPr="003066F7">
        <w:t xml:space="preserve"> dana od dana primitka ovog </w:t>
      </w:r>
      <w:r w:rsidRPr="003066F7">
        <w:t>rješenja</w:t>
      </w:r>
      <w:r w:rsidR="00045037" w:rsidRPr="003066F7">
        <w:t xml:space="preserve"> kako slijedi:</w:t>
      </w:r>
    </w:p>
    <w:p w:rsidRDefault="001C2AEA" w:rsidP="00540747" w:rsidR="00540747" w:rsidRPr="003066F7">
      <w:pPr>
        <w:jc w:val="both"/>
      </w:pPr>
      <w:r w:rsidRPr="003066F7">
        <w:t xml:space="preserve">    </w:t>
      </w:r>
    </w:p>
    <w:p w:rsidRDefault="001C2AEA" w:rsidP="001C2AEA" w:rsidR="001C2AEA" w:rsidRPr="003066F7">
      <w:pPr>
        <w:pStyle w:val="Odlomakpopisa"/>
        <w:numPr>
          <w:ilvl w:val="0"/>
          <w:numId w:val="5"/>
        </w:numPr>
        <w:jc w:val="both"/>
      </w:pPr>
      <w:r w:rsidRPr="003066F7">
        <w:t>Navesti točan popis imovine i obveza:</w:t>
      </w:r>
    </w:p>
    <w:p w:rsidRDefault="001C2AEA" w:rsidP="001C2AEA" w:rsidR="001C2AEA" w:rsidRPr="003066F7">
      <w:pPr>
        <w:pStyle w:val="Odlomakpopisa"/>
        <w:jc w:val="both"/>
      </w:pPr>
      <w:r w:rsidRPr="003066F7">
        <w:t>(1)Popis imovine i obveza dužnika sastoji se od naznake:</w:t>
      </w:r>
    </w:p>
    <w:p w:rsidRDefault="001C2AEA" w:rsidP="001C2AEA" w:rsidR="001C2AEA" w:rsidRPr="003066F7">
      <w:pPr>
        <w:pStyle w:val="Odlomakpopisa"/>
        <w:jc w:val="both"/>
      </w:pPr>
      <w:r w:rsidRPr="003066F7">
        <w:t>1. nekretnina i pokretnina dužnika</w:t>
      </w:r>
    </w:p>
    <w:p w:rsidRDefault="001C2AEA" w:rsidP="001C2AEA" w:rsidR="001C2AEA" w:rsidRPr="003066F7">
      <w:pPr>
        <w:pStyle w:val="Odlomakpopisa"/>
        <w:jc w:val="both"/>
      </w:pPr>
      <w:r w:rsidRPr="003066F7">
        <w:t>2. imovinskih prava dužnika na tuđim stvarima</w:t>
      </w:r>
    </w:p>
    <w:p w:rsidRDefault="001C2AEA" w:rsidP="001C2AEA" w:rsidR="001C2AEA" w:rsidRPr="003066F7">
      <w:pPr>
        <w:pStyle w:val="Odlomakpopisa"/>
        <w:jc w:val="both"/>
      </w:pPr>
      <w:r w:rsidRPr="003066F7">
        <w:t>3. novčanih i nenovčanih tražbina dužnika</w:t>
      </w:r>
    </w:p>
    <w:p w:rsidRDefault="001C2AEA" w:rsidP="001C2AEA" w:rsidR="001C2AEA" w:rsidRPr="003066F7">
      <w:pPr>
        <w:pStyle w:val="Odlomakpopisa"/>
        <w:jc w:val="both"/>
      </w:pPr>
      <w:r w:rsidRPr="003066F7">
        <w:t>4. drugih prava koja čine imovinu dužnika</w:t>
      </w:r>
    </w:p>
    <w:p w:rsidRDefault="001C2AEA" w:rsidP="001C2AEA" w:rsidR="001C2AEA" w:rsidRPr="003066F7">
      <w:pPr>
        <w:pStyle w:val="Odlomakpopisa"/>
        <w:jc w:val="both"/>
      </w:pPr>
      <w:r w:rsidRPr="003066F7">
        <w:t>5. novčanih sredstava na računima</w:t>
      </w:r>
    </w:p>
    <w:p w:rsidRDefault="001C2AEA" w:rsidP="001C2AEA" w:rsidR="001C2AEA" w:rsidRPr="003066F7">
      <w:pPr>
        <w:pStyle w:val="Odlomakpopisa"/>
        <w:jc w:val="both"/>
      </w:pPr>
      <w:r w:rsidRPr="003066F7">
        <w:t>6. druge imovine dužnika</w:t>
      </w:r>
    </w:p>
    <w:p w:rsidRDefault="001C2AEA" w:rsidP="001C2AEA" w:rsidR="001C2AEA" w:rsidRPr="003066F7">
      <w:pPr>
        <w:pStyle w:val="Odlomakpopisa"/>
        <w:jc w:val="both"/>
      </w:pPr>
      <w:r w:rsidRPr="003066F7">
        <w:t>7. obveza dužnika unesenih u njegove poslovne knjige</w:t>
      </w:r>
    </w:p>
    <w:p w:rsidRDefault="001C2AEA" w:rsidP="001C2AEA" w:rsidR="001C2AEA" w:rsidRPr="003066F7">
      <w:pPr>
        <w:pStyle w:val="Odlomakpopisa"/>
        <w:jc w:val="both"/>
      </w:pPr>
      <w:r w:rsidRPr="003066F7">
        <w:t>8. drugih novčanih i nenovčanih obveza dužnika</w:t>
      </w:r>
    </w:p>
    <w:p w:rsidRDefault="001C2AEA" w:rsidP="001C2AEA" w:rsidR="001C2AEA" w:rsidRPr="003066F7">
      <w:pPr>
        <w:pStyle w:val="Odlomakpopisa"/>
        <w:jc w:val="both"/>
      </w:pPr>
      <w:r w:rsidRPr="003066F7">
        <w:t xml:space="preserve">9. </w:t>
      </w:r>
      <w:proofErr w:type="spellStart"/>
      <w:r w:rsidRPr="003066F7">
        <w:t>razlučnih</w:t>
      </w:r>
      <w:proofErr w:type="spellEnd"/>
      <w:r w:rsidRPr="003066F7">
        <w:t xml:space="preserve"> prava na imovini dužnika</w:t>
      </w:r>
    </w:p>
    <w:p w:rsidRDefault="001C2AEA" w:rsidP="001C2AEA" w:rsidR="001C2AEA" w:rsidRPr="003066F7">
      <w:pPr>
        <w:pStyle w:val="Odlomakpopisa"/>
        <w:jc w:val="both"/>
      </w:pPr>
      <w:r w:rsidRPr="003066F7">
        <w:t>10. izlučnih prava</w:t>
      </w:r>
    </w:p>
    <w:p w:rsidRDefault="001C2AEA" w:rsidP="001C2AEA" w:rsidR="001C2AEA" w:rsidRPr="003066F7">
      <w:pPr>
        <w:pStyle w:val="Odlomakpopisa"/>
        <w:jc w:val="both"/>
      </w:pPr>
      <w:r w:rsidRPr="003066F7">
        <w:t>11. prosječnih mjesečnih troškova redovnoga poslovanja dužnika u posljednjih godinu dana</w:t>
      </w:r>
    </w:p>
    <w:p w:rsidRDefault="001C2AEA" w:rsidP="001C2AEA" w:rsidR="001C2AEA" w:rsidRPr="003066F7">
      <w:pPr>
        <w:pStyle w:val="Odlomakpopisa"/>
        <w:jc w:val="both"/>
      </w:pPr>
      <w:r w:rsidRPr="003066F7">
        <w:t>12. postupaka pred sudovima ili javnopravnim tijelima u kojima je dužnik stranka i visinu ili opis tražbine koja je predmet postupka.</w:t>
      </w:r>
    </w:p>
    <w:p w:rsidRDefault="001C2AEA" w:rsidP="00281FFF" w:rsidR="00281FFF" w:rsidRPr="003066F7">
      <w:pPr>
        <w:pStyle w:val="Odlomakpopisa"/>
        <w:jc w:val="both"/>
      </w:pPr>
      <w:r w:rsidRPr="003066F7">
        <w:t xml:space="preserve">(2) U popisu imovine i obveza iz stavka 1. ovoga članka moraju se navesti podaci o pravnoj i činjeničnoj osnovi u odnosu na svaki dio imovine i obveza, te o dokazima, </w:t>
      </w:r>
      <w:r w:rsidRPr="003066F7">
        <w:lastRenderedPageBreak/>
        <w:t xml:space="preserve">osobito ispravama, kojima se oni mogu potkrijepiti i potvrditi da su navedeni </w:t>
      </w:r>
      <w:r w:rsidR="00281FFF" w:rsidRPr="003066F7">
        <w:t>podaci točni i potpuni i da ništa od imovine i obveza nije zatajeno.</w:t>
      </w:r>
    </w:p>
    <w:p w:rsidRDefault="00281FFF" w:rsidP="00281FFF" w:rsidR="001C2AEA" w:rsidRPr="003066F7">
      <w:pPr>
        <w:pStyle w:val="Odlomakpopisa"/>
        <w:jc w:val="both"/>
      </w:pPr>
      <w:r w:rsidRPr="003066F7">
        <w:t>(3) Za davanje neistinitoga ili nepotpunoga popisa imovine i obveza, dužnik odgovara kao za davanje lažnoga iskaza u postupku pred sudom.</w:t>
      </w:r>
    </w:p>
    <w:p w:rsidRDefault="00281FFF" w:rsidP="00281FFF" w:rsidR="00281FFF" w:rsidRPr="003066F7">
      <w:pPr>
        <w:jc w:val="both"/>
      </w:pPr>
      <w:r w:rsidRPr="003066F7">
        <w:t xml:space="preserve">      b)   financijske izvještaje u skladu sa Zakonom o računovodstvu koji nisu stariji od tri   </w:t>
      </w:r>
    </w:p>
    <w:p w:rsidRDefault="00281FFF" w:rsidP="00281FFF" w:rsidR="00281FFF" w:rsidRPr="003066F7">
      <w:pPr>
        <w:jc w:val="both"/>
      </w:pPr>
      <w:r w:rsidRPr="003066F7">
        <w:t xml:space="preserve">            mjeseca od dana podnošenja prijedloga za otvaranje </w:t>
      </w:r>
      <w:proofErr w:type="spellStart"/>
      <w:r w:rsidRPr="003066F7">
        <w:t>predstečajnoga</w:t>
      </w:r>
      <w:proofErr w:type="spellEnd"/>
      <w:r w:rsidRPr="003066F7">
        <w:t xml:space="preserve"> postupka, s time </w:t>
      </w:r>
    </w:p>
    <w:p w:rsidRDefault="00281FFF" w:rsidP="00281FFF" w:rsidR="00281FFF" w:rsidRPr="003066F7">
      <w:pPr>
        <w:jc w:val="both"/>
      </w:pPr>
      <w:r w:rsidRPr="003066F7">
        <w:t xml:space="preserve">           da se usporedni podaci u financijskim izvještajima iskazuju sa stanjem na dan  </w:t>
      </w:r>
    </w:p>
    <w:p w:rsidRDefault="00281FFF" w:rsidP="00281FFF" w:rsidR="00281FFF" w:rsidRPr="003066F7">
      <w:pPr>
        <w:jc w:val="both"/>
      </w:pPr>
      <w:r w:rsidRPr="003066F7">
        <w:t xml:space="preserve">            godišnjih financijskih izvještaja prethodne godine, odnosno evidencije koje vode u </w:t>
      </w:r>
    </w:p>
    <w:p w:rsidRDefault="00281FFF" w:rsidP="00281FFF" w:rsidR="00281FFF" w:rsidRPr="003066F7">
      <w:pPr>
        <w:jc w:val="both"/>
      </w:pPr>
      <w:r w:rsidRPr="003066F7">
        <w:t xml:space="preserve">           skladu s poreznim propisima ako je dužnik obveznik poreza na dohodak</w:t>
      </w:r>
    </w:p>
    <w:p w:rsidRDefault="00281FFF" w:rsidP="00281FFF" w:rsidR="00281FFF" w:rsidRPr="003066F7">
      <w:pPr>
        <w:pStyle w:val="Odlomakpopisa"/>
        <w:numPr>
          <w:ilvl w:val="0"/>
          <w:numId w:val="6"/>
        </w:numPr>
        <w:jc w:val="both"/>
      </w:pPr>
      <w:r w:rsidRPr="003066F7">
        <w:t xml:space="preserve">izjavu o broju zaposlenih na zadnji dan u mjesecu koji prethodi danu podnošenja </w:t>
      </w:r>
    </w:p>
    <w:p w:rsidRDefault="00281FFF" w:rsidP="00281FFF" w:rsidR="00281FFF" w:rsidRPr="003066F7">
      <w:pPr>
        <w:pStyle w:val="Odlomakpopisa"/>
        <w:jc w:val="both"/>
      </w:pPr>
      <w:r w:rsidRPr="003066F7">
        <w:t>prijedloga</w:t>
      </w:r>
    </w:p>
    <w:p w:rsidRDefault="00281FFF" w:rsidP="00281FFF" w:rsidR="00281FFF" w:rsidRPr="003066F7">
      <w:pPr>
        <w:jc w:val="both"/>
      </w:pPr>
      <w:r w:rsidRPr="003066F7">
        <w:t xml:space="preserve">     d)  prijedlog plana restrukturiranja, koji mora sadržavati:</w:t>
      </w:r>
    </w:p>
    <w:p w:rsidRDefault="00281FFF" w:rsidP="00281FFF" w:rsidR="00281FFF" w:rsidRPr="003066F7">
      <w:pPr>
        <w:pStyle w:val="Odlomakpopisa"/>
        <w:jc w:val="both"/>
      </w:pPr>
      <w:r w:rsidRPr="003066F7">
        <w:t>1. činjenice i okolnosti iz kojih proizlazi postojanje prijeteće nesposobnosti za plaćanje</w:t>
      </w:r>
    </w:p>
    <w:p w:rsidRDefault="00281FFF" w:rsidP="00281FFF" w:rsidR="00281FFF" w:rsidRPr="003066F7">
      <w:pPr>
        <w:pStyle w:val="Odlomakpopisa"/>
        <w:jc w:val="both"/>
      </w:pPr>
      <w:r w:rsidRPr="003066F7">
        <w:t>2. izračun manjka likvidnih sredstava na dan priloženih financijskih izvještaja</w:t>
      </w:r>
    </w:p>
    <w:p w:rsidRDefault="00281FFF" w:rsidP="00281FFF" w:rsidR="00281FFF" w:rsidRPr="003066F7">
      <w:pPr>
        <w:pStyle w:val="Odlomakpopisa"/>
        <w:jc w:val="both"/>
      </w:pPr>
      <w:r w:rsidRPr="003066F7">
        <w:t>3. mjere financijskoga restrukturiranja i izračun njihovih učinaka na manjak likvidnih sredstava</w:t>
      </w:r>
    </w:p>
    <w:p w:rsidRDefault="00281FFF" w:rsidP="00281FFF" w:rsidR="00281FFF" w:rsidRPr="003066F7">
      <w:pPr>
        <w:pStyle w:val="Odlomakpopisa"/>
        <w:jc w:val="both"/>
      </w:pPr>
      <w:r w:rsidRPr="003066F7">
        <w:t>4. mjere operativnoga restrukturiranja i izračun njihovih učinaka na poslovanje</w:t>
      </w:r>
    </w:p>
    <w:p w:rsidRDefault="00281FFF" w:rsidP="00281FFF" w:rsidR="00281FFF" w:rsidRPr="003066F7">
      <w:pPr>
        <w:jc w:val="both"/>
      </w:pPr>
      <w:r w:rsidRPr="003066F7">
        <w:t xml:space="preserve">            5. plan poslovanja za razdoblje do kraja tekuće i za dvije sljedeće kalendarske godine </w:t>
      </w:r>
    </w:p>
    <w:p w:rsidRDefault="00281FFF" w:rsidP="00281FFF" w:rsidR="00281FFF" w:rsidRPr="003066F7">
      <w:pPr>
        <w:jc w:val="both"/>
      </w:pPr>
      <w:r w:rsidRPr="003066F7">
        <w:t xml:space="preserve">           uz detaljno obrazloženje razloga za utvrđivanje svake pozicije plana</w:t>
      </w:r>
    </w:p>
    <w:p w:rsidRDefault="00281FFF" w:rsidP="00281FFF" w:rsidR="00281FFF" w:rsidRPr="003066F7">
      <w:pPr>
        <w:jc w:val="both"/>
      </w:pPr>
      <w:r w:rsidRPr="003066F7">
        <w:t xml:space="preserve">           6. planiranu bilancu na zadnji dan razdoblja za koje je sastavljen plan poslovanja</w:t>
      </w:r>
    </w:p>
    <w:p w:rsidRDefault="00281FFF" w:rsidP="00281FFF" w:rsidR="00281FFF" w:rsidRPr="003066F7">
      <w:pPr>
        <w:jc w:val="both"/>
      </w:pPr>
      <w:r w:rsidRPr="003066F7">
        <w:t xml:space="preserve">            7. analizu svih tražbina prema visini i vrsti (tražbine radnika i prijašnjih dužnikovih                       </w:t>
      </w:r>
    </w:p>
    <w:p w:rsidRDefault="00281FFF" w:rsidP="00281FFF" w:rsidR="00281FFF" w:rsidRPr="003066F7">
      <w:pPr>
        <w:jc w:val="both"/>
      </w:pPr>
      <w:r w:rsidRPr="003066F7">
        <w:t xml:space="preserve">            radnika, izlučna prava, </w:t>
      </w:r>
      <w:proofErr w:type="spellStart"/>
      <w:r w:rsidRPr="003066F7">
        <w:t>razlučna</w:t>
      </w:r>
      <w:proofErr w:type="spellEnd"/>
      <w:r w:rsidRPr="003066F7">
        <w:t xml:space="preserve"> prava, tražbine za koje se vodi postupak, neosigurane </w:t>
      </w:r>
    </w:p>
    <w:p w:rsidRDefault="00281FFF" w:rsidP="00281FFF" w:rsidR="00281FFF" w:rsidRPr="003066F7">
      <w:pPr>
        <w:jc w:val="both"/>
      </w:pPr>
      <w:r w:rsidRPr="003066F7">
        <w:t xml:space="preserve">           tražbine i druge tražbine)</w:t>
      </w:r>
    </w:p>
    <w:p w:rsidRDefault="00281FFF" w:rsidP="00281FFF" w:rsidR="00281FFF" w:rsidRPr="003066F7">
      <w:pPr>
        <w:jc w:val="both"/>
      </w:pPr>
      <w:r w:rsidRPr="003066F7">
        <w:t xml:space="preserve">            8. ponudu vjerovnicima razvrstanim u skupine odgovarajućom primjenom pravila o  </w:t>
      </w:r>
    </w:p>
    <w:p w:rsidRDefault="00281FFF" w:rsidP="00281FFF" w:rsidR="00281FFF" w:rsidRPr="003066F7">
      <w:pPr>
        <w:jc w:val="both"/>
      </w:pPr>
      <w:r w:rsidRPr="003066F7">
        <w:t xml:space="preserve">           razvrstavanju sudionika u stečajnom planu koja sadržava načine, rokove i uvjete</w:t>
      </w:r>
    </w:p>
    <w:p w:rsidRDefault="00281FFF" w:rsidP="00281FFF" w:rsidR="00281FFF" w:rsidRPr="003066F7">
      <w:pPr>
        <w:jc w:val="both"/>
      </w:pPr>
      <w:r w:rsidRPr="003066F7">
        <w:t xml:space="preserve">           namirenja tražbina</w:t>
      </w:r>
    </w:p>
    <w:p w:rsidRDefault="00281FFF" w:rsidP="00281FFF" w:rsidR="00281FFF" w:rsidRPr="003066F7">
      <w:pPr>
        <w:jc w:val="both"/>
      </w:pPr>
      <w:r w:rsidRPr="003066F7">
        <w:t xml:space="preserve">             9. najavu novoga zaduženja u novcu radi privremenog financiranja, ako je dužnik </w:t>
      </w:r>
    </w:p>
    <w:p w:rsidRDefault="00281FFF" w:rsidP="00281FFF" w:rsidR="00281FFF" w:rsidRPr="003066F7">
      <w:pPr>
        <w:jc w:val="both"/>
      </w:pPr>
      <w:r w:rsidRPr="003066F7">
        <w:t xml:space="preserve">           takvu mjeru restrukturiranja predvidio i</w:t>
      </w:r>
    </w:p>
    <w:p w:rsidRDefault="00281FFF" w:rsidP="00281FFF" w:rsidR="00540747" w:rsidRPr="003066F7">
      <w:pPr>
        <w:jc w:val="both"/>
      </w:pPr>
      <w:r w:rsidRPr="003066F7">
        <w:t xml:space="preserve">          10. planirani iznos troškova restrukturiranja.</w:t>
      </w:r>
    </w:p>
    <w:p w:rsidRDefault="003246B0" w:rsidP="00281FFF" w:rsidR="003246B0" w:rsidRPr="003066F7">
      <w:pPr>
        <w:jc w:val="both"/>
      </w:pPr>
    </w:p>
    <w:p w:rsidRDefault="003246B0" w:rsidP="00281FFF" w:rsidR="003246B0" w:rsidRPr="003066F7">
      <w:pPr>
        <w:jc w:val="both"/>
      </w:pPr>
      <w:r w:rsidRPr="003066F7">
        <w:t xml:space="preserve">II        Ako podnositelj prijedloga ne dopuni prijedlog za otvaranje </w:t>
      </w:r>
      <w:proofErr w:type="spellStart"/>
      <w:r w:rsidRPr="003066F7">
        <w:t>predstečajnoga</w:t>
      </w:r>
      <w:proofErr w:type="spellEnd"/>
      <w:r w:rsidRPr="003066F7">
        <w:t xml:space="preserve"> postupka u       </w:t>
      </w:r>
    </w:p>
    <w:p w:rsidRDefault="003246B0" w:rsidP="00281FFF" w:rsidR="003246B0" w:rsidRPr="003066F7">
      <w:pPr>
        <w:jc w:val="both"/>
      </w:pPr>
      <w:r w:rsidRPr="003066F7">
        <w:t xml:space="preserve">           skladu s uputom suda u roku iz točke I izreke ovog rješenja, sud će u roku od osam </w:t>
      </w:r>
    </w:p>
    <w:p w:rsidRDefault="003246B0" w:rsidP="00281FFF" w:rsidR="003246B0" w:rsidRPr="003066F7">
      <w:pPr>
        <w:jc w:val="both"/>
      </w:pPr>
      <w:r w:rsidRPr="003066F7">
        <w:t xml:space="preserve">           dana nakon isteka toga roka odbaciti prijedlog za otvaranje </w:t>
      </w:r>
      <w:proofErr w:type="spellStart"/>
      <w:r w:rsidRPr="003066F7">
        <w:t>predstečajnoga</w:t>
      </w:r>
      <w:proofErr w:type="spellEnd"/>
      <w:r w:rsidRPr="003066F7">
        <w:t xml:space="preserve"> postupka.</w:t>
      </w:r>
    </w:p>
    <w:p w:rsidRDefault="003246B0" w:rsidP="00281FFF" w:rsidR="003246B0" w:rsidRPr="003066F7">
      <w:pPr>
        <w:jc w:val="both"/>
      </w:pPr>
    </w:p>
    <w:p w:rsidRDefault="00281FFF" w:rsidP="00281FFF" w:rsidR="00281FFF" w:rsidRPr="003066F7">
      <w:pPr>
        <w:jc w:val="both"/>
      </w:pPr>
    </w:p>
    <w:p w:rsidRDefault="0042407B" w:rsidP="0042407B" w:rsidR="0042407B" w:rsidRPr="003066F7">
      <w:pPr>
        <w:jc w:val="center"/>
      </w:pPr>
      <w:r w:rsidRPr="003066F7">
        <w:t>Obrazloženje</w:t>
      </w:r>
    </w:p>
    <w:p w:rsidRDefault="0042407B" w:rsidP="0042407B" w:rsidR="0042407B" w:rsidRPr="003066F7">
      <w:pPr>
        <w:pStyle w:val="Tijeloteksta"/>
        <w:jc w:val="center"/>
      </w:pPr>
    </w:p>
    <w:p w:rsidRDefault="00AB52BF" w:rsidP="00AB52BF" w:rsidR="00293D54" w:rsidRPr="003066F7">
      <w:pPr>
        <w:ind w:firstLine="708"/>
        <w:jc w:val="both"/>
      </w:pPr>
      <w:r w:rsidRPr="003066F7">
        <w:t>Dužnik je</w:t>
      </w:r>
      <w:r w:rsidR="003246B0" w:rsidRPr="003066F7">
        <w:t>,</w:t>
      </w:r>
      <w:r w:rsidRPr="003066F7">
        <w:t xml:space="preserve"> kao podnositelj prijedloga</w:t>
      </w:r>
      <w:r w:rsidR="003246B0" w:rsidRPr="003066F7">
        <w:t>,</w:t>
      </w:r>
      <w:r w:rsidRPr="003066F7">
        <w:t xml:space="preserve"> podnio ovom sudu, </w:t>
      </w:r>
      <w:r w:rsidR="003246B0" w:rsidRPr="003066F7">
        <w:t>temeljem odredbi</w:t>
      </w:r>
      <w:r w:rsidRPr="003066F7">
        <w:t xml:space="preserve"> čl. </w:t>
      </w:r>
      <w:r w:rsidR="006E0245" w:rsidRPr="003066F7">
        <w:t xml:space="preserve">16. </w:t>
      </w:r>
      <w:r w:rsidR="003246B0" w:rsidRPr="003066F7">
        <w:t xml:space="preserve">I </w:t>
      </w:r>
      <w:r w:rsidRPr="003066F7">
        <w:t>25. st. 1. Stečajnog zakona („Narodne novine“ broj 71/2015</w:t>
      </w:r>
      <w:r w:rsidR="00281FFF" w:rsidRPr="003066F7">
        <w:t xml:space="preserve">, </w:t>
      </w:r>
      <w:r w:rsidR="006E0245" w:rsidRPr="003066F7">
        <w:t>104/17</w:t>
      </w:r>
      <w:r w:rsidRPr="003066F7">
        <w:t xml:space="preserve">: dalje: SZ), prijedlog za otvaranje </w:t>
      </w:r>
      <w:proofErr w:type="spellStart"/>
      <w:r w:rsidRPr="003066F7">
        <w:t>predstečajnog</w:t>
      </w:r>
      <w:proofErr w:type="spellEnd"/>
      <w:r w:rsidRPr="003066F7">
        <w:t xml:space="preserve"> postupka. U prijedlogu je naveo da kod njega postoji </w:t>
      </w:r>
      <w:proofErr w:type="spellStart"/>
      <w:r w:rsidRPr="003066F7">
        <w:t>predstečajni</w:t>
      </w:r>
      <w:proofErr w:type="spellEnd"/>
      <w:r w:rsidRPr="003066F7">
        <w:t xml:space="preserve">  razlog prijeteće nesposobnosti za plaćanje u smislu čl. 4. st. 2. t. 1. SZ-a</w:t>
      </w:r>
      <w:r w:rsidR="009923C1" w:rsidRPr="003066F7">
        <w:t xml:space="preserve"> te </w:t>
      </w:r>
      <w:r w:rsidRPr="003066F7">
        <w:t xml:space="preserve">je u </w:t>
      </w:r>
      <w:r w:rsidR="009923C1" w:rsidRPr="003066F7">
        <w:t>privitku</w:t>
      </w:r>
      <w:r w:rsidRPr="003066F7">
        <w:t xml:space="preserve"> dostavio</w:t>
      </w:r>
      <w:r w:rsidR="00293D54" w:rsidRPr="003066F7">
        <w:t xml:space="preserve"> </w:t>
      </w:r>
      <w:r w:rsidR="009923C1" w:rsidRPr="003066F7">
        <w:t xml:space="preserve">potvrdu FINA-e i </w:t>
      </w:r>
      <w:r w:rsidR="00293D54" w:rsidRPr="003066F7">
        <w:t>presliku</w:t>
      </w:r>
      <w:r w:rsidRPr="003066F7">
        <w:t xml:space="preserve"> Očevidnik</w:t>
      </w:r>
      <w:r w:rsidR="00293D54" w:rsidRPr="003066F7">
        <w:t>a</w:t>
      </w:r>
      <w:r w:rsidRPr="003066F7">
        <w:t xml:space="preserve"> redoslijeda osnova za plaćanje</w:t>
      </w:r>
      <w:r w:rsidR="009923C1" w:rsidRPr="003066F7">
        <w:t>,</w:t>
      </w:r>
      <w:r w:rsidRPr="003066F7">
        <w:t xml:space="preserve"> koji vodi Financijska agencija. Naime, prema odredbi iz čl. 4. st. 2. t. 1. </w:t>
      </w:r>
      <w:r w:rsidR="006E0245" w:rsidRPr="003066F7">
        <w:t>SZ-a</w:t>
      </w:r>
      <w:r w:rsidR="009923C1" w:rsidRPr="003066F7">
        <w:t>,</w:t>
      </w:r>
      <w:r w:rsidR="006E0245" w:rsidRPr="003066F7">
        <w:t xml:space="preserve"> </w:t>
      </w:r>
      <w:r w:rsidRPr="003066F7">
        <w:t>smatrat će se da postoji prijeteća nesposobnost za plaćanje</w:t>
      </w:r>
      <w:r w:rsidR="009923C1" w:rsidRPr="003066F7">
        <w:t>,</w:t>
      </w:r>
      <w:r w:rsidRPr="003066F7">
        <w:t xml:space="preserve"> ako nisu nastale okolnosti zbog kojih se smatra da je dužnik postao nesposoban za plaćanje i ako dužnik u Očevidniku redoslijeda osnova za </w:t>
      </w:r>
      <w:r w:rsidRPr="003066F7">
        <w:lastRenderedPageBreak/>
        <w:t xml:space="preserve">plaćanje koji vodi Financijska agencija ima jednu ili više evidentiranih neizvršenih osnova za plaćanje koje je trebalo, na temelju valjanih osnova za plaćanje, bez daljnjeg pristanka dužnika naplatiti s bilo kojeg od njegovih računa. </w:t>
      </w:r>
    </w:p>
    <w:p w:rsidRDefault="006E0245" w:rsidP="009923C1" w:rsidR="00AB52BF" w:rsidRPr="003066F7">
      <w:pPr>
        <w:ind w:firstLine="708"/>
        <w:jc w:val="both"/>
      </w:pPr>
      <w:r w:rsidRPr="003066F7">
        <w:t xml:space="preserve">Nadalje, dužnik </w:t>
      </w:r>
      <w:r w:rsidR="00293D54" w:rsidRPr="003066F7">
        <w:t xml:space="preserve">uz prijedlog </w:t>
      </w:r>
      <w:r w:rsidRPr="003066F7">
        <w:t xml:space="preserve">nije </w:t>
      </w:r>
      <w:r w:rsidR="00293D54" w:rsidRPr="003066F7">
        <w:t>d</w:t>
      </w:r>
      <w:r w:rsidRPr="003066F7">
        <w:t>ostavio popis imovine i obveza, kao ni prijedlog plana restrukturiranja, zajedno s pratećom dokumentacijom</w:t>
      </w:r>
      <w:r w:rsidR="009923C1" w:rsidRPr="003066F7">
        <w:t>,</w:t>
      </w:r>
      <w:r w:rsidRPr="003066F7">
        <w:t xml:space="preserve"> pobliže navedenom u izreci ovog </w:t>
      </w:r>
      <w:r w:rsidR="009923C1" w:rsidRPr="003066F7">
        <w:t>rješenja</w:t>
      </w:r>
      <w:r w:rsidRPr="003066F7">
        <w:t>, sve sukladno člancima 16, 17, te 26 i 27 SZ-a.</w:t>
      </w:r>
    </w:p>
    <w:p w:rsidRDefault="00B80AF2" w:rsidP="00B80AF2" w:rsidR="00AB52BF" w:rsidRPr="003066F7">
      <w:pPr>
        <w:ind w:firstLine="708"/>
        <w:jc w:val="both"/>
      </w:pPr>
      <w:r w:rsidRPr="003066F7">
        <w:t xml:space="preserve">S obzirom na to da prijedlog za otvaranje </w:t>
      </w:r>
      <w:proofErr w:type="spellStart"/>
      <w:r w:rsidRPr="003066F7">
        <w:t>predstečajnog</w:t>
      </w:r>
      <w:proofErr w:type="spellEnd"/>
      <w:r w:rsidRPr="003066F7">
        <w:t xml:space="preserve"> postupka nije potpun, sud je </w:t>
      </w:r>
      <w:r w:rsidR="003246B0" w:rsidRPr="003066F7">
        <w:t xml:space="preserve">temeljem </w:t>
      </w:r>
      <w:r w:rsidRPr="003066F7">
        <w:t xml:space="preserve"> čl. 31. st. 2. SZ-a naložio podnositelju prijedloga dopuniti prijedlog u roku 8 dana</w:t>
      </w:r>
      <w:r w:rsidR="006461F6" w:rsidRPr="003066F7">
        <w:t xml:space="preserve"> (točka I. izreke)</w:t>
      </w:r>
      <w:r w:rsidRPr="003066F7">
        <w:t xml:space="preserve">, </w:t>
      </w:r>
      <w:r w:rsidR="003246B0" w:rsidRPr="003066F7">
        <w:t>time</w:t>
      </w:r>
      <w:r w:rsidR="009923C1" w:rsidRPr="003066F7">
        <w:t xml:space="preserve"> da se napominje </w:t>
      </w:r>
      <w:r w:rsidRPr="003066F7">
        <w:t xml:space="preserve">kako se rok za dopunu </w:t>
      </w:r>
      <w:r w:rsidR="003246B0" w:rsidRPr="003066F7">
        <w:t xml:space="preserve">prijedloga ne može se produžiti, </w:t>
      </w:r>
      <w:r w:rsidRPr="003066F7">
        <w:t>uz upozorenje na pravne posljedice iz čl. 31. st. 3. SZ-a</w:t>
      </w:r>
      <w:r w:rsidR="003246B0" w:rsidRPr="003066F7">
        <w:t>,</w:t>
      </w:r>
      <w:r w:rsidRPr="003066F7">
        <w:t xml:space="preserve"> ako podnositelj prijedloga ne postupi po nalogu suda iz točke I. izreke rješenja (točka II. izreke).</w:t>
      </w:r>
    </w:p>
    <w:p w:rsidRDefault="001D7C1D" w:rsidP="00B80AF2" w:rsidR="001D7C1D" w:rsidRPr="003066F7">
      <w:pPr>
        <w:jc w:val="both"/>
      </w:pPr>
    </w:p>
    <w:p w:rsidRDefault="00623C81" w:rsidP="00975FC1" w:rsidR="00975FC1" w:rsidRPr="003066F7">
      <w:pPr>
        <w:jc w:val="center"/>
      </w:pPr>
      <w:r w:rsidRPr="003066F7">
        <w:t>U Zagrebu</w:t>
      </w:r>
      <w:r w:rsidR="003246B0" w:rsidRPr="003066F7">
        <w:t>,</w:t>
      </w:r>
      <w:r w:rsidRPr="003066F7">
        <w:t xml:space="preserve"> </w:t>
      </w:r>
      <w:r w:rsidR="006E586E" w:rsidRPr="003066F7">
        <w:t>23</w:t>
      </w:r>
      <w:r w:rsidR="003246B0" w:rsidRPr="003066F7">
        <w:t xml:space="preserve">. </w:t>
      </w:r>
      <w:r w:rsidR="006E586E" w:rsidRPr="003066F7">
        <w:t>srpnja 2018</w:t>
      </w:r>
      <w:r w:rsidR="001D7C1D" w:rsidRPr="003066F7">
        <w:t>.</w:t>
      </w:r>
      <w:r w:rsidR="00503AD8" w:rsidRPr="003066F7">
        <w:t xml:space="preserve"> godine</w:t>
      </w:r>
    </w:p>
    <w:p w:rsidRDefault="001D7C1D" w:rsidP="001D7C1D" w:rsidR="00494008" w:rsidRPr="003066F7">
      <w:pPr>
        <w:pStyle w:val="Podnaslov"/>
        <w:ind w:left="5664"/>
        <w:rPr>
          <w:rFonts w:hAnsi="Times New Roman" w:ascii="Times New Roman"/>
          <w:b w:val="false"/>
          <w:color w:val="auto"/>
        </w:rPr>
      </w:pPr>
      <w:r w:rsidRPr="003066F7">
        <w:rPr>
          <w:rFonts w:hAnsi="Times New Roman" w:ascii="Times New Roman"/>
          <w:b w:val="false"/>
          <w:color w:val="auto"/>
        </w:rPr>
        <w:t xml:space="preserve">                                                                                                                           </w:t>
      </w:r>
    </w:p>
    <w:p w:rsidRDefault="00B80AF2" w:rsidP="00975FC1" w:rsidR="00227E5D" w:rsidRPr="003066F7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3066F7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3066F7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3246B0" w:rsidP="00E53D3D" w:rsidR="003066F7" w:rsidRPr="003066F7">
      <w:pPr>
        <w:pStyle w:val="Uvuenotijeloteksta"/>
        <w:ind w:firstLine="141" w:left="1983"/>
        <w:jc w:val="right"/>
      </w:pPr>
      <w:r w:rsidRPr="003066F7">
        <w:t>Vesna Sremac Šoštar</w:t>
      </w:r>
      <w:r w:rsidR="003066F7" w:rsidRPr="003066F7">
        <w:t>,v.r.</w:t>
      </w:r>
    </w:p>
    <w:p w:rsidRDefault="003066F7" w:rsidP="00D338FD" w:rsidR="003066F7" w:rsidRPr="003066F7">
      <w:pPr>
        <w:pStyle w:val="Uvuenotijeloteksta"/>
        <w:ind w:firstLine="141" w:left="1983"/>
        <w:jc w:val="right"/>
      </w:pPr>
      <w:r w:rsidRPr="003066F7">
        <w:t xml:space="preserve">Za točnost </w:t>
      </w:r>
      <w:proofErr w:type="spellStart"/>
      <w:r w:rsidRPr="003066F7">
        <w:t>otpravka</w:t>
      </w:r>
      <w:proofErr w:type="spellEnd"/>
    </w:p>
    <w:p w:rsidRDefault="003066F7" w:rsidP="00975FC1" w:rsidR="00227E5D" w:rsidRPr="003066F7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3066F7">
        <w:rPr>
          <w:rFonts w:hAnsi="Times New Roman" w:ascii="Times New Roman"/>
          <w:b w:val="false"/>
          <w:color w:val="auto"/>
        </w:rPr>
        <w:t>Matea Bizjak</w:t>
      </w:r>
    </w:p>
    <w:p w:rsidRDefault="001D7C1D" w:rsidP="001D7C1D" w:rsidR="001D7C1D" w:rsidRPr="003066F7"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  <w:r w:rsidRPr="003066F7">
        <w:tab/>
      </w:r>
    </w:p>
    <w:p w:rsidRDefault="00975FC1" w:rsidP="001D7C1D" w:rsidR="00975FC1" w:rsidRPr="003066F7"/>
    <w:p w:rsidRDefault="001D7C1D" w:rsidP="001D7C1D" w:rsidR="001D7C1D" w:rsidRPr="003066F7">
      <w:r w:rsidRPr="003066F7">
        <w:t>UPUTA O PRAVNOM LIJEKU:</w:t>
      </w:r>
    </w:p>
    <w:p w:rsidRDefault="003246B0" w:rsidP="001D7C1D" w:rsidR="001D7C1D" w:rsidRPr="003066F7">
      <w:r w:rsidRPr="003066F7">
        <w:t>Protiv ovog rješenja</w:t>
      </w:r>
      <w:r w:rsidR="001D7C1D" w:rsidRPr="003066F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1D7C1D" w:rsidRPr="003066F7">
          <w:t>278. st</w:t>
        </w:r>
      </w:smartTag>
      <w:r w:rsidR="001D7C1D" w:rsidRPr="003066F7">
        <w:t>.1. i 2. ZPP-a</w:t>
      </w:r>
      <w:r w:rsidR="00B80AF2" w:rsidRPr="003066F7">
        <w:t xml:space="preserve"> u vezi s čl. 10. SZ-a</w:t>
      </w:r>
      <w:r w:rsidR="001D7C1D" w:rsidRPr="003066F7">
        <w:t xml:space="preserve">). </w:t>
      </w:r>
    </w:p>
    <w:p w:rsidRDefault="003246B0" w:rsidP="001D7C1D" w:rsidR="003246B0" w:rsidRPr="003066F7"/>
    <w:p w:rsidRDefault="003246B0" w:rsidP="001D7C1D" w:rsidR="003246B0" w:rsidRPr="003066F7"/>
    <w:p w:rsidRDefault="00975FC1" w:rsidP="001D7C1D" w:rsidR="00975FC1" w:rsidRPr="003066F7"/>
    <w:p w:rsidRDefault="001D7C1D" w:rsidP="00B80AF2" w:rsidR="001D7C1D" w:rsidRPr="003066F7">
      <w:pPr>
        <w:ind w:hanging="705" w:left="705"/>
      </w:pPr>
    </w:p>
    <w:sectPr w:rsidSect="00975FC1" w:rsidR="001D7C1D" w:rsidRPr="003066F7">
      <w:headerReference w:type="even" r:id="rId10"/>
      <w:headerReference w:type="default" r:id="rId11"/>
      <w:pgSz w:h="15840" w:w="12240"/>
      <w:pgMar w:gutter="0" w:footer="709" w:header="709" w:left="1622" w:bottom="1702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3AC" w:rsidR="00AB03AC" w:rsidRPr="00975FC1">
      <w:pPr>
        <w:rPr>
          <w:color w:val="000000"/>
        </w:rPr>
      </w:pPr>
      <w:r w:rsidRPr="00975FC1">
        <w:rPr>
          <w:color w:val="000000"/>
        </w:rPr>
        <w:separator/>
      </w:r>
    </w:p>
  </w:endnote>
  <w:endnote w:id="0" w:type="continuationSeparator">
    <w:p w:rsidRDefault="00AB03AC" w:rsidR="00AB03AC" w:rsidRPr="00975FC1">
      <w:pPr>
        <w:rPr>
          <w:color w:val="000000"/>
        </w:rPr>
      </w:pPr>
      <w:r w:rsidRPr="00975F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3AC" w:rsidR="00AB03AC" w:rsidRPr="00975FC1">
      <w:pPr>
        <w:rPr>
          <w:color w:val="000000"/>
        </w:rPr>
      </w:pPr>
      <w:r w:rsidRPr="00975FC1">
        <w:rPr>
          <w:color w:val="000000"/>
        </w:rPr>
        <w:separator/>
      </w:r>
    </w:p>
  </w:footnote>
  <w:footnote w:id="0" w:type="continuationSeparator">
    <w:p w:rsidRDefault="00AB03AC" w:rsidR="00AB03AC" w:rsidRPr="00975FC1">
      <w:pPr>
        <w:rPr>
          <w:color w:val="000000"/>
        </w:rPr>
      </w:pPr>
      <w:r w:rsidRPr="00975F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975F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75FC1">
      <w:rPr>
        <w:rStyle w:val="Brojstranice"/>
        <w:color w:val="000000"/>
      </w:rPr>
      <w:fldChar w:fldCharType="begin"/>
    </w:r>
    <w:r w:rsidRPr="00975FC1">
      <w:rPr>
        <w:rStyle w:val="Brojstranice"/>
        <w:color w:val="000000"/>
      </w:rPr>
      <w:instrText xml:space="preserve">PAGE  </w:instrText>
    </w:r>
    <w:r w:rsidRPr="00975FC1">
      <w:rPr>
        <w:rStyle w:val="Brojstranice"/>
        <w:color w:val="000000"/>
      </w:rPr>
      <w:fldChar w:fldCharType="end"/>
    </w:r>
  </w:p>
  <w:p w:rsidRDefault="00CD09E2" w:rsidR="00CD09E2" w:rsidRPr="00975FC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022" w:rsidP="000161B8" w:rsidR="00CD09E2" w:rsidRPr="00975FC1">
    <w:pPr>
      <w:jc w:val="right"/>
      <w:rPr>
        <w:color w:val="000000"/>
      </w:rPr>
    </w:pPr>
    <w:r>
      <w:rPr>
        <w:color w:val="000000"/>
      </w:rPr>
      <w:t>St-1864/18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A746C"/>
    <w:multiLevelType w:val="hybridMultilevel"/>
    <w:tmpl w:val="1AAC7B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6C0602"/>
    <w:multiLevelType w:val="hybridMultilevel"/>
    <w:tmpl w:val="70C4961A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61B8"/>
    <w:rsid w:val="00045037"/>
    <w:rsid w:val="00065FA4"/>
    <w:rsid w:val="000846DF"/>
    <w:rsid w:val="00143114"/>
    <w:rsid w:val="001C2AEA"/>
    <w:rsid w:val="001D7C1D"/>
    <w:rsid w:val="00220063"/>
    <w:rsid w:val="00227E5D"/>
    <w:rsid w:val="00264211"/>
    <w:rsid w:val="00281FFF"/>
    <w:rsid w:val="00293D54"/>
    <w:rsid w:val="002B6196"/>
    <w:rsid w:val="003066F7"/>
    <w:rsid w:val="00307C8B"/>
    <w:rsid w:val="003246B0"/>
    <w:rsid w:val="00326C7E"/>
    <w:rsid w:val="00375B58"/>
    <w:rsid w:val="0042407B"/>
    <w:rsid w:val="00494008"/>
    <w:rsid w:val="004E3950"/>
    <w:rsid w:val="00503716"/>
    <w:rsid w:val="00503AD8"/>
    <w:rsid w:val="00525A5B"/>
    <w:rsid w:val="0053599E"/>
    <w:rsid w:val="00540747"/>
    <w:rsid w:val="00552AAE"/>
    <w:rsid w:val="00554285"/>
    <w:rsid w:val="00585191"/>
    <w:rsid w:val="005A3656"/>
    <w:rsid w:val="005B2A4C"/>
    <w:rsid w:val="005B4DE4"/>
    <w:rsid w:val="00623C81"/>
    <w:rsid w:val="006461F6"/>
    <w:rsid w:val="00685D12"/>
    <w:rsid w:val="006C6D31"/>
    <w:rsid w:val="006E0245"/>
    <w:rsid w:val="006E586E"/>
    <w:rsid w:val="006F2E2D"/>
    <w:rsid w:val="0084498B"/>
    <w:rsid w:val="0085489D"/>
    <w:rsid w:val="00873338"/>
    <w:rsid w:val="00911022"/>
    <w:rsid w:val="009125A8"/>
    <w:rsid w:val="00970534"/>
    <w:rsid w:val="00975FC1"/>
    <w:rsid w:val="009903DB"/>
    <w:rsid w:val="009923C1"/>
    <w:rsid w:val="009B73E3"/>
    <w:rsid w:val="009C3707"/>
    <w:rsid w:val="00A545CD"/>
    <w:rsid w:val="00A73B0F"/>
    <w:rsid w:val="00AB03AC"/>
    <w:rsid w:val="00AB52BF"/>
    <w:rsid w:val="00B13F51"/>
    <w:rsid w:val="00B54FD8"/>
    <w:rsid w:val="00B80AF2"/>
    <w:rsid w:val="00B86AA5"/>
    <w:rsid w:val="00BC21E9"/>
    <w:rsid w:val="00C22FB5"/>
    <w:rsid w:val="00C25555"/>
    <w:rsid w:val="00C73C08"/>
    <w:rsid w:val="00C94C45"/>
    <w:rsid w:val="00CB7B6F"/>
    <w:rsid w:val="00CD09E2"/>
    <w:rsid w:val="00D03905"/>
    <w:rsid w:val="00D579EF"/>
    <w:rsid w:val="00D91CEA"/>
    <w:rsid w:val="00ED3B98"/>
    <w:rsid w:val="00ED6717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3066F7"/>
    <w:pPr>
      <w:ind w:firstLine="708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066F7"/>
    <w:rPr>
      <w:sz w:val="24"/>
      <w:szCs w:val="24"/>
    </w:rPr>
  </w:style>
  <w:style w:customStyle="true" w:styleId="value" w:type="character">
    <w:name w:val="value"/>
    <w:basedOn w:val="Zadanifontodlomka"/>
    <w:rsid w:val="003066F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3066F7"/>
    <w:pPr>
      <w:ind w:firstLine="708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3066F7"/>
    <w:rPr>
      <w:sz w:val="24"/>
      <w:szCs w:val="24"/>
    </w:rPr>
  </w:style>
  <w:style w:customStyle="1" w:styleId="value" w:type="character">
    <w:name w:val="value"/>
    <w:basedOn w:val="Zadanifontodlomka"/>
    <w:rsid w:val="003066F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</izvorni_sadrzaj>
    <derivirana_varijabla naziv="DomainObject.Predmet.StrankaFormated_1">  ANAMIL proizvodnja, trgovina i usluge d.o.o.</derivirana_varijabla>
  </DomainObject.Predmet.StrankaFormated>
  <DomainObject.Predmet.StrankaFormatedOIB>
    <izvorni_sadrzaj>  ANAMIL proizvodnja, trgovina i usluge d.o.o., OIB 29315506757</izvorni_sadrzaj>
    <derivirana_varijabla naziv="DomainObject.Predmet.StrankaFormatedOIB_1">  ANAMIL proizvodnja, trgovina i usluge d.o.o., OIB 29315506757</derivirana_varijabla>
  </DomainObject.Predmet.StrankaFormatedOIB>
  <DomainObject.Predmet.StrankaFormatedWithAdress>
    <izvorni_sadrzaj> ANAMIL proizvodnja, trgovina i usluge d.o.o., Josipa Lončara 2 c, 10000 Zagreb</izvorni_sadrzaj>
    <derivirana_varijabla naziv="DomainObject.Predmet.StrankaFormatedWithAdress_1"> ANAMIL proizvodnja, trgovina i usluge d.o.o., Josipa Lončara 2 c, 10000 Zagreb</derivirana_varijabla>
  </DomainObject.Predmet.StrankaFormatedWithAdress>
  <DomainObject.Predmet.StrankaFormatedWithAdressOIB>
    <izvorni_sadrzaj> ANAMIL proizvodnja, trgovina i usluge d.o.o., OIB 29315506757, Josipa Lončara 2 c, 10000 Zagreb</izvorni_sadrzaj>
    <derivirana_varijabla naziv="DomainObject.Predmet.StrankaFormatedWithAdressOIB_1"> ANAMIL proizvodnja, trgovina i usluge d.o.o., OIB 29315506757, Josipa Lončara 2 c, 10000 Zagreb</derivirana_varijabla>
  </DomainObject.Predmet.StrankaFormatedWithAdressOIB>
  <DomainObject.Predmet.StrankaWithAdress>
    <izvorni_sadrzaj>ANAMIL proizvodnja, trgovina i usluge d.o.o. Josipa Lončara 2 c,10000 Zagreb</izvorni_sadrzaj>
    <derivirana_varijabla naziv="DomainObject.Predmet.StrankaWithAdress_1">ANAMIL proizvodnja, trgovina i usluge d.o.o. Josipa Lončara 2 c,10000 Zagreb</derivirana_varijabla>
  </DomainObject.Predmet.StrankaWithAdress>
  <DomainObject.Predmet.StrankaWithAdressOIB>
    <izvorni_sadrzaj>ANAMIL proizvodnja, trgovina i usluge d.o.o., OIB 29315506757, Josipa Lončara 2 c,10000 Zagreb</izvorni_sadrzaj>
    <derivirana_varijabla naziv="DomainObject.Predmet.StrankaWithAdressOIB_1">ANAMIL proizvodnja, trgovina i usluge d.o.o., OIB 29315506757, Josipa Lončara 2 c,10000 Zagreb</derivirana_varijabla>
  </DomainObject.Predmet.StrankaWithAdressOIB>
  <DomainObject.Predmet.StrankaNazivFormated>
    <izvorni_sadrzaj>ANAMIL proizvodnja, trgovina i usluge d.o.o.</izvorni_sadrzaj>
    <derivirana_varijabla naziv="DomainObject.Predmet.StrankaNazivFormated_1">ANAMIL proizvodnja, trgovina i usluge d.o.o.</derivirana_varijabla>
  </DomainObject.Predmet.StrankaNazivFormated>
  <DomainObject.Predmet.StrankaNazivFormatedOIB>
    <izvorni_sadrzaj>ANAMIL proizvodnja, trgovina i usluge d.o.o., OIB 29315506757</izvorni_sadrzaj>
    <derivirana_varijabla naziv="DomainObject.Predmet.StrankaNazivFormatedOIB_1">ANAMIL proizvodnja, trgovina i usluge d.o.o., OIB 29315506757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ANAMIL proizvodnja, trgovina i usluge d.o.o.</item>
    </izvorni_sadrzaj>
    <derivirana_varijabla naziv="DomainObject.Predmet.StrankaListFormated_1">
      <item>ANAMIL proizvodnja, trgovina i usluge d.o.o.</item>
    </derivirana_varijabla>
  </DomainObject.Predmet.StrankaListFormated>
  <DomainObject.Predmet.StrankaListFormatedOIB>
    <izvorni_sadrzaj>
      <item>ANAMIL proizvodnja, trgovina i usluge d.o.o., OIB 29315506757</item>
    </izvorni_sadrzaj>
    <derivirana_varijabla naziv="DomainObject.Predmet.StrankaListFormatedOIB_1">
      <item>ANAMIL proizvodnja, trgovina i usluge d.o.o., OIB 29315506757</item>
    </derivirana_varijabla>
  </DomainObject.Predmet.StrankaListFormatedOIB>
  <DomainObject.Predmet.StrankaListFormatedWithAdress>
    <izvorni_sadrzaj>
      <item>ANAMIL proizvodnja, trgovina i usluge d.o.o., Josipa Lončara 2 c, 10000 Zagreb</item>
    </izvorni_sadrzaj>
    <derivirana_varijabla naziv="DomainObject.Predmet.StrankaListFormatedWithAdress_1">
      <item>ANAMIL proizvodnja, trgovina i usluge d.o.o., Josipa Lončara 2 c, 10000 Zagreb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</izvorni_sadrzaj>
    <derivirana_varijabla naziv="DomainObject.Predmet.StrankaListFormatedWithAdressOIB_1">
      <item>ANAMIL proizvodnja, trgovina i usluge d.o.o., OIB 29315506757, Josipa Lončara 2 c, 10000 Zagreb</item>
    </derivirana_varijabla>
  </DomainObject.Predmet.StrankaListFormatedWithAdressOIB>
  <DomainObject.Predmet.StrankaListNazivFormated>
    <izvorni_sadrzaj>
      <item>ANAMIL proizvodnja, trgovina i usluge d.o.o.</item>
    </izvorni_sadrzaj>
    <derivirana_varijabla naziv="DomainObject.Predmet.StrankaListNazivFormated_1">
      <item>ANAMIL proizvodnja, trgovina i usluge d.o.o.</item>
    </derivirana_varijabla>
  </DomainObject.Predmet.StrankaListNazivFormated>
  <DomainObject.Predmet.StrankaListNazivFormatedOIB>
    <izvorni_sadrzaj>
      <item>ANAMIL proizvodnja, trgovina i usluge d.o.o., OIB 29315506757</item>
    </izvorni_sadrzaj>
    <derivirana_varijabla naziv="DomainObject.Predmet.StrankaListNazivFormatedOIB_1">
      <item>ANAMIL proizvodnja, trgovina i usluge d.o.o., OIB 29315506757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</izvorni_sadrzaj>
    <derivirana_varijabla naziv="DomainObject.Predmet.StrankaIDrugi_1">ANAMIL proizvodnja, trgovina i usluge d.o.o.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</izvorni_sadrzaj>
    <derivirana_varijabla naziv="DomainObject.Predmet.StrankaIDrugiAdressOIB_1">ANAMIL proizvodnja, trgovina i usluge d.o.o., OIB 29315506757, Josipa Lončara 2 c, 10000 Zagreb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</izvorni_sadrzaj>
    <derivirana_varijabla naziv="DomainObject.Predmet.SudioniciListNaziv_1">
      <item>ANAMIL proizvodnja, trgovina i usluge d.o.o.</item>
      <item>ANAMIL proizvodnja, trgovina i usluge d.o.o.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</izvorni_sadrzaj>
    <derivirana_varijabla naziv="DomainObject.Predmet.SudioniciListNazivOIB_1">
      <item>, OIB 29315506757</item>
      <item>, OIB 29315506757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4751</properties:Characters>
  <properties:Lines>112</properties:Lines>
  <properties:Paragraphs>62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2018-07-23T09:59:00Z</dcterms:created>
  <dc:creator>nribaric</dc:creator>
  <cp:lastModifiedBy>Matea Bizjak</cp:lastModifiedBy>
  <cp:lastPrinted>2018-07-23T10:41:00Z</cp:lastPrinted>
  <dcterms:modified xmlns:xsi="http://www.w3.org/2001/XMLSchema-instance" xsi:type="dcterms:W3CDTF">2018-07-23T10:41:00Z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(St-1864-18-vraća se prijedlog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