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033db" w14:paraId="42033db" w:rsidRDefault="00EF4EBC" w:rsidP="00EF4EBC" w:rsidR="00EF4EBC">
      <w:pPr>
        <w:pStyle w:val="Bezproreda"/>
        <w:jc w:val="both"/>
        <w15:collapsed w:val="false"/>
        <w:rPr>
          <w:rFonts w:cs="Times New Roman" w:hAnsi="Times New Roman" w:ascii="Times New Roman"/>
          <w:b/>
          <w:sz w:val="24"/>
          <w:szCs w:val="24"/>
        </w:rPr>
      </w:pPr>
      <w:bookmarkStart w:name="_GoBack" w:id="0"/>
      <w:bookmarkEnd w:id="0"/>
    </w:p>
    <w:p w:rsidRDefault="00EF4EBC" w:rsidP="00EF4EBC" w:rsidR="00EF4EBC">
      <w:pPr>
        <w:pStyle w:val="Bezproreda"/>
        <w:jc w:val="both"/>
        <w:rPr>
          <w:rFonts w:cs="Times New Roman" w:hAnsi="Times New Roman" w:ascii="Times New Roman"/>
          <w:b/>
          <w:sz w:val="24"/>
          <w:szCs w:val="24"/>
        </w:rPr>
      </w:pPr>
    </w:p>
    <w:p w:rsidRDefault="00EF4EBC" w:rsidP="00EF4EBC" w:rsidR="00EF4EBC">
      <w:pPr>
        <w:pStyle w:val="Bezproreda"/>
        <w:jc w:val="both"/>
        <w:rPr>
          <w:rFonts w:cs="Times New Roman" w:hAnsi="Times New Roman" w:ascii="Times New Roman"/>
          <w:b/>
          <w:sz w:val="24"/>
          <w:szCs w:val="24"/>
        </w:rPr>
      </w:pPr>
    </w:p>
    <w:p w:rsidRDefault="00EF4EBC" w:rsidP="00EF4EBC" w:rsidR="00EF4EBC">
      <w:pPr>
        <w:pStyle w:val="Bezproreda"/>
        <w:jc w:val="both"/>
        <w:rPr>
          <w:rFonts w:cs="Times New Roman" w:hAnsi="Times New Roman" w:ascii="Times New Roman"/>
          <w:b/>
          <w:sz w:val="24"/>
          <w:szCs w:val="24"/>
        </w:rPr>
      </w:pPr>
    </w:p>
    <w:p w:rsidRDefault="00EF4EBC" w:rsidP="00EF4EBC" w:rsidR="00EF4EBC">
      <w:pPr>
        <w:pStyle w:val="Bezproreda"/>
        <w:jc w:val="both"/>
        <w:rPr>
          <w:rFonts w:cs="Times New Roman" w:hAnsi="Times New Roman" w:ascii="Times New Roman"/>
          <w:b/>
          <w:sz w:val="24"/>
          <w:szCs w:val="24"/>
        </w:rPr>
      </w:pPr>
      <w:r>
        <w:rPr>
          <w:rFonts w:cs="Times New Roman" w:hAnsi="Times New Roman" w:ascii="Times New Roman"/>
          <w:b/>
          <w:sz w:val="24"/>
          <w:szCs w:val="24"/>
        </w:rPr>
        <w:t>REPUBLIKA HRVATSKA</w:t>
      </w:r>
    </w:p>
    <w:p w:rsidRDefault="00EF4EBC" w:rsidP="00EF4EBC" w:rsidR="00EF4EBC">
      <w:pPr>
        <w:pStyle w:val="Bezproreda"/>
        <w:jc w:val="both"/>
        <w:rPr>
          <w:rFonts w:cs="Times New Roman" w:hAnsi="Times New Roman" w:ascii="Times New Roman"/>
          <w:b/>
          <w:sz w:val="24"/>
          <w:szCs w:val="24"/>
        </w:rPr>
      </w:pPr>
      <w:r>
        <w:rPr>
          <w:rFonts w:cs="Times New Roman" w:hAnsi="Times New Roman" w:ascii="Times New Roman"/>
          <w:b/>
          <w:sz w:val="24"/>
          <w:szCs w:val="24"/>
        </w:rPr>
        <w:t>TRGOVAČKI SUD U ZADRU</w:t>
      </w:r>
    </w:p>
    <w:p w:rsidRDefault="00EF4EBC" w:rsidP="00EF4EBC" w:rsidR="00EF4EBC">
      <w:pPr>
        <w:pStyle w:val="Bezproreda"/>
        <w:jc w:val="both"/>
        <w:rPr>
          <w:rFonts w:cs="Times New Roman" w:hAnsi="Times New Roman" w:ascii="Times New Roman"/>
          <w:b/>
          <w:sz w:val="24"/>
          <w:szCs w:val="24"/>
        </w:rPr>
      </w:pPr>
      <w:r>
        <w:rPr>
          <w:rFonts w:cs="Times New Roman" w:hAnsi="Times New Roman" w:ascii="Times New Roman"/>
          <w:b/>
          <w:sz w:val="24"/>
          <w:szCs w:val="24"/>
        </w:rPr>
        <w:t xml:space="preserve">STALNA SLUŽBA U ŠIBENIKU  </w:t>
      </w:r>
      <w:r>
        <w:rPr>
          <w:rFonts w:cs="Times New Roman" w:hAnsi="Times New Roman" w:ascii="Times New Roman"/>
          <w:b/>
          <w:sz w:val="24"/>
          <w:szCs w:val="24"/>
        </w:rPr>
        <w:tab/>
      </w:r>
      <w:r>
        <w:rPr>
          <w:rFonts w:cs="Times New Roman" w:hAnsi="Times New Roman" w:ascii="Times New Roman"/>
          <w:b/>
          <w:sz w:val="24"/>
          <w:szCs w:val="24"/>
        </w:rPr>
        <w:tab/>
      </w:r>
      <w:r>
        <w:rPr>
          <w:rFonts w:cs="Times New Roman" w:hAnsi="Times New Roman" w:ascii="Times New Roman"/>
          <w:b/>
          <w:sz w:val="24"/>
          <w:szCs w:val="24"/>
        </w:rPr>
        <w:tab/>
      </w:r>
      <w:r>
        <w:rPr>
          <w:rFonts w:cs="Times New Roman" w:hAnsi="Times New Roman" w:ascii="Times New Roman"/>
          <w:b/>
          <w:sz w:val="24"/>
          <w:szCs w:val="24"/>
        </w:rPr>
        <w:tab/>
      </w:r>
      <w:r>
        <w:rPr>
          <w:rFonts w:cs="Times New Roman" w:hAnsi="Times New Roman" w:ascii="Times New Roman"/>
          <w:b/>
          <w:sz w:val="24"/>
          <w:szCs w:val="24"/>
        </w:rPr>
        <w:tab/>
        <w:t>7 St-20/2011-298</w:t>
      </w:r>
    </w:p>
    <w:p w:rsidRDefault="00EF4EBC" w:rsidP="00EF4EBC" w:rsidR="00EF4EBC">
      <w:pPr>
        <w:pStyle w:val="Bezproreda"/>
        <w:jc w:val="both"/>
        <w:rPr>
          <w:rFonts w:cs="Times New Roman" w:hAnsi="Times New Roman" w:ascii="Times New Roman"/>
          <w:b/>
          <w:sz w:val="24"/>
          <w:szCs w:val="24"/>
        </w:rPr>
      </w:pPr>
      <w:r>
        <w:rPr>
          <w:rFonts w:cs="Times New Roman" w:hAnsi="Times New Roman" w:ascii="Times New Roman"/>
          <w:b/>
          <w:sz w:val="24"/>
          <w:szCs w:val="24"/>
        </w:rPr>
        <w:t>22000 ŠIBENIK</w:t>
      </w:r>
    </w:p>
    <w:p w:rsidRDefault="00EF4EBC" w:rsidP="00EF4EBC" w:rsidR="00EF4EBC">
      <w:pPr>
        <w:pStyle w:val="Bezproreda"/>
        <w:jc w:val="both"/>
        <w:rPr>
          <w:rFonts w:cs="Times New Roman" w:hAnsi="Times New Roman" w:ascii="Times New Roman"/>
          <w:b/>
          <w:sz w:val="24"/>
          <w:szCs w:val="24"/>
        </w:rPr>
      </w:pPr>
      <w:r>
        <w:rPr>
          <w:rFonts w:cs="Times New Roman" w:hAnsi="Times New Roman" w:ascii="Times New Roman"/>
          <w:b/>
          <w:sz w:val="24"/>
          <w:szCs w:val="24"/>
        </w:rPr>
        <w:t>Stjepana Radića 81/II</w:t>
      </w:r>
    </w:p>
    <w:p w:rsidRDefault="00EF4EBC" w:rsidP="00EF4EBC" w:rsidR="00EF4EBC">
      <w:pPr>
        <w:pStyle w:val="Bezproreda"/>
        <w:jc w:val="both"/>
        <w:rPr>
          <w:rFonts w:cs="Times New Roman" w:hAnsi="Times New Roman" w:ascii="Times New Roman"/>
          <w:b/>
          <w:sz w:val="24"/>
          <w:szCs w:val="24"/>
        </w:rPr>
      </w:pPr>
    </w:p>
    <w:p w:rsidRDefault="00EF4EBC" w:rsidP="00EF4EBC" w:rsidR="00EF4EBC">
      <w:pPr>
        <w:pStyle w:val="Bezproreda"/>
        <w:jc w:val="both"/>
        <w:rPr>
          <w:rFonts w:cs="Times New Roman" w:hAnsi="Times New Roman" w:ascii="Times New Roman"/>
          <w:b/>
          <w:sz w:val="24"/>
          <w:szCs w:val="24"/>
        </w:rPr>
      </w:pPr>
    </w:p>
    <w:p w:rsidRDefault="00EF4EBC" w:rsidP="00EF4EBC" w:rsidR="00EF4EBC">
      <w:pPr>
        <w:pStyle w:val="Bezproreda"/>
        <w:jc w:val="both"/>
        <w:rPr>
          <w:rFonts w:cs="Times New Roman" w:hAnsi="Times New Roman" w:ascii="Times New Roman"/>
          <w:b/>
          <w:sz w:val="24"/>
          <w:szCs w:val="24"/>
        </w:rPr>
      </w:pPr>
    </w:p>
    <w:p w:rsidRDefault="00EF4EBC" w:rsidP="00EF4EBC" w:rsidR="00EF4EBC">
      <w:pPr>
        <w:pStyle w:val="Bezproreda"/>
        <w:jc w:val="center"/>
        <w:rPr>
          <w:rFonts w:cs="Times New Roman" w:hAnsi="Times New Roman" w:ascii="Times New Roman"/>
          <w:b/>
          <w:sz w:val="24"/>
          <w:szCs w:val="24"/>
        </w:rPr>
      </w:pPr>
      <w:r>
        <w:rPr>
          <w:rFonts w:cs="Times New Roman" w:hAnsi="Times New Roman" w:ascii="Times New Roman"/>
          <w:b/>
          <w:sz w:val="24"/>
          <w:szCs w:val="24"/>
        </w:rPr>
        <w:t>REPUBLIKA HRVATSKA</w:t>
      </w:r>
    </w:p>
    <w:p w:rsidRDefault="00EF4EBC" w:rsidP="00EF4EBC" w:rsidR="00EF4EBC">
      <w:pPr>
        <w:pStyle w:val="Bezproreda"/>
        <w:jc w:val="both"/>
        <w:rPr>
          <w:rFonts w:cs="Times New Roman" w:hAnsi="Times New Roman" w:ascii="Times New Roman"/>
          <w:b/>
          <w:sz w:val="24"/>
          <w:szCs w:val="24"/>
        </w:rPr>
      </w:pPr>
    </w:p>
    <w:p w:rsidRDefault="00EF4EBC" w:rsidP="00EF4EBC" w:rsidR="00EF4EBC">
      <w:pPr>
        <w:pStyle w:val="Bezproreda"/>
        <w:jc w:val="center"/>
        <w:rPr>
          <w:rFonts w:cs="Times New Roman" w:hAnsi="Times New Roman" w:ascii="Times New Roman"/>
          <w:b/>
          <w:sz w:val="24"/>
          <w:szCs w:val="24"/>
        </w:rPr>
      </w:pPr>
      <w:r>
        <w:rPr>
          <w:rFonts w:cs="Times New Roman" w:hAnsi="Times New Roman" w:ascii="Times New Roman"/>
          <w:b/>
          <w:sz w:val="24"/>
          <w:szCs w:val="24"/>
        </w:rPr>
        <w:t>R J E Š E N J E</w:t>
      </w:r>
    </w:p>
    <w:p w:rsidRDefault="00EF4EBC" w:rsidP="00EF4EBC" w:rsidR="00EF4EBC">
      <w:pPr>
        <w:pStyle w:val="Bezproreda"/>
        <w:jc w:val="both"/>
        <w:rPr>
          <w:rFonts w:cs="Times New Roman" w:hAnsi="Times New Roman" w:ascii="Times New Roman"/>
          <w:sz w:val="24"/>
          <w:szCs w:val="24"/>
        </w:rPr>
      </w:pPr>
    </w:p>
    <w:p w:rsidRDefault="00EF4EBC" w:rsidP="00EF4EBC" w:rsidR="00EF4EBC">
      <w:pPr>
        <w:pStyle w:val="Bezproreda"/>
        <w:jc w:val="both"/>
        <w:rPr>
          <w:rFonts w:cs="Times New Roman" w:hAnsi="Times New Roman" w:ascii="Times New Roman"/>
          <w:sz w:val="24"/>
          <w:szCs w:val="24"/>
        </w:rPr>
      </w:pPr>
    </w:p>
    <w:p w:rsidRDefault="00EF4EBC" w:rsidP="00EF4EBC" w:rsidR="00EF4EBC">
      <w:pPr>
        <w:pStyle w:val="Bezproreda"/>
        <w:jc w:val="both"/>
        <w:rPr>
          <w:rFonts w:cs="Times New Roman" w:hAnsi="Times New Roman" w:ascii="Times New Roman"/>
          <w:sz w:val="24"/>
          <w:szCs w:val="24"/>
        </w:rPr>
      </w:pPr>
    </w:p>
    <w:p w:rsidRDefault="00EF4EBC" w:rsidP="00EF4EBC" w:rsidR="00EF4EBC">
      <w:pPr>
        <w:pStyle w:val="Bezproreda"/>
        <w:jc w:val="both"/>
        <w:rPr>
          <w:rFonts w:cs="Times New Roman" w:hAnsi="Times New Roman" w:ascii="Times New Roman"/>
          <w:sz w:val="24"/>
          <w:szCs w:val="24"/>
        </w:rPr>
      </w:pPr>
      <w:r>
        <w:rPr>
          <w:rFonts w:cs="Times New Roman" w:hAnsi="Times New Roman" w:ascii="Times New Roman"/>
          <w:sz w:val="24"/>
          <w:szCs w:val="24"/>
        </w:rPr>
        <w:t>Trgovački sud u Zadru, Stalna služba u Šibeniku, po stečajnom sucu Jošku Livakoviću, u stečajnom postupku nad stečajnim dužnikom SLOBODNA PLOVIDBA d.d. "u stečaju" iz Šibenika, OIB:38793420300, zastupanog po stečajnom upravitelju mr.sc. Drašku Lambaša, dipl.iur. iz Šibenika, dana 24. rujna 2015. godine</w:t>
      </w:r>
    </w:p>
    <w:p w:rsidRDefault="00EF4EBC" w:rsidP="00EF4EBC" w:rsidR="00EF4EBC">
      <w:pPr>
        <w:pStyle w:val="Bezproreda"/>
        <w:jc w:val="both"/>
        <w:rPr>
          <w:rFonts w:cs="Times New Roman" w:hAnsi="Times New Roman" w:ascii="Times New Roman"/>
          <w:sz w:val="24"/>
          <w:szCs w:val="24"/>
        </w:rPr>
      </w:pPr>
    </w:p>
    <w:p w:rsidRDefault="00EF4EBC" w:rsidP="00EF4EBC" w:rsidR="00EF4EBC">
      <w:pPr>
        <w:pStyle w:val="Bezproreda"/>
        <w:jc w:val="center"/>
        <w:rPr>
          <w:rFonts w:cs="Times New Roman" w:hAnsi="Times New Roman" w:ascii="Times New Roman"/>
          <w:sz w:val="24"/>
          <w:szCs w:val="24"/>
        </w:rPr>
      </w:pPr>
      <w:r>
        <w:rPr>
          <w:rFonts w:cs="Times New Roman" w:hAnsi="Times New Roman" w:ascii="Times New Roman"/>
          <w:sz w:val="24"/>
          <w:szCs w:val="24"/>
        </w:rPr>
        <w:t>r i j e š i o  j e</w:t>
      </w:r>
    </w:p>
    <w:p w:rsidRDefault="00EF4EBC" w:rsidP="00EF4EBC" w:rsidR="00EF4EBC">
      <w:pPr>
        <w:pStyle w:val="Bezproreda"/>
        <w:jc w:val="both"/>
        <w:rPr>
          <w:rFonts w:cs="Times New Roman" w:hAnsi="Times New Roman" w:ascii="Times New Roman"/>
          <w:sz w:val="24"/>
          <w:szCs w:val="24"/>
        </w:rPr>
      </w:pPr>
    </w:p>
    <w:p w:rsidRDefault="00EF4EBC" w:rsidP="00EF4EBC" w:rsidR="00EF4EBC">
      <w:pPr>
        <w:pStyle w:val="Bezproreda"/>
        <w:jc w:val="both"/>
        <w:rPr>
          <w:rFonts w:cs="Times New Roman" w:hAnsi="Times New Roman" w:ascii="Times New Roman"/>
          <w:sz w:val="24"/>
          <w:szCs w:val="24"/>
        </w:rPr>
      </w:pPr>
      <w:r>
        <w:rPr>
          <w:rFonts w:cs="Times New Roman" w:hAnsi="Times New Roman" w:ascii="Times New Roman"/>
          <w:sz w:val="24"/>
          <w:szCs w:val="24"/>
        </w:rPr>
        <w:t>I. Saziva se Skupština vjerovnika za dan 20. studenog 2015. godine u 10,30 sati, soba broj 212 Trgovačkog suda u Zadru, Stalne službe u Šibeniku, Stjepana Radića 81, sa slijedećim:</w:t>
      </w:r>
    </w:p>
    <w:p w:rsidRDefault="00EF4EBC" w:rsidP="00EF4EBC" w:rsidR="00EF4EBC">
      <w:pPr>
        <w:pStyle w:val="Bezproreda"/>
        <w:jc w:val="both"/>
        <w:rPr>
          <w:rFonts w:cs="Times New Roman" w:hAnsi="Times New Roman" w:ascii="Times New Roman"/>
          <w:sz w:val="24"/>
          <w:szCs w:val="24"/>
        </w:rPr>
      </w:pPr>
    </w:p>
    <w:p w:rsidRDefault="00EF4EBC" w:rsidP="00EF4EBC" w:rsidR="00EF4EBC">
      <w:pPr>
        <w:pStyle w:val="Bezproreda"/>
        <w:jc w:val="both"/>
        <w:rPr>
          <w:rFonts w:cs="Times New Roman" w:hAnsi="Times New Roman" w:ascii="Times New Roman"/>
          <w:sz w:val="24"/>
          <w:szCs w:val="24"/>
        </w:rPr>
      </w:pPr>
    </w:p>
    <w:p w:rsidRDefault="00EF4EBC" w:rsidP="00EF4EBC" w:rsidR="00EF4EBC">
      <w:pPr>
        <w:pStyle w:val="Bezproreda"/>
        <w:jc w:val="both"/>
        <w:rPr>
          <w:rFonts w:cs="Times New Roman" w:hAnsi="Times New Roman" w:ascii="Times New Roman"/>
          <w:sz w:val="24"/>
          <w:szCs w:val="24"/>
        </w:rPr>
      </w:pPr>
      <w:r>
        <w:rPr>
          <w:rFonts w:cs="Times New Roman" w:hAnsi="Times New Roman" w:ascii="Times New Roman"/>
          <w:sz w:val="24"/>
          <w:szCs w:val="24"/>
        </w:rPr>
        <w:t>Dnevnim redom:</w:t>
      </w:r>
    </w:p>
    <w:p w:rsidRDefault="00EF4EBC" w:rsidP="00EF4EBC" w:rsidR="00EF4EBC">
      <w:pPr>
        <w:pStyle w:val="Bezproreda"/>
        <w:jc w:val="both"/>
        <w:rPr>
          <w:rFonts w:cs="Times New Roman" w:hAnsi="Times New Roman" w:ascii="Times New Roman"/>
          <w:sz w:val="24"/>
          <w:szCs w:val="24"/>
        </w:rPr>
      </w:pPr>
    </w:p>
    <w:p w:rsidRDefault="00EF4EBC" w:rsidP="00EF4EBC" w:rsidR="00EF4EBC">
      <w:pPr>
        <w:pStyle w:val="Bezproreda"/>
        <w:jc w:val="both"/>
        <w:rPr>
          <w:rFonts w:cs="Times New Roman" w:hAnsi="Times New Roman" w:ascii="Times New Roman"/>
          <w:sz w:val="24"/>
          <w:szCs w:val="24"/>
        </w:rPr>
      </w:pPr>
      <w:r>
        <w:rPr>
          <w:rFonts w:cs="Times New Roman" w:hAnsi="Times New Roman" w:ascii="Times New Roman"/>
          <w:sz w:val="24"/>
          <w:szCs w:val="24"/>
        </w:rPr>
        <w:t>1. Izvješće stečajnog upravitelja o tijeku stečajnog postupka i stanju stečajne mase, te davanje obrazloženja prijedloga po članku 203. Stečajnog zakona.</w:t>
      </w:r>
    </w:p>
    <w:p w:rsidRDefault="00EF4EBC" w:rsidP="00EF4EBC" w:rsidR="00EF4EBC">
      <w:pPr>
        <w:pStyle w:val="Bezproreda"/>
        <w:jc w:val="both"/>
        <w:rPr>
          <w:rFonts w:cs="Times New Roman" w:hAnsi="Times New Roman" w:ascii="Times New Roman"/>
          <w:sz w:val="24"/>
          <w:szCs w:val="24"/>
        </w:rPr>
      </w:pPr>
      <w:r>
        <w:rPr>
          <w:rFonts w:cs="Times New Roman" w:hAnsi="Times New Roman" w:ascii="Times New Roman"/>
          <w:sz w:val="24"/>
          <w:szCs w:val="24"/>
        </w:rPr>
        <w:t>2. Donošenje odluke o prijedlogu stečajnog upravitelja za obustavom i zaključenjem stečajnog postupka temeljem članka 203. Stečajnog zakona jer stečajna masa nije dostatna ni za pokriće troškova postupka.</w:t>
      </w:r>
    </w:p>
    <w:p w:rsidRDefault="00EF4EBC" w:rsidP="00EF4EBC" w:rsidR="00EF4EB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3. Davanje suglasnosti stečajnom upravitelju za nastavak vođenja sudskih postupaka u korist stečajne mase i to: </w:t>
      </w:r>
    </w:p>
    <w:p w:rsidRDefault="00EF4EBC" w:rsidP="00EF4EBC" w:rsidR="00EF4EBC">
      <w:pPr>
        <w:pStyle w:val="Bezproreda"/>
        <w:jc w:val="both"/>
        <w:rPr>
          <w:rFonts w:cs="Times New Roman" w:hAnsi="Times New Roman" w:ascii="Times New Roman"/>
          <w:sz w:val="24"/>
          <w:szCs w:val="24"/>
        </w:rPr>
      </w:pPr>
      <w:r>
        <w:rPr>
          <w:rFonts w:cs="Times New Roman" w:hAnsi="Times New Roman" w:ascii="Times New Roman"/>
          <w:sz w:val="24"/>
          <w:szCs w:val="24"/>
        </w:rPr>
        <w:t>a) parnični postupak pod poslovnim brojem 9P-322/13 pred Trgovačkim sudom u Zadru, Stalna služba u Šibeniku,</w:t>
      </w:r>
    </w:p>
    <w:p w:rsidRDefault="00EF4EBC" w:rsidP="00EF4EBC" w:rsidR="00EF4EBC">
      <w:pPr>
        <w:pStyle w:val="Bezproreda"/>
        <w:jc w:val="both"/>
        <w:rPr>
          <w:rFonts w:cs="Times New Roman" w:hAnsi="Times New Roman" w:ascii="Times New Roman"/>
          <w:sz w:val="24"/>
          <w:szCs w:val="24"/>
        </w:rPr>
      </w:pPr>
      <w:r>
        <w:rPr>
          <w:rFonts w:cs="Times New Roman" w:hAnsi="Times New Roman" w:ascii="Times New Roman"/>
          <w:sz w:val="24"/>
          <w:szCs w:val="24"/>
        </w:rPr>
        <w:t>b) parnični postupak pod poslovnim brojem 8P-300/11</w:t>
      </w:r>
      <w:r w:rsidRPr="00EF4EBC">
        <w:rPr>
          <w:rFonts w:cs="Times New Roman" w:hAnsi="Times New Roman" w:ascii="Times New Roman"/>
          <w:sz w:val="24"/>
          <w:szCs w:val="24"/>
        </w:rPr>
        <w:t xml:space="preserve"> </w:t>
      </w:r>
      <w:r>
        <w:rPr>
          <w:rFonts w:cs="Times New Roman" w:hAnsi="Times New Roman" w:ascii="Times New Roman"/>
          <w:sz w:val="24"/>
          <w:szCs w:val="24"/>
        </w:rPr>
        <w:t>pred Trgovačkim sudom u Zadru, Stalna služba u Šibeniku,</w:t>
      </w:r>
    </w:p>
    <w:p w:rsidRDefault="00EF4EBC" w:rsidP="00EF4EBC" w:rsidR="00EF4EBC">
      <w:pPr>
        <w:pStyle w:val="Bezproreda"/>
        <w:jc w:val="both"/>
        <w:rPr>
          <w:rFonts w:cs="Times New Roman" w:hAnsi="Times New Roman" w:ascii="Times New Roman"/>
          <w:sz w:val="24"/>
          <w:szCs w:val="24"/>
        </w:rPr>
      </w:pPr>
      <w:r>
        <w:rPr>
          <w:rFonts w:cs="Times New Roman" w:hAnsi="Times New Roman" w:ascii="Times New Roman"/>
          <w:sz w:val="24"/>
          <w:szCs w:val="24"/>
        </w:rPr>
        <w:t>c) parnični postupak pod poslovnim brojem P-83/11 pred Trgovačkim sudom u Zadru, Stalna služba u Šibeniku,</w:t>
      </w:r>
    </w:p>
    <w:p w:rsidRDefault="00EF4EBC" w:rsidP="00EF4EBC" w:rsidR="00EF4EBC">
      <w:pPr>
        <w:pStyle w:val="Bezproreda"/>
        <w:jc w:val="both"/>
        <w:rPr>
          <w:rFonts w:cs="Times New Roman" w:hAnsi="Times New Roman" w:ascii="Times New Roman"/>
          <w:sz w:val="24"/>
          <w:szCs w:val="24"/>
        </w:rPr>
      </w:pPr>
      <w:r>
        <w:rPr>
          <w:rFonts w:cs="Times New Roman" w:hAnsi="Times New Roman" w:ascii="Times New Roman"/>
          <w:sz w:val="24"/>
          <w:szCs w:val="24"/>
        </w:rPr>
        <w:t>d) postupak po presudi VTSRH-a, 65Pž-7P41/13 - (postupak po reviziji)</w:t>
      </w:r>
    </w:p>
    <w:p w:rsidRDefault="00EF4EBC" w:rsidP="00EF4EBC" w:rsidR="00EF4EBC">
      <w:pPr>
        <w:pStyle w:val="Bezproreda"/>
        <w:jc w:val="both"/>
        <w:rPr>
          <w:rFonts w:cs="Times New Roman" w:hAnsi="Times New Roman" w:ascii="Times New Roman"/>
          <w:sz w:val="24"/>
          <w:szCs w:val="24"/>
        </w:rPr>
      </w:pPr>
    </w:p>
    <w:p w:rsidRDefault="00EF4EBC" w:rsidP="00EF4EBC" w:rsidR="00EF4EBC">
      <w:pPr>
        <w:pStyle w:val="Bezproreda"/>
        <w:jc w:val="both"/>
        <w:rPr>
          <w:rFonts w:cs="Times New Roman" w:hAnsi="Times New Roman" w:ascii="Times New Roman"/>
          <w:sz w:val="24"/>
          <w:szCs w:val="24"/>
        </w:rPr>
      </w:pPr>
    </w:p>
    <w:p w:rsidRDefault="00EF4EBC" w:rsidP="00EF4EBC" w:rsidR="00EF4EB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II. Na Skupštinu vjerovnika pozivaju se vjerovnici stečajne mase, stečajni upravitelj i skupština vjerovnika (stečajni vjerovnici i vjerovnici koji imaju pravo odvojenog namirenja) da pristupe na navedeno ročište radi davanja mišljenja o navedenom prijedlogu stečajnog </w:t>
      </w:r>
      <w:r>
        <w:rPr>
          <w:rFonts w:cs="Times New Roman" w:hAnsi="Times New Roman" w:ascii="Times New Roman"/>
          <w:sz w:val="24"/>
          <w:szCs w:val="24"/>
        </w:rPr>
        <w:lastRenderedPageBreak/>
        <w:t>upravitelja radi obustave i zaključenja stečajnog postupka sukladno članku 203. Stečajnog zakona.</w:t>
      </w:r>
    </w:p>
    <w:p w:rsidRDefault="00EF4EBC" w:rsidP="00EF4EBC" w:rsidR="00EF4EBC">
      <w:pPr>
        <w:pStyle w:val="Bezproreda"/>
        <w:jc w:val="both"/>
        <w:rPr>
          <w:rFonts w:cs="Times New Roman" w:hAnsi="Times New Roman" w:ascii="Times New Roman"/>
          <w:sz w:val="24"/>
          <w:szCs w:val="24"/>
        </w:rPr>
      </w:pPr>
    </w:p>
    <w:p w:rsidRDefault="00EF4EBC" w:rsidP="00EF4EBC" w:rsidR="00EF4EBC">
      <w:pPr>
        <w:pStyle w:val="Bezproreda"/>
        <w:jc w:val="both"/>
        <w:rPr>
          <w:rFonts w:cs="Times New Roman" w:hAnsi="Times New Roman" w:ascii="Times New Roman"/>
          <w:sz w:val="24"/>
          <w:szCs w:val="24"/>
        </w:rPr>
      </w:pPr>
      <w:r>
        <w:rPr>
          <w:rFonts w:cs="Times New Roman" w:hAnsi="Times New Roman" w:ascii="Times New Roman"/>
          <w:sz w:val="24"/>
          <w:szCs w:val="24"/>
        </w:rPr>
        <w:t>III. Postupak se neće obustaviti i zaključiti ako vjerovnici koji su se protivili obustavi postupka solidarno predujme dostatan iznos novca za pokriće troškova postupka u roku koji će im za to stečajni sudac odrediti rješenjem.</w:t>
      </w:r>
    </w:p>
    <w:p w:rsidRDefault="00EF4EBC" w:rsidP="00EF4EBC" w:rsidR="00EF4EBC">
      <w:pPr>
        <w:pStyle w:val="Bezproreda"/>
        <w:jc w:val="both"/>
        <w:rPr>
          <w:rFonts w:cs="Times New Roman" w:hAnsi="Times New Roman" w:ascii="Times New Roman"/>
          <w:sz w:val="24"/>
          <w:szCs w:val="24"/>
        </w:rPr>
      </w:pPr>
    </w:p>
    <w:p w:rsidRDefault="00EF4EBC" w:rsidP="00EF4EBC" w:rsidR="00EF4EBC">
      <w:pPr>
        <w:pStyle w:val="Bezproreda"/>
        <w:jc w:val="both"/>
        <w:rPr>
          <w:rFonts w:cs="Times New Roman" w:hAnsi="Times New Roman" w:ascii="Times New Roman"/>
          <w:sz w:val="24"/>
          <w:szCs w:val="24"/>
        </w:rPr>
      </w:pPr>
      <w:r>
        <w:rPr>
          <w:rFonts w:cs="Times New Roman" w:hAnsi="Times New Roman" w:ascii="Times New Roman"/>
          <w:sz w:val="24"/>
          <w:szCs w:val="24"/>
        </w:rPr>
        <w:t>IV. Uvid u pisano izvješće i prijedlog stečajnog upravitelja svi sudionici postupka mogu izvršiti u pisarnici ovog suda s danom 24. rujna godine do dana održavanja ročišta.</w:t>
      </w:r>
    </w:p>
    <w:p w:rsidRDefault="00EF4EBC" w:rsidP="00EF4EBC" w:rsidR="00EF4EBC">
      <w:pPr>
        <w:pStyle w:val="Bezproreda"/>
        <w:jc w:val="both"/>
        <w:rPr>
          <w:rFonts w:cs="Times New Roman" w:hAnsi="Times New Roman" w:ascii="Times New Roman"/>
          <w:sz w:val="24"/>
          <w:szCs w:val="24"/>
        </w:rPr>
      </w:pPr>
    </w:p>
    <w:p w:rsidRDefault="00EF4EBC" w:rsidP="00EF4EBC" w:rsidR="00EF4EBC">
      <w:pPr>
        <w:pStyle w:val="Bezproreda"/>
        <w:jc w:val="both"/>
        <w:rPr>
          <w:rFonts w:cs="Times New Roman" w:hAnsi="Times New Roman" w:ascii="Times New Roman"/>
          <w:sz w:val="24"/>
          <w:szCs w:val="24"/>
        </w:rPr>
      </w:pPr>
      <w:r>
        <w:rPr>
          <w:rFonts w:cs="Times New Roman" w:hAnsi="Times New Roman" w:ascii="Times New Roman"/>
          <w:sz w:val="24"/>
          <w:szCs w:val="24"/>
        </w:rPr>
        <w:t>V. Ovo rješenje oglasit će se na posebnoj stečajnoj e-oglasnoj ploči Trgovačkog suda u Zadru, Stalne službe u Šibeniku i u "Narodnim novinama".</w:t>
      </w:r>
    </w:p>
    <w:p w:rsidRDefault="00EF4EBC" w:rsidP="00EF4EBC" w:rsidR="00EF4EBC">
      <w:pPr>
        <w:pStyle w:val="Bezproreda"/>
        <w:jc w:val="both"/>
        <w:rPr>
          <w:rFonts w:cs="Times New Roman" w:hAnsi="Times New Roman" w:ascii="Times New Roman"/>
          <w:sz w:val="24"/>
          <w:szCs w:val="24"/>
        </w:rPr>
      </w:pPr>
    </w:p>
    <w:p w:rsidRDefault="00EF4EBC" w:rsidP="00EF4EBC" w:rsidR="00EF4EBC">
      <w:pPr>
        <w:pStyle w:val="Bezproreda"/>
        <w:jc w:val="center"/>
        <w:rPr>
          <w:rFonts w:cs="Times New Roman" w:hAnsi="Times New Roman" w:ascii="Times New Roman"/>
          <w:sz w:val="24"/>
          <w:szCs w:val="24"/>
        </w:rPr>
      </w:pPr>
      <w:r>
        <w:rPr>
          <w:rFonts w:cs="Times New Roman" w:hAnsi="Times New Roman" w:ascii="Times New Roman"/>
          <w:sz w:val="24"/>
          <w:szCs w:val="24"/>
        </w:rPr>
        <w:t>O b r a z l o ž e n j e</w:t>
      </w:r>
    </w:p>
    <w:p w:rsidRDefault="00EF4EBC" w:rsidP="00EF4EBC" w:rsidR="00EF4EBC">
      <w:pPr>
        <w:pStyle w:val="Bezproreda"/>
        <w:jc w:val="center"/>
        <w:rPr>
          <w:rFonts w:cs="Times New Roman" w:hAnsi="Times New Roman" w:ascii="Times New Roman"/>
          <w:sz w:val="24"/>
          <w:szCs w:val="24"/>
        </w:rPr>
      </w:pPr>
    </w:p>
    <w:p w:rsidRDefault="00EF4EBC" w:rsidP="00EF4EBC" w:rsidR="00EF4EB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Rješenjem Trgovačkog suda u </w:t>
      </w:r>
      <w:r w:rsidR="00475D37">
        <w:rPr>
          <w:rFonts w:cs="Times New Roman" w:hAnsi="Times New Roman" w:ascii="Times New Roman"/>
          <w:sz w:val="24"/>
          <w:szCs w:val="24"/>
        </w:rPr>
        <w:t>Splitu</w:t>
      </w:r>
      <w:r>
        <w:rPr>
          <w:rFonts w:cs="Times New Roman" w:hAnsi="Times New Roman" w:ascii="Times New Roman"/>
          <w:sz w:val="24"/>
          <w:szCs w:val="24"/>
        </w:rPr>
        <w:t xml:space="preserve">, od dana </w:t>
      </w:r>
      <w:r w:rsidR="00475D37">
        <w:rPr>
          <w:rFonts w:cs="Times New Roman" w:hAnsi="Times New Roman" w:ascii="Times New Roman"/>
          <w:sz w:val="24"/>
          <w:szCs w:val="24"/>
        </w:rPr>
        <w:t xml:space="preserve">15. rujna 1999. </w:t>
      </w:r>
      <w:r>
        <w:rPr>
          <w:rFonts w:cs="Times New Roman" w:hAnsi="Times New Roman" w:ascii="Times New Roman"/>
          <w:sz w:val="24"/>
          <w:szCs w:val="24"/>
        </w:rPr>
        <w:t xml:space="preserve">godine pod poslovnim brojem </w:t>
      </w:r>
      <w:r w:rsidR="00475D37">
        <w:rPr>
          <w:rFonts w:cs="Times New Roman" w:hAnsi="Times New Roman" w:ascii="Times New Roman"/>
          <w:sz w:val="24"/>
          <w:szCs w:val="24"/>
        </w:rPr>
        <w:t xml:space="preserve"> </w:t>
      </w:r>
      <w:r>
        <w:rPr>
          <w:rFonts w:cs="Times New Roman" w:hAnsi="Times New Roman" w:ascii="Times New Roman"/>
          <w:sz w:val="24"/>
          <w:szCs w:val="24"/>
        </w:rPr>
        <w:t>7 St-</w:t>
      </w:r>
      <w:r w:rsidR="00475D37">
        <w:rPr>
          <w:rFonts w:cs="Times New Roman" w:hAnsi="Times New Roman" w:ascii="Times New Roman"/>
          <w:sz w:val="24"/>
          <w:szCs w:val="24"/>
        </w:rPr>
        <w:t>101/99</w:t>
      </w:r>
      <w:r>
        <w:rPr>
          <w:rFonts w:cs="Times New Roman" w:hAnsi="Times New Roman" w:ascii="Times New Roman"/>
          <w:sz w:val="24"/>
          <w:szCs w:val="24"/>
        </w:rPr>
        <w:t xml:space="preserve"> otvoren je stečajni postupak nad stečajnim dužnikom SLOBODNA PLOVIDBA d.d. "u stečaju" iz Šibenika, OIB:38793420300, zastupanog po stečajnom upravitelju mr.sc. Drašku Lambaša, dipl.iur. iz Šibenika.</w:t>
      </w:r>
    </w:p>
    <w:p w:rsidRDefault="00EF4EBC" w:rsidP="00EF4EBC" w:rsidR="00EF4EB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Stečajni upravitelj je dana </w:t>
      </w:r>
      <w:r w:rsidR="00475D37">
        <w:rPr>
          <w:rFonts w:cs="Times New Roman" w:hAnsi="Times New Roman" w:ascii="Times New Roman"/>
          <w:sz w:val="24"/>
          <w:szCs w:val="24"/>
        </w:rPr>
        <w:t>16. rujna 2015. godine dostavio sudu Izv</w:t>
      </w:r>
      <w:r>
        <w:rPr>
          <w:rFonts w:cs="Times New Roman" w:hAnsi="Times New Roman" w:ascii="Times New Roman"/>
          <w:sz w:val="24"/>
          <w:szCs w:val="24"/>
        </w:rPr>
        <w:t>ješće o tijeku stečajnog postupka i o stanju stečajne mase, te je u istom predložio da se stečajni postupak obustavi i zaključi u skladu s odredbom članka 203. Stečajnog zakona ("Narodne novine" broj 44/96-133/12 – dalje u tekstu SZ-a), jer stečajna masa nije dostatna ni za pokriće troškova stečajnog postupka.</w:t>
      </w:r>
    </w:p>
    <w:p w:rsidRDefault="00EF4EBC" w:rsidP="00EF4EBC" w:rsidR="00EF4EBC">
      <w:pPr>
        <w:pStyle w:val="Bezproreda"/>
        <w:jc w:val="both"/>
        <w:rPr>
          <w:rFonts w:cs="Times New Roman" w:hAnsi="Times New Roman" w:ascii="Times New Roman"/>
          <w:sz w:val="24"/>
          <w:szCs w:val="24"/>
        </w:rPr>
      </w:pPr>
    </w:p>
    <w:p w:rsidRDefault="00EF4EBC" w:rsidP="00EF4EBC" w:rsidR="00EF4EBC">
      <w:pPr>
        <w:pStyle w:val="Bezproreda"/>
        <w:jc w:val="both"/>
        <w:rPr>
          <w:rFonts w:cs="Times New Roman" w:hAnsi="Times New Roman" w:ascii="Times New Roman"/>
          <w:sz w:val="24"/>
          <w:szCs w:val="24"/>
        </w:rPr>
      </w:pPr>
      <w:r>
        <w:rPr>
          <w:rFonts w:cs="Times New Roman" w:hAnsi="Times New Roman" w:ascii="Times New Roman"/>
          <w:sz w:val="24"/>
          <w:szCs w:val="24"/>
        </w:rPr>
        <w:t>Slijedom navedenog, temeljem odredbe članka 38.a) SZ-a, a u svezi članka 203. SZ-a, trebalo je riješiti kao u izreci.</w:t>
      </w:r>
    </w:p>
    <w:p w:rsidRDefault="00EF4EBC" w:rsidP="00EF4EBC" w:rsidR="00EF4EBC">
      <w:pPr>
        <w:pStyle w:val="Bezproreda"/>
        <w:jc w:val="both"/>
        <w:rPr>
          <w:rFonts w:cs="Times New Roman" w:hAnsi="Times New Roman" w:ascii="Times New Roman"/>
          <w:sz w:val="24"/>
          <w:szCs w:val="24"/>
        </w:rPr>
      </w:pPr>
    </w:p>
    <w:p w:rsidRDefault="00EF4EBC" w:rsidP="00EF4EBC" w:rsidR="00EF4EBC">
      <w:pPr>
        <w:pStyle w:val="Bezproreda"/>
        <w:jc w:val="both"/>
        <w:rPr>
          <w:rFonts w:cs="Times New Roman" w:hAnsi="Times New Roman" w:ascii="Times New Roman"/>
          <w:sz w:val="24"/>
          <w:szCs w:val="24"/>
        </w:rPr>
      </w:pPr>
    </w:p>
    <w:p w:rsidRDefault="00EF4EBC" w:rsidP="00EF4EBC" w:rsidR="00EF4EBC">
      <w:pPr>
        <w:pStyle w:val="Bezproreda"/>
        <w:jc w:val="center"/>
        <w:rPr>
          <w:rFonts w:cs="Times New Roman" w:hAnsi="Times New Roman" w:ascii="Times New Roman"/>
          <w:sz w:val="24"/>
          <w:szCs w:val="24"/>
        </w:rPr>
      </w:pPr>
      <w:r>
        <w:rPr>
          <w:rFonts w:cs="Times New Roman" w:hAnsi="Times New Roman" w:ascii="Times New Roman"/>
          <w:sz w:val="24"/>
          <w:szCs w:val="24"/>
        </w:rPr>
        <w:t>U Šibeniku, 24. rujna 2015. godine</w:t>
      </w:r>
    </w:p>
    <w:p w:rsidRDefault="00EF4EBC" w:rsidP="00EF4EBC" w:rsidR="00EF4EBC">
      <w:pPr>
        <w:pStyle w:val="Bezproreda"/>
        <w:jc w:val="both"/>
        <w:rPr>
          <w:rFonts w:cs="Times New Roman" w:hAnsi="Times New Roman" w:ascii="Times New Roman"/>
          <w:sz w:val="24"/>
          <w:szCs w:val="24"/>
        </w:rPr>
      </w:pPr>
    </w:p>
    <w:p w:rsidRDefault="00EF4EBC" w:rsidP="00EF4EBC" w:rsidR="00EF4EBC">
      <w:pPr>
        <w:pStyle w:val="Bezproreda"/>
        <w:jc w:val="both"/>
        <w:rPr>
          <w:rFonts w:cs="Times New Roman" w:hAnsi="Times New Roman" w:ascii="Times New Roman"/>
          <w:sz w:val="24"/>
          <w:szCs w:val="24"/>
        </w:rPr>
      </w:pPr>
    </w:p>
    <w:p w:rsidRDefault="00EF4EBC" w:rsidP="00EF4EBC" w:rsidR="00EF4EB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STEČAJNI  SUDAC</w:t>
      </w:r>
    </w:p>
    <w:p w:rsidRDefault="00EF4EBC" w:rsidP="00EF4EBC" w:rsidR="00EF4EBC">
      <w:pPr>
        <w:pStyle w:val="Bezproreda"/>
        <w:jc w:val="both"/>
        <w:rPr>
          <w:rFonts w:cs="Times New Roman" w:hAnsi="Times New Roman" w:ascii="Times New Roman"/>
          <w:sz w:val="24"/>
          <w:szCs w:val="24"/>
        </w:rPr>
      </w:pPr>
    </w:p>
    <w:p w:rsidRDefault="00EF4EBC" w:rsidP="00EF4EBC" w:rsidR="00EF4EB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Joško Livaković</w:t>
      </w:r>
    </w:p>
    <w:p w:rsidRDefault="00EF4EBC" w:rsidP="00EF4EBC" w:rsidR="00EF4EBC">
      <w:pPr>
        <w:pStyle w:val="Bezproreda"/>
        <w:jc w:val="both"/>
        <w:rPr>
          <w:rFonts w:cs="Times New Roman" w:hAnsi="Times New Roman" w:ascii="Times New Roman"/>
          <w:sz w:val="24"/>
          <w:szCs w:val="24"/>
        </w:rPr>
      </w:pPr>
    </w:p>
    <w:p w:rsidRDefault="00EF4EBC" w:rsidP="00EF4EBC" w:rsidR="00EF4EBC">
      <w:pPr>
        <w:pStyle w:val="Bezproreda"/>
        <w:jc w:val="both"/>
        <w:rPr>
          <w:rFonts w:cs="Times New Roman" w:hAnsi="Times New Roman" w:ascii="Times New Roman"/>
          <w:sz w:val="24"/>
          <w:szCs w:val="24"/>
        </w:rPr>
      </w:pPr>
    </w:p>
    <w:p w:rsidRDefault="00EF4EBC" w:rsidP="00EF4EBC" w:rsidR="00EF4EBC">
      <w:pPr>
        <w:pStyle w:val="Bezproreda"/>
        <w:jc w:val="both"/>
        <w:rPr>
          <w:rFonts w:cs="Times New Roman" w:hAnsi="Times New Roman" w:ascii="Times New Roman"/>
          <w:sz w:val="24"/>
          <w:szCs w:val="24"/>
        </w:rPr>
      </w:pPr>
      <w:r>
        <w:rPr>
          <w:rFonts w:cs="Times New Roman" w:hAnsi="Times New Roman" w:ascii="Times New Roman"/>
          <w:sz w:val="24"/>
          <w:szCs w:val="24"/>
        </w:rPr>
        <w:t>POUKA O PRAVNOM LIJEKU:</w:t>
      </w:r>
    </w:p>
    <w:p w:rsidRDefault="00EF4EBC" w:rsidP="00EF4EBC" w:rsidR="00EF4EBC">
      <w:pPr>
        <w:pStyle w:val="Bezproreda"/>
        <w:jc w:val="both"/>
        <w:rPr>
          <w:rFonts w:cs="Times New Roman" w:hAnsi="Times New Roman" w:ascii="Times New Roman"/>
          <w:sz w:val="24"/>
          <w:szCs w:val="24"/>
        </w:rPr>
      </w:pPr>
    </w:p>
    <w:p w:rsidRDefault="00EF4EBC" w:rsidP="00EF4EBC" w:rsidR="00EF4EBC">
      <w:pPr>
        <w:pStyle w:val="Bezproreda"/>
        <w:jc w:val="both"/>
        <w:rPr>
          <w:rFonts w:cs="Times New Roman" w:hAnsi="Times New Roman" w:ascii="Times New Roman"/>
          <w:sz w:val="24"/>
          <w:szCs w:val="24"/>
        </w:rPr>
      </w:pPr>
      <w:r>
        <w:rPr>
          <w:rFonts w:cs="Times New Roman" w:hAnsi="Times New Roman" w:ascii="Times New Roman"/>
          <w:sz w:val="24"/>
          <w:szCs w:val="24"/>
        </w:rPr>
        <w:t>Protiv rješenja može se podnijeti žalba Visokom trgovačkom sudu Republike Hrvatske u Zagrebu u roku od 8 (osam) dana pismeno u 3 (tri) primjerka putem ovog suda.</w:t>
      </w:r>
    </w:p>
    <w:p w:rsidRDefault="00EF4EBC" w:rsidP="00EF4EBC" w:rsidR="00EF4EBC">
      <w:pPr>
        <w:pStyle w:val="Bezproreda"/>
        <w:jc w:val="both"/>
        <w:rPr>
          <w:rFonts w:cs="Times New Roman" w:hAnsi="Times New Roman" w:ascii="Times New Roman"/>
          <w:sz w:val="24"/>
          <w:szCs w:val="24"/>
        </w:rPr>
      </w:pPr>
    </w:p>
    <w:p w:rsidRDefault="00EF4EBC" w:rsidP="00EF4EBC" w:rsidR="00EF4EBC">
      <w:pPr>
        <w:pStyle w:val="Bezproreda"/>
        <w:jc w:val="both"/>
        <w:rPr>
          <w:rFonts w:cs="Times New Roman" w:hAnsi="Times New Roman" w:ascii="Times New Roman"/>
          <w:sz w:val="24"/>
          <w:szCs w:val="24"/>
        </w:rPr>
      </w:pPr>
      <w:r>
        <w:rPr>
          <w:rFonts w:cs="Times New Roman" w:hAnsi="Times New Roman" w:ascii="Times New Roman"/>
          <w:sz w:val="24"/>
          <w:szCs w:val="24"/>
        </w:rPr>
        <w:t>DN-a:</w:t>
      </w:r>
    </w:p>
    <w:p w:rsidRDefault="00EF4EBC" w:rsidP="00EF4EBC" w:rsidR="00EF4EBC">
      <w:pPr>
        <w:pStyle w:val="Bezproreda"/>
        <w:jc w:val="both"/>
        <w:rPr>
          <w:rFonts w:cs="Times New Roman" w:hAnsi="Times New Roman" w:ascii="Times New Roman"/>
          <w:sz w:val="24"/>
          <w:szCs w:val="24"/>
        </w:rPr>
      </w:pPr>
    </w:p>
    <w:p w:rsidRDefault="00EF4EBC" w:rsidP="00EF4EBC" w:rsidR="00EF4EBC">
      <w:pPr>
        <w:pStyle w:val="Bezproreda"/>
        <w:jc w:val="both"/>
        <w:rPr>
          <w:rFonts w:cs="Times New Roman" w:hAnsi="Times New Roman" w:ascii="Times New Roman"/>
          <w:sz w:val="24"/>
          <w:szCs w:val="24"/>
        </w:rPr>
      </w:pPr>
      <w:r>
        <w:rPr>
          <w:rFonts w:cs="Times New Roman" w:hAnsi="Times New Roman" w:ascii="Times New Roman"/>
          <w:sz w:val="24"/>
          <w:szCs w:val="24"/>
        </w:rPr>
        <w:t>-Stečajni upravitelj mr.sc. Draško Lambaša, dipl.iur. iz Šibenika, Drniških žrtava 10</w:t>
      </w:r>
    </w:p>
    <w:p w:rsidRDefault="00EF4EBC" w:rsidP="00EF4EBC" w:rsidR="00EF4EBC">
      <w:pPr>
        <w:pStyle w:val="Bezproreda"/>
        <w:jc w:val="both"/>
        <w:rPr>
          <w:rFonts w:cs="Times New Roman" w:hAnsi="Times New Roman" w:ascii="Times New Roman"/>
          <w:sz w:val="24"/>
          <w:szCs w:val="24"/>
        </w:rPr>
      </w:pPr>
      <w:r>
        <w:rPr>
          <w:rFonts w:cs="Times New Roman" w:hAnsi="Times New Roman" w:ascii="Times New Roman"/>
          <w:sz w:val="24"/>
          <w:szCs w:val="24"/>
        </w:rPr>
        <w:t>-Posebna stečajna e-oglasna ploča Trgovačkog suda u Zadru, Stalne službe u Šibeniku</w:t>
      </w:r>
    </w:p>
    <w:p w:rsidRDefault="00EF4EBC" w:rsidP="00EF4EBC" w:rsidR="00EF4EB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-"Narodne novine" – u oglasu </w:t>
      </w:r>
    </w:p>
    <w:p w:rsidRDefault="00EF4EBC" w:rsidP="00EF4EBC" w:rsidR="00EF4EB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-Pisarnici suda uz presliku Izviješća stečajnog upravitelja od dana </w:t>
      </w:r>
      <w:r w:rsidR="00475D37">
        <w:rPr>
          <w:rFonts w:cs="Times New Roman" w:hAnsi="Times New Roman" w:ascii="Times New Roman"/>
          <w:sz w:val="24"/>
          <w:szCs w:val="24"/>
        </w:rPr>
        <w:t>16. rujna</w:t>
      </w:r>
      <w:r>
        <w:rPr>
          <w:rFonts w:cs="Times New Roman" w:hAnsi="Times New Roman" w:ascii="Times New Roman"/>
          <w:sz w:val="24"/>
          <w:szCs w:val="24"/>
        </w:rPr>
        <w:t xml:space="preserve"> 2015. godine radi stavljanja na uvid s danom </w:t>
      </w:r>
      <w:r w:rsidR="00475D37">
        <w:rPr>
          <w:rFonts w:cs="Times New Roman" w:hAnsi="Times New Roman" w:ascii="Times New Roman"/>
          <w:sz w:val="24"/>
          <w:szCs w:val="24"/>
        </w:rPr>
        <w:t>24. rujna</w:t>
      </w:r>
      <w:r>
        <w:rPr>
          <w:rFonts w:cs="Times New Roman" w:hAnsi="Times New Roman" w:ascii="Times New Roman"/>
          <w:sz w:val="24"/>
          <w:szCs w:val="24"/>
        </w:rPr>
        <w:t xml:space="preserve"> 2015.</w:t>
      </w:r>
    </w:p>
    <w:p w:rsidRDefault="00EF4EBC" w:rsidP="00EF4EBC" w:rsidR="00EF4EBC"/>
    <w:p w:rsidRDefault="00EF4EBC" w:rsidP="00EF4EBC" w:rsidR="00EF4EBC"/>
    <w:p w:rsidRDefault="00EF4EBC" w:rsidP="00EF4EBC" w:rsidR="00EF4EBC">
      <w:pPr>
        <w:pStyle w:val="Bezproreda"/>
        <w:jc w:val="both"/>
        <w:rPr>
          <w:rFonts w:cs="Times New Roman" w:hAnsi="Times New Roman" w:ascii="Times New Roman"/>
          <w:sz w:val="24"/>
          <w:szCs w:val="24"/>
        </w:rPr>
      </w:pPr>
    </w:p>
    <w:p w:rsidRDefault="00B24E55" w:rsidP="00EF4EBC" w:rsidR="00B24E55" w:rsidRPr="00EF4EBC">
      <w:pPr>
        <w:pStyle w:val="Bezproreda"/>
        <w:jc w:val="both"/>
        <w:rPr>
          <w:rFonts w:cs="Times New Roman" w:hAnsi="Times New Roman" w:ascii="Times New Roman"/>
          <w:sz w:val="24"/>
          <w:szCs w:val="24"/>
        </w:rPr>
      </w:pPr>
    </w:p>
    <w:sectPr w:rsidR="00B24E55" w:rsidRPr="00EF4EB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4EBC"/>
    <w:rsid w:val="00475D37"/>
    <w:rsid w:val="00B24E55"/>
    <w:rsid w:val="00DB5282"/>
    <w:rsid w:val="00EF4E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F4EBC"/>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EF4EBC"/>
    <w:pPr>
      <w:spacing w:lineRule="auto" w:line="240" w:after="0"/>
    </w:pPr>
  </w:style>
  <w:style w:styleId="Tekstbalonia" w:type="paragraph">
    <w:name w:val="Balloon Text"/>
    <w:basedOn w:val="Normal"/>
    <w:link w:val="TekstbaloniaChar"/>
    <w:uiPriority w:val="99"/>
    <w:semiHidden/>
    <w:unhideWhenUsed/>
    <w:rsid w:val="00475D37"/>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75D37"/>
    <w:rPr>
      <w:rFonts w:cs="Tahoma" w:hAnsi="Tahoma" w:ascii="Tahoma"/>
      <w:sz w:val="16"/>
      <w:szCs w:val="16"/>
    </w:rPr>
  </w:style>
  <w:style w:styleId="Tekstrezerviranogmjesta" w:type="character">
    <w:name w:val="Placeholder Text"/>
    <w:basedOn w:val="Zadanifontodlomka"/>
    <w:uiPriority w:val="99"/>
    <w:semiHidden/>
    <w:rsid w:val="00DB5282"/>
    <w:rPr>
      <w:color w:val="808080"/>
      <w:bdr w:space="0" w:sz="0" w:color="auto" w:val="none"/>
      <w:shd w:fill="auto" w:color="auto" w:val="clear"/>
    </w:rPr>
  </w:style>
  <w:style w:customStyle="true" w:styleId="eSPISCCParagraphDefaultFont" w:type="character">
    <w:name w:val="eSPIS_CC_Paragraph Default Font"/>
    <w:basedOn w:val="Zadanifontodlomka"/>
    <w:rsid w:val="00DB5282"/>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DB5282"/>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B5282"/>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B5282"/>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F4EBC"/>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EF4EBC"/>
    <w:pPr>
      <w:spacing w:after="0" w:line="240" w:lineRule="auto"/>
    </w:pPr>
  </w:style>
  <w:style w:styleId="Tekstbalonia" w:type="paragraph">
    <w:name w:val="Balloon Text"/>
    <w:basedOn w:val="Normal"/>
    <w:link w:val="TekstbaloniaChar"/>
    <w:uiPriority w:val="99"/>
    <w:semiHidden/>
    <w:unhideWhenUsed/>
    <w:rsid w:val="00475D37"/>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75D37"/>
    <w:rPr>
      <w:rFonts w:ascii="Tahoma" w:cs="Tahoma" w:hAnsi="Tahoma"/>
      <w:sz w:val="16"/>
      <w:szCs w:val="16"/>
    </w:rPr>
  </w:style>
  <w:style w:styleId="Tekstrezerviranogmjesta" w:type="character">
    <w:name w:val="Placeholder Text"/>
    <w:basedOn w:val="Zadanifontodlomka"/>
    <w:uiPriority w:val="99"/>
    <w:semiHidden/>
    <w:rsid w:val="00DB5282"/>
    <w:rPr>
      <w:color w:val="808080"/>
      <w:bdr w:color="auto" w:space="0" w:sz="0" w:val="none"/>
      <w:shd w:color="auto" w:fill="auto" w:val="clear"/>
    </w:rPr>
  </w:style>
  <w:style w:customStyle="1" w:styleId="eSPISCCParagraphDefaultFont" w:type="character">
    <w:name w:val="eSPIS_CC_Paragraph Default Font"/>
    <w:basedOn w:val="Zadanifontodlomka"/>
    <w:rsid w:val="00DB5282"/>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DB5282"/>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B5282"/>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B5282"/>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956416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rujna 2015.</izvorni_sadrzaj>
    <derivirana_varijabla naziv="DomainObject.DatumDonosenjaOdluke_1">24.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Joško</izvorni_sadrzaj>
    <derivirana_varijabla naziv="DomainObject.DonositeljOdluke.Ime_1">Joško</derivirana_varijabla>
  </DomainObject.DonositeljOdluke.Ime>
  <DomainObject.DonositeljOdluke.Prezime>
    <izvorni_sadrzaj>Livaković</izvorni_sadrzaj>
    <derivirana_varijabla naziv="DomainObject.DonositeljOdluke.Prezime_1">Livaković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izvorni_sadrzaj>
    <derivirana_varijabla naziv="DomainObject.Predmet.Broj_1">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2011.</izvorni_sadrzaj>
    <derivirana_varijabla naziv="DomainObject.Predmet.DatumOsnivanja_1">1.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spis ima 7. svezaka</izvorni_sadrzaj>
    <derivirana_varijabla naziv="DomainObject.Predmet.Opis_1">- spis ima 7. svezaka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St-20/2011</izvorni_sadrzaj>
    <derivirana_varijabla naziv="DomainObject.Predmet.OznakaBroj_1">St-20/2011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SLOBODNA PLOVIDBA d.d. - u stečaju</izvorni_sadrzaj>
    <derivirana_varijabla naziv="DomainObject.Predmet.ProtustrankaFormated_1">  SLOBODNA PLOVIDBA d.d. - u stečaju</derivirana_varijabla>
  </DomainObject.Predmet.ProtustrankaFormated>
  <DomainObject.Predmet.ProtustrankaFormatedOIB>
    <izvorni_sadrzaj>  SLOBODNA PLOVIDBA d.d. - u stečaju, OIB 38793420300</izvorni_sadrzaj>
    <derivirana_varijabla naziv="DomainObject.Predmet.ProtustrankaFormatedOIB_1">  SLOBODNA PLOVIDBA d.d. - u stečaju, OIB 38793420300</derivirana_varijabla>
  </DomainObject.Predmet.ProtustrankaFormatedOIB>
  <DomainObject.Predmet.ProtustrankaFormatedWithAdress>
    <izvorni_sadrzaj> SLOBODNA PLOVIDBA d.d. - u stečaju, Draga 2, Šibenik</izvorni_sadrzaj>
    <derivirana_varijabla naziv="DomainObject.Predmet.ProtustrankaFormatedWithAdress_1"> SLOBODNA PLOVIDBA d.d. - u stečaju, Draga 2, Šibenik</derivirana_varijabla>
  </DomainObject.Predmet.ProtustrankaFormatedWithAdress>
  <DomainObject.Predmet.ProtustrankaFormatedWithAdressOIB>
    <izvorni_sadrzaj> SLOBODNA PLOVIDBA d.d. - u stečaju, OIB 38793420300, Draga 2, Šibenik</izvorni_sadrzaj>
    <derivirana_varijabla naziv="DomainObject.Predmet.ProtustrankaFormatedWithAdressOIB_1"> SLOBODNA PLOVIDBA d.d. - u stečaju, OIB 38793420300, Draga 2, Šibenik</derivirana_varijabla>
  </DomainObject.Predmet.ProtustrankaFormatedWithAdressOIB>
  <DomainObject.Predmet.ProtustrankaWithAdress>
    <izvorni_sadrzaj>SLOBODNA PLOVIDBA d.d. - u stečaju Draga 2, Šibenik</izvorni_sadrzaj>
    <derivirana_varijabla naziv="DomainObject.Predmet.ProtustrankaWithAdress_1">SLOBODNA PLOVIDBA d.d. - u stečaju Draga 2, Šibenik</derivirana_varijabla>
  </DomainObject.Predmet.ProtustrankaWithAdress>
  <DomainObject.Predmet.ProtustrankaWithAdressOIB>
    <izvorni_sadrzaj>SLOBODNA PLOVIDBA d.d. - u stečaju, OIB 38793420300, Draga 2, Šibenik</izvorni_sadrzaj>
    <derivirana_varijabla naziv="DomainObject.Predmet.ProtustrankaWithAdressOIB_1">SLOBODNA PLOVIDBA d.d. - u stečaju, OIB 38793420300, Draga 2, Šibenik</derivirana_varijabla>
  </DomainObject.Predmet.ProtustrankaWithAdressOIB>
  <DomainObject.Predmet.ProtustrankaNazivFormated>
    <izvorni_sadrzaj>SLOBODNA PLOVIDBA d.d. - u stečaju</izvorni_sadrzaj>
    <derivirana_varijabla naziv="DomainObject.Predmet.ProtustrankaNazivFormated_1">SLOBODNA PLOVIDBA d.d. - u stečaju</derivirana_varijabla>
  </DomainObject.Predmet.ProtustrankaNazivFormated>
  <DomainObject.Predmet.ProtustrankaNazivFormatedOIB>
    <izvorni_sadrzaj>SLOBODNA PLOVIDBA d.d. - u stečaju, OIB 38793420300</izvorni_sadrzaj>
    <derivirana_varijabla naziv="DomainObject.Predmet.ProtustrankaNazivFormatedOIB_1">SLOBODNA PLOVIDBA d.d. - u stečaju, OIB 38793420300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izvorni_sadrzaj>
    <derivirana_varijabla naziv="DomainObject.Predmet.Referada.Naziv_1">Referada 7 </derivirana_varijabla>
  </DomainObject.Predmet.Referada.Naziv>
  <DomainObject.Predmet.Referada.Oznaka>
    <izvorni_sadrzaj>7 </izvorni_sadrzaj>
    <derivirana_varijabla naziv="DomainObject.Predmet.Referada.Oznaka_1">7 </derivirana_varijabla>
  </DomainObject.Predmet.Referada.Oznaka>
  <DomainObject.Predmet.Referada.Prostorija.Naziv>
    <izvorni_sadrzaj>soba 212</izvorni_sadrzaj>
    <derivirana_varijabla naziv="DomainObject.Predmet.Referada.Prostorija.Naziv_1">soba 212</derivirana_varijabla>
  </DomainObject.Predmet.Referada.Prostorija.Naziv>
  <DomainObject.Predmet.Referada.Prostorija.Oznaka>
    <izvorni_sadrzaj>soba 212</izvorni_sadrzaj>
    <derivirana_varijabla naziv="DomainObject.Predmet.Referada.Prostorija.Oznaka_1">soba 212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Joško Livaković</izvorni_sadrzaj>
    <derivirana_varijabla naziv="DomainObject.Predmet.Referada.Sudac_1">Joško Livaković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NATALIJA BJELINSKI zastupanog po punomoćniku MARIN MRKLIĆ; JADRANKA LOKAS zastupanog po punomoćniku MARIN MRKLIĆ; ZLATKA FRIGANOVIĆ zastupanog po punomoćniku MARIN MRKLIĆ; SONJA KUSTIĆ zastupanog po punomoćniku MARIN MRKLIĆ; OGNJEN ŠIŽGORIĆ zastupanog po punomoćniku MARIN MRKLIĆ; HRVOJE BEGO zastupanog po punomoćniku MARIN MRKLIĆ; VESNA ČOSIĆ zastupanog po punomoćniku MARIN MRKLIĆ; ŽIVANA POLIĆ zastupanog po punomoćniku MARIN MRKLIĆ; OJDANA MILJAS zastupanog po punomoćniku MARIN MRKLIĆ; ELENA LABOR zastupanog po punomoćniku MARIN MRKLIĆ; ROBERT BADŽIM zastupanog po punomoćniku MARIN MRKLIĆ; NEVENKA SLAVICA zastupanog po punomoćniku MARIN MRKLIĆ; MARINA GATARA zastupanog po punomoćniku MARIN MRKLIĆ; SINDIKAT POMORACA HRVATSKE zastupanog po punomoćniku MARIN MRKLIĆ; MILKO KRONJA zastupanog po punomoćniku MARIN MRKLIĆ; MIRJANA VATAVUK zastupanog po punomoćniku MARIN MRKLIĆ; ANTE VATAVUK zastupanog po punomoćniku MARIN MRKLIĆ; FRANO PLEJIĆ zastupanog po punomoćniku MARIN MRKLIĆ; ANĐELKO KURSAR zastupanog po punomoćniku MARIN MRKLIĆ</izvorni_sadrzaj>
    <derivirana_varijabla naziv="DomainObject.Predmet.StrankaFormated_1">  NATALIJA BJELINSKI zastupanog po punomoćniku MARIN MRKLIĆ; JADRANKA LOKAS zastupanog po punomoćniku MARIN MRKLIĆ; ZLATKA FRIGANOVIĆ zastupanog po punomoćniku MARIN MRKLIĆ; SONJA KUSTIĆ zastupanog po punomoćniku MARIN MRKLIĆ; OGNJEN ŠIŽGORIĆ zastupanog po punomoćniku MARIN MRKLIĆ; HRVOJE BEGO zastupanog po punomoćniku MARIN MRKLIĆ; VESNA ČOSIĆ zastupanog po punomoćniku MARIN MRKLIĆ; ŽIVANA POLIĆ zastupanog po punomoćniku MARIN MRKLIĆ; OJDANA MILJAS zastupanog po punomoćniku MARIN MRKLIĆ; ELENA LABOR zastupanog po punomoćniku MARIN MRKLIĆ; ROBERT BADŽIM zastupanog po punomoćniku MARIN MRKLIĆ; NEVENKA SLAVICA zastupanog po punomoćniku MARIN MRKLIĆ; MARINA GATARA zastupanog po punomoćniku MARIN MRKLIĆ; SINDIKAT POMORACA HRVATSKE zastupanog po punomoćniku MARIN MRKLIĆ; MILKO KRONJA zastupanog po punomoćniku MARIN MRKLIĆ; MIRJANA VATAVUK zastupanog po punomoćniku MARIN MRKLIĆ; ANTE VATAVUK zastupanog po punomoćniku MARIN MRKLIĆ; FRANO PLEJIĆ zastupanog po punomoćniku MARIN MRKLIĆ; ANĐELKO KURSAR zastupanog po punomoćniku MARIN MRKLIĆ</derivirana_varijabla>
  </DomainObject.Predmet.StrankaFormated>
  <DomainObject.Predmet.StrankaFormatedOIB>
    <izvorni_sadrzaj>  NATALIJA BJELINSKI zastupanog po punomoćniku MARIN MRKLIĆ; JADRANKA LOKAS zastupanog po punomoćniku MARIN MRKLIĆ; ZLATKA FRIGANOVIĆ zastupanog po punomoćniku MARIN MRKLIĆ; SONJA KUSTIĆ zastupanog po punomoćniku MARIN MRKLIĆ; OGNJEN ŠIŽGORIĆ zastupanog po punomoćniku MARIN MRKLIĆ; HRVOJE BEGO zastupanog po punomoćniku MARIN MRKLIĆ; VESNA ČOSIĆ zastupanog po punomoćniku MARIN MRKLIĆ; ŽIVANA POLIĆ zastupanog po punomoćniku MARIN MRKLIĆ; OJDANA MILJAS zastupanog po punomoćniku MARIN MRKLIĆ; ELENA LABOR zastupanog po punomoćniku MARIN MRKLIĆ; ROBERT BADŽIM zastupanog po punomoćniku MARIN MRKLIĆ; NEVENKA SLAVICA zastupanog po punomoćniku MARIN MRKLIĆ; MARINA GATARA zastupanog po punomoćniku MARIN MRKLIĆ; SINDIKAT POMORACA HRVATSKE, OIB 68681199202 zastupanog po punomoćniku MARIN MRKLIĆ; MILKO KRONJA zastupanog po punomoćniku MARIN MRKLIĆ; MIRJANA VATAVUK zastupanog po punomoćniku MARIN MRKLIĆ; ANTE VATAVUK zastupanog po punomoćniku MARIN MRKLIĆ; FRANO PLEJIĆ zastupanog po punomoćniku MARIN MRKLIĆ; ANĐELKO KURSAR zastupanog po punomoćniku MARIN MRKLIĆ</izvorni_sadrzaj>
    <derivirana_varijabla naziv="DomainObject.Predmet.StrankaFormatedOIB_1">  NATALIJA BJELINSKI zastupanog po punomoćniku MARIN MRKLIĆ; JADRANKA LOKAS zastupanog po punomoćniku MARIN MRKLIĆ; ZLATKA FRIGANOVIĆ zastupanog po punomoćniku MARIN MRKLIĆ; SONJA KUSTIĆ zastupanog po punomoćniku MARIN MRKLIĆ; OGNJEN ŠIŽGORIĆ zastupanog po punomoćniku MARIN MRKLIĆ; HRVOJE BEGO zastupanog po punomoćniku MARIN MRKLIĆ; VESNA ČOSIĆ zastupanog po punomoćniku MARIN MRKLIĆ; ŽIVANA POLIĆ zastupanog po punomoćniku MARIN MRKLIĆ; OJDANA MILJAS zastupanog po punomoćniku MARIN MRKLIĆ; ELENA LABOR zastupanog po punomoćniku MARIN MRKLIĆ; ROBERT BADŽIM zastupanog po punomoćniku MARIN MRKLIĆ; NEVENKA SLAVICA zastupanog po punomoćniku MARIN MRKLIĆ; MARINA GATARA zastupanog po punomoćniku MARIN MRKLIĆ; SINDIKAT POMORACA HRVATSKE, OIB 68681199202 zastupanog po punomoćniku MARIN MRKLIĆ; MILKO KRONJA zastupanog po punomoćniku MARIN MRKLIĆ; MIRJANA VATAVUK zastupanog po punomoćniku MARIN MRKLIĆ; ANTE VATAVUK zastupanog po punomoćniku MARIN MRKLIĆ; FRANO PLEJIĆ zastupanog po punomoćniku MARIN MRKLIĆ; ANĐELKO KURSAR zastupanog po punomoćniku MARIN MRKLIĆ</derivirana_varijabla>
  </DomainObject.Predmet.StrankaFormatedOIB>
  <DomainObject.Predmet.StrankaFormatedWithAdress>
    <izvorni_sadrzaj> NATALIJA BJELINSKI, SARAJEVSKA I, 22000 Šibenik zastupanog po punomoćniku MARIN MRKLIĆ; JADRANKA LOKAS, PUT KROZ METERIZE 24, 22000 Šibenik zastupanog po punomoćniku MARIN MRKLIĆ; ZLATKA FRIGANOVIĆ, BUTA H.BILINIĆA 8, 22000 Šibenik zastupanog po punomoćniku MARIN MRKLIĆ; SONJA KUSTIĆ, PETRA PRERADOVIĆA 30, 22000 Šibenik zastupanog po punomoćniku MARIN MRKLIĆ; OGNJEN ŠIŽGORIĆ, BANA I.MAŽURANIĆA 52, 22000 Šibenik zastupanog po punomoćniku MARIN MRKLIĆ; HRVOJE BEGO, MATIJE GUPCA 40, 22000 Šibenik zastupanog po punomoćniku MARIN MRKLIĆ; VESNA ČOSIĆ, V.LISINSKOG 5, 22 000 Šibenik zastupanog po punomoćniku MARIN MRKLIĆ; ŽIVANA POLIĆ, BEŽE PERIČIĆA 30, 22000 Šibenik zastupanog po punomoćniku MARIN MRKLIĆ; OJDANA MILJAS, STUBE A. MEDULIĆA 2, 22000 Šibenik zastupanog po punomoćniku MARIN MRKLIĆ; ELENA LABOR, MARIBORSKA 49, 22000 Šibenik zastupanog po punomoćniku MARIN MRKLIĆ; ROBERT BADŽIM, FEROVA GLAVICA I 35, 22000 Šibenik zastupanog po punomoćniku MARIN MRKLIĆ; NEVENKA SLAVICA, PUT GROBLJA 13, 22000 Šibenik zastupanog po punomoćniku MARIN MRKLIĆ; MARINA GATARA, NOVO NASELJE 40, 22000 Šibenik zastupanog po punomoćniku MARIN MRKLIĆ; SINDIKAT POMORACA HRVATSKE, MARMONTOVA 1, 21 000 Split zastupanog po punomoćniku MARIN MRKLIĆ; MILKO KRONJA, BANA JELAČIĆA 6b, 22000 Šibenik zastupanog po punomoćniku MARIN MRKLIĆ; MIRJANA VATAVUK, Blajburških žrtava 7, 22000 Šibenik zastupanog po punomoćniku MARIN MRKLIĆ; ANTE VATAVUK, Blajburškihh žrtava 7, 22000 Šibenik zastupanog po punomoćniku MARIN MRKLIĆ; FRANO PLEJIĆ, 8. DALMATINSKE UDARNE BRIGADE 36, 22000 Šibenik zastupanog po punomoćniku MARIN MRKLIĆ; ANĐELKO KURSAR, NJEGOŠEV TRG 2, 22000 Šibenik zastupanog po punomoćniku MARIN MRKLIĆ</izvorni_sadrzaj>
    <derivirana_varijabla naziv="DomainObject.Predmet.StrankaFormatedWithAdress_1"> NATALIJA BJELINSKI, SARAJEVSKA I, 22000 Šibenik zastupanog po punomoćniku MARIN MRKLIĆ; JADRANKA LOKAS, PUT KROZ METERIZE 24, 22000 Šibenik zastupanog po punomoćniku MARIN MRKLIĆ; ZLATKA FRIGANOVIĆ, BUTA H.BILINIĆA 8, 22000 Šibenik zastupanog po punomoćniku MARIN MRKLIĆ; SONJA KUSTIĆ, PETRA PRERADOVIĆA 30, 22000 Šibenik zastupanog po punomoćniku MARIN MRKLIĆ; OGNJEN ŠIŽGORIĆ, BANA I.MAŽURANIĆA 52, 22000 Šibenik zastupanog po punomoćniku MARIN MRKLIĆ; HRVOJE BEGO, MATIJE GUPCA 40, 22000 Šibenik zastupanog po punomoćniku MARIN MRKLIĆ; VESNA ČOSIĆ, V.LISINSKOG 5, 22 000 Šibenik zastupanog po punomoćniku MARIN MRKLIĆ; ŽIVANA POLIĆ, BEŽE PERIČIĆA 30, 22000 Šibenik zastupanog po punomoćniku MARIN MRKLIĆ; OJDANA MILJAS, STUBE A. MEDULIĆA 2, 22000 Šibenik zastupanog po punomoćniku MARIN MRKLIĆ; ELENA LABOR, MARIBORSKA 49, 22000 Šibenik zastupanog po punomoćniku MARIN MRKLIĆ; ROBERT BADŽIM, FEROVA GLAVICA I 35, 22000 Šibenik zastupanog po punomoćniku MARIN MRKLIĆ; NEVENKA SLAVICA, PUT GROBLJA 13, 22000 Šibenik zastupanog po punomoćniku MARIN MRKLIĆ; MARINA GATARA, NOVO NASELJE 40, 22000 Šibenik zastupanog po punomoćniku MARIN MRKLIĆ; SINDIKAT POMORACA HRVATSKE, MARMONTOVA 1, 21 000 Split zastupanog po punomoćniku MARIN MRKLIĆ; MILKO KRONJA, BANA JELAČIĆA 6b, 22000 Šibenik zastupanog po punomoćniku MARIN MRKLIĆ; MIRJANA VATAVUK, Blajburških žrtava 7, 22000 Šibenik zastupanog po punomoćniku MARIN MRKLIĆ; ANTE VATAVUK, Blajburškihh žrtava 7, 22000 Šibenik zastupanog po punomoćniku MARIN MRKLIĆ; FRANO PLEJIĆ, 8. DALMATINSKE UDARNE BRIGADE 36, 22000 Šibenik zastupanog po punomoćniku MARIN MRKLIĆ; ANĐELKO KURSAR, NJEGOŠEV TRG 2, 22000 Šibenik zastupanog po punomoćniku MARIN MRKLIĆ</derivirana_varijabla>
  </DomainObject.Predmet.StrankaFormatedWithAdress>
  <DomainObject.Predmet.StrankaFormatedWithAdressOIB>
    <izvorni_sadrzaj> NATALIJA BJELINSKI, SARAJEVSKA I, 22000 Šibenik zastupanog po punomoćniku MARIN MRKLIĆ; JADRANKA LOKAS, PUT KROZ METERIZE 24, 22000 Šibenik zastupanog po punomoćniku MARIN MRKLIĆ; ZLATKA FRIGANOVIĆ, BUTA H.BILINIĆA 8, 22000 Šibenik zastupanog po punomoćniku MARIN MRKLIĆ; SONJA KUSTIĆ, PETRA PRERADOVIĆA 30, 22000 Šibenik zastupanog po punomoćniku MARIN MRKLIĆ; OGNJEN ŠIŽGORIĆ, BANA I.MAŽURANIĆA 52, 22000 Šibenik zastupanog po punomoćniku MARIN MRKLIĆ; HRVOJE BEGO, MATIJE GUPCA 40, 22000 Šibenik zastupanog po punomoćniku MARIN MRKLIĆ; VESNA ČOSIĆ, V.LISINSKOG 5, 22 000 Šibenik zastupanog po punomoćniku MARIN MRKLIĆ; ŽIVANA POLIĆ, BEŽE PERIČIĆA 30, 22000 Šibenik zastupanog po punomoćniku MARIN MRKLIĆ; OJDANA MILJAS, STUBE A. MEDULIĆA 2, 22000 Šibenik zastupanog po punomoćniku MARIN MRKLIĆ; ELENA LABOR, MARIBORSKA 49, 22000 Šibenik zastupanog po punomoćniku MARIN MRKLIĆ; ROBERT BADŽIM, FEROVA GLAVICA I 35, 22000 Šibenik zastupanog po punomoćniku MARIN MRKLIĆ; NEVENKA SLAVICA, PUT GROBLJA 13, 22000 Šibenik zastupanog po punomoćniku MARIN MRKLIĆ; MARINA GATARA, NOVO NASELJE 40, 22000 Šibenik zastupanog po punomoćniku MARIN MRKLIĆ; SINDIKAT POMORACA HRVATSKE, OIB 68681199202, MARMONTOVA 1, 21 000 Split zastupanog po punomoćniku MARIN MRKLIĆ; MILKO KRONJA, BANA JELAČIĆA 6b, 22000 Šibenik zastupanog po punomoćniku MARIN MRKLIĆ; MIRJANA VATAVUK, Blajburških žrtava 7, 22000 Šibenik zastupanog po punomoćniku MARIN MRKLIĆ; ANTE VATAVUK, Blajburškihh žrtava 7, 22000 Šibenik zastupanog po punomoćniku MARIN MRKLIĆ; FRANO PLEJIĆ, 8. DALMATINSKE UDARNE BRIGADE 36, 22000 Šibenik zastupanog po punomoćniku MARIN MRKLIĆ; ANĐELKO KURSAR, NJEGOŠEV TRG 2, 22000 Šibenik zastupanog po punomoćniku MARIN MRKLIĆ</izvorni_sadrzaj>
    <derivirana_varijabla naziv="DomainObject.Predmet.StrankaFormatedWithAdressOIB_1"> NATALIJA BJELINSKI, SARAJEVSKA I, 22000 Šibenik zastupanog po punomoćniku MARIN MRKLIĆ; JADRANKA LOKAS, PUT KROZ METERIZE 24, 22000 Šibenik zastupanog po punomoćniku MARIN MRKLIĆ; ZLATKA FRIGANOVIĆ, BUTA H.BILINIĆA 8, 22000 Šibenik zastupanog po punomoćniku MARIN MRKLIĆ; SONJA KUSTIĆ, PETRA PRERADOVIĆA 30, 22000 Šibenik zastupanog po punomoćniku MARIN MRKLIĆ; OGNJEN ŠIŽGORIĆ, BANA I.MAŽURANIĆA 52, 22000 Šibenik zastupanog po punomoćniku MARIN MRKLIĆ; HRVOJE BEGO, MATIJE GUPCA 40, 22000 Šibenik zastupanog po punomoćniku MARIN MRKLIĆ; VESNA ČOSIĆ, V.LISINSKOG 5, 22 000 Šibenik zastupanog po punomoćniku MARIN MRKLIĆ; ŽIVANA POLIĆ, BEŽE PERIČIĆA 30, 22000 Šibenik zastupanog po punomoćniku MARIN MRKLIĆ; OJDANA MILJAS, STUBE A. MEDULIĆA 2, 22000 Šibenik zastupanog po punomoćniku MARIN MRKLIĆ; ELENA LABOR, MARIBORSKA 49, 22000 Šibenik zastupanog po punomoćniku MARIN MRKLIĆ; ROBERT BADŽIM, FEROVA GLAVICA I 35, 22000 Šibenik zastupanog po punomoćniku MARIN MRKLIĆ; NEVENKA SLAVICA, PUT GROBLJA 13, 22000 Šibenik zastupanog po punomoćniku MARIN MRKLIĆ; MARINA GATARA, NOVO NASELJE 40, 22000 Šibenik zastupanog po punomoćniku MARIN MRKLIĆ; SINDIKAT POMORACA HRVATSKE, OIB 68681199202, MARMONTOVA 1, 21 000 Split zastupanog po punomoćniku MARIN MRKLIĆ; MILKO KRONJA, BANA JELAČIĆA 6b, 22000 Šibenik zastupanog po punomoćniku MARIN MRKLIĆ; MIRJANA VATAVUK, Blajburških žrtava 7, 22000 Šibenik zastupanog po punomoćniku MARIN MRKLIĆ; ANTE VATAVUK, Blajburškihh žrtava 7, 22000 Šibenik zastupanog po punomoćniku MARIN MRKLIĆ; FRANO PLEJIĆ, 8. DALMATINSKE UDARNE BRIGADE 36, 22000 Šibenik zastupanog po punomoćniku MARIN MRKLIĆ; ANĐELKO KURSAR, NJEGOŠEV TRG 2, 22000 Šibenik zastupanog po punomoćniku MARIN MRKLIĆ</derivirana_varijabla>
  </DomainObject.Predmet.StrankaFormatedWithAdressOIB>
  <DomainObject.Predmet.StrankaWithAdress>
    <izvorni_sadrzaj>NATALIJA BJELINSKI SARAJEVSKA I,22000 Šibenik,JADRANKA LOKAS PUT KROZ METERIZE 24,22000 Šibenik,ZLATKA FRIGANOVIĆ BUTA H.BILINIĆA 8,22000 Šibenik,SONJA KUSTIĆ PETRA PRERADOVIĆA 30,22000 Šibenik,OGNJEN ŠIŽGORIĆ BANA I.MAŽURANIĆA 52,22000 Šibenik,HRVOJE BEGO MATIJE GUPCA 40,22000 Šibenik,VESNA ČOSIĆ V.LISINSKOG 5,22 000 Šibenik,ŽIVANA POLIĆ BEŽE PERIČIĆA 30,22000 Šibenik,OJDANA MILJAS STUBE A. MEDULIĆA 2,22000 Šibenik,ELENA LABOR MARIBORSKA 49,22000 Šibenik,ROBERT BADŽIM FEROVA GLAVICA I 35,22000 Šibenik,NEVENKA SLAVICA PUT GROBLJA 13,22000 Šibenik,MARINA GATARA NOVO NASELJE 40,22000 Šibenik,SINDIKAT POMORACA HRVATSKE MARMONTOVA 1,21 000 Split,MILKO KRONJA BANA JELAČIĆA 6b,22000 Šibenik,MIRJANA VATAVUK Blajburških žrtava 7,22000 Šibenik,ANTE VATAVUK Blajburškihh žrtava 7,22000 Šibenik,FRANO PLEJIĆ 8. DALMATINSKE UDARNE BRIGADE 36,22000 Šibenik,ANĐELKO KURSAR NJEGOŠEV TRG 2,22000 Šibenik</izvorni_sadrzaj>
    <derivirana_varijabla naziv="DomainObject.Predmet.StrankaWithAdress_1">NATALIJA BJELINSKI SARAJEVSKA I,22000 Šibenik,JADRANKA LOKAS PUT KROZ METERIZE 24,22000 Šibenik,ZLATKA FRIGANOVIĆ BUTA H.BILINIĆA 8,22000 Šibenik,SONJA KUSTIĆ PETRA PRERADOVIĆA 30,22000 Šibenik,OGNJEN ŠIŽGORIĆ BANA I.MAŽURANIĆA 52,22000 Šibenik,HRVOJE BEGO MATIJE GUPCA 40,22000 Šibenik,VESNA ČOSIĆ V.LISINSKOG 5,22 000 Šibenik,ŽIVANA POLIĆ BEŽE PERIČIĆA 30,22000 Šibenik,OJDANA MILJAS STUBE A. MEDULIĆA 2,22000 Šibenik,ELENA LABOR MARIBORSKA 49,22000 Šibenik,ROBERT BADŽIM FEROVA GLAVICA I 35,22000 Šibenik,NEVENKA SLAVICA PUT GROBLJA 13,22000 Šibenik,MARINA GATARA NOVO NASELJE 40,22000 Šibenik,SINDIKAT POMORACA HRVATSKE MARMONTOVA 1,21 000 Split,MILKO KRONJA BANA JELAČIĆA 6b,22000 Šibenik,MIRJANA VATAVUK Blajburških žrtava 7,22000 Šibenik,ANTE VATAVUK Blajburškihh žrtava 7,22000 Šibenik,FRANO PLEJIĆ 8. DALMATINSKE UDARNE BRIGADE 36,22000 Šibenik,ANĐELKO KURSAR NJEGOŠEV TRG 2,22000 Šibenik</derivirana_varijabla>
  </DomainObject.Predmet.StrankaWithAdress>
  <DomainObject.Predmet.StrankaWithAdressOIB>
    <izvorni_sadrzaj>NATALIJA BJELINSKI, SARAJEVSKA I,22000 Šibenik,JADRANKA LOKAS, PUT KROZ METERIZE 24,22000 Šibenik,ZLATKA FRIGANOVIĆ, BUTA H.BILINIĆA 8,22000 Šibenik,SONJA KUSTIĆ, PETRA PRERADOVIĆA 30,22000 Šibenik,OGNJEN ŠIŽGORIĆ, BANA I.MAŽURANIĆA 52,22000 Šibenik,HRVOJE BEGO, MATIJE GUPCA 40,22000 Šibenik,VESNA ČOSIĆ, V.LISINSKOG 5,22 000 Šibenik,ŽIVANA POLIĆ, BEŽE PERIČIĆA 30,22000 Šibenik,OJDANA MILJAS, STUBE A. MEDULIĆA 2,22000 Šibenik,ELENA LABOR, MARIBORSKA 49,22000 Šibenik,ROBERT BADŽIM, FEROVA GLAVICA I 35,22000 Šibenik,NEVENKA SLAVICA, PUT GROBLJA 13,22000 Šibenik,MARINA GATARA, NOVO NASELJE 40,22000 Šibenik,SINDIKAT POMORACA HRVATSKE, OIB 68681199202, MARMONTOVA 1,21 000 Split,MILKO KRONJA, BANA JELAČIĆA 6b,22000 Šibenik,MIRJANA VATAVUK, Blajburških žrtava 7,22000 Šibenik,ANTE VATAVUK, Blajburškihh žrtava 7,22000 Šibenik,FRANO PLEJIĆ, 8. DALMATINSKE UDARNE BRIGADE 36,22000 Šibenik,ANĐELKO KURSAR, NJEGOŠEV TRG 2,22000 Šibenik</izvorni_sadrzaj>
    <derivirana_varijabla naziv="DomainObject.Predmet.StrankaWithAdressOIB_1">NATALIJA BJELINSKI, SARAJEVSKA I,22000 Šibenik,JADRANKA LOKAS, PUT KROZ METERIZE 24,22000 Šibenik,ZLATKA FRIGANOVIĆ, BUTA H.BILINIĆA 8,22000 Šibenik,SONJA KUSTIĆ, PETRA PRERADOVIĆA 30,22000 Šibenik,OGNJEN ŠIŽGORIĆ, BANA I.MAŽURANIĆA 52,22000 Šibenik,HRVOJE BEGO, MATIJE GUPCA 40,22000 Šibenik,VESNA ČOSIĆ, V.LISINSKOG 5,22 000 Šibenik,ŽIVANA POLIĆ, BEŽE PERIČIĆA 30,22000 Šibenik,OJDANA MILJAS, STUBE A. MEDULIĆA 2,22000 Šibenik,ELENA LABOR, MARIBORSKA 49,22000 Šibenik,ROBERT BADŽIM, FEROVA GLAVICA I 35,22000 Šibenik,NEVENKA SLAVICA, PUT GROBLJA 13,22000 Šibenik,MARINA GATARA, NOVO NASELJE 40,22000 Šibenik,SINDIKAT POMORACA HRVATSKE, OIB 68681199202, MARMONTOVA 1,21 000 Split,MILKO KRONJA, BANA JELAČIĆA 6b,22000 Šibenik,MIRJANA VATAVUK, Blajburških žrtava 7,22000 Šibenik,ANTE VATAVUK, Blajburškihh žrtava 7,22000 Šibenik,FRANO PLEJIĆ, 8. DALMATINSKE UDARNE BRIGADE 36,22000 Šibenik,ANĐELKO KURSAR, NJEGOŠEV TRG 2,22000 Šibenik</derivirana_varijabla>
  </DomainObject.Predmet.StrankaWithAdressOIB>
  <DomainObject.Predmet.StrankaNazivFormated>
    <izvorni_sadrzaj>NATALIJA BJELINSKI,JADRANKA LOKAS,ZLATKA FRIGANOVIĆ,SONJA KUSTIĆ,OGNJEN ŠIŽGORIĆ,HRVOJE BEGO,VESNA ČOSIĆ,ŽIVANA POLIĆ,OJDANA MILJAS,ELENA LABOR,ROBERT BADŽIM,NEVENKA SLAVICA,MARINA GATARA,SINDIKAT POMORACA HRVATSKE,MILKO KRONJA,MIRJANA VATAVUK,ANTE VATAVUK,FRANO PLEJIĆ,ANĐELKO KURSAR</izvorni_sadrzaj>
    <derivirana_varijabla naziv="DomainObject.Predmet.StrankaNazivFormated_1">NATALIJA BJELINSKI,JADRANKA LOKAS,ZLATKA FRIGANOVIĆ,SONJA KUSTIĆ,OGNJEN ŠIŽGORIĆ,HRVOJE BEGO,VESNA ČOSIĆ,ŽIVANA POLIĆ,OJDANA MILJAS,ELENA LABOR,ROBERT BADŽIM,NEVENKA SLAVICA,MARINA GATARA,SINDIKAT POMORACA HRVATSKE,MILKO KRONJA,MIRJANA VATAVUK,ANTE VATAVUK,FRANO PLEJIĆ,ANĐELKO KURSAR</derivirana_varijabla>
  </DomainObject.Predmet.StrankaNazivFormated>
  <DomainObject.Predmet.StrankaNazivFormatedOIB>
    <izvorni_sadrzaj>NATALIJA BJELINSKI,JADRANKA LOKAS,ZLATKA FRIGANOVIĆ,SONJA KUSTIĆ,OGNJEN ŠIŽGORIĆ,HRVOJE BEGO,VESNA ČOSIĆ,ŽIVANA POLIĆ,OJDANA MILJAS,ELENA LABOR,ROBERT BADŽIM,NEVENKA SLAVICA,MARINA GATARA,SINDIKAT POMORACA HRVATSKE, OIB 68681199202,MILKO KRONJA,MIRJANA VATAVUK,ANTE VATAVUK,FRANO PLEJIĆ,ANĐELKO KURSAR</izvorni_sadrzaj>
    <derivirana_varijabla naziv="DomainObject.Predmet.StrankaNazivFormatedOIB_1">NATALIJA BJELINSKI,JADRANKA LOKAS,ZLATKA FRIGANOVIĆ,SONJA KUSTIĆ,OGNJEN ŠIŽGORIĆ,HRVOJE BEGO,VESNA ČOSIĆ,ŽIVANA POLIĆ,OJDANA MILJAS,ELENA LABOR,ROBERT BADŽIM,NEVENKA SLAVICA,MARINA GATARA,SINDIKAT POMORACA HRVATSKE, OIB 68681199202,MILKO KRONJA,MIRJANA VATAVUK,ANTE VATAVUK,FRANO PLEJIĆ,ANĐELKO KURSAR</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izvanparnična pisarnica SS ŠI</izvorni_sadrzaj>
    <derivirana_varijabla naziv="DomainObject.Predmet.TrenutnaLokacijaSpisa.Naziv_1">Stečajna i izvanparnična pisarnica SS ŠI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Katarina Benić</izvorni_sadrzaj>
    <derivirana_varijabla naziv="DomainObject.Predmet.Zapisnicar_1">Katarina Benić</derivirana_varijabla>
  </DomainObject.Predmet.Zapisnicar>
  <DomainObject.Predmet.StrankaListFormated>
    <izvorni_sadrzaj>
      <item>NATALIJA BJELINSKI zastupanog po punomoćniku MARIN MRKLIĆ</item>
      <item>JADRANKA LOKAS zastupanog po punomoćniku MARIN MRKLIĆ</item>
      <item>ZLATKA FRIGANOVIĆ zastupanog po punomoćniku MARIN MRKLIĆ</item>
      <item>SONJA KUSTIĆ zastupanog po punomoćniku MARIN MRKLIĆ</item>
      <item>OGNJEN ŠIŽGORIĆ zastupanog po punomoćniku MARIN MRKLIĆ</item>
      <item>HRVOJE BEGO zastupanog po punomoćniku MARIN MRKLIĆ</item>
      <item>VESNA ČOSIĆ zastupanog po punomoćniku MARIN MRKLIĆ</item>
      <item>ŽIVANA POLIĆ zastupanog po punomoćniku MARIN MRKLIĆ</item>
      <item>OJDANA MILJAS zastupanog po punomoćniku MARIN MRKLIĆ</item>
      <item>ELENA LABOR zastupanog po punomoćniku MARIN MRKLIĆ</item>
      <item>ROBERT BADŽIM zastupanog po punomoćniku MARIN MRKLIĆ</item>
      <item>NEVENKA SLAVICA zastupanog po punomoćniku MARIN MRKLIĆ</item>
      <item>MARINA GATARA zastupanog po punomoćniku MARIN MRKLIĆ</item>
      <item>SINDIKAT POMORACA HRVATSKE zastupanog po punomoćniku MARIN MRKLIĆ</item>
      <item>MILKO KRONJA zastupanog po punomoćniku MARIN MRKLIĆ</item>
      <item>MIRJANA VATAVUK zastupanog po punomoćniku MARIN MRKLIĆ</item>
      <item>ANTE VATAVUK zastupanog po punomoćniku MARIN MRKLIĆ</item>
      <item>FRANO PLEJIĆ zastupanog po punomoćniku MARIN MRKLIĆ</item>
      <item>ANĐELKO KURSAR zastupanog po punomoćniku MARIN MRKLIĆ</item>
    </izvorni_sadrzaj>
    <derivirana_varijabla naziv="DomainObject.Predmet.StrankaListFormated_1">
      <item>NATALIJA BJELINSKI zastupanog po punomoćniku MARIN MRKLIĆ</item>
      <item>JADRANKA LOKAS zastupanog po punomoćniku MARIN MRKLIĆ</item>
      <item>ZLATKA FRIGANOVIĆ zastupanog po punomoćniku MARIN MRKLIĆ</item>
      <item>SONJA KUSTIĆ zastupanog po punomoćniku MARIN MRKLIĆ</item>
      <item>OGNJEN ŠIŽGORIĆ zastupanog po punomoćniku MARIN MRKLIĆ</item>
      <item>HRVOJE BEGO zastupanog po punomoćniku MARIN MRKLIĆ</item>
      <item>VESNA ČOSIĆ zastupanog po punomoćniku MARIN MRKLIĆ</item>
      <item>ŽIVANA POLIĆ zastupanog po punomoćniku MARIN MRKLIĆ</item>
      <item>OJDANA MILJAS zastupanog po punomoćniku MARIN MRKLIĆ</item>
      <item>ELENA LABOR zastupanog po punomoćniku MARIN MRKLIĆ</item>
      <item>ROBERT BADŽIM zastupanog po punomoćniku MARIN MRKLIĆ</item>
      <item>NEVENKA SLAVICA zastupanog po punomoćniku MARIN MRKLIĆ</item>
      <item>MARINA GATARA zastupanog po punomoćniku MARIN MRKLIĆ</item>
      <item>SINDIKAT POMORACA HRVATSKE zastupanog po punomoćniku MARIN MRKLIĆ</item>
      <item>MILKO KRONJA zastupanog po punomoćniku MARIN MRKLIĆ</item>
      <item>MIRJANA VATAVUK zastupanog po punomoćniku MARIN MRKLIĆ</item>
      <item>ANTE VATAVUK zastupanog po punomoćniku MARIN MRKLIĆ</item>
      <item>FRANO PLEJIĆ zastupanog po punomoćniku MARIN MRKLIĆ</item>
      <item>ANĐELKO KURSAR zastupanog po punomoćniku MARIN MRKLIĆ</item>
    </derivirana_varijabla>
  </DomainObject.Predmet.StrankaListFormated>
  <DomainObject.Predmet.StrankaListFormatedOIB>
    <izvorni_sadrzaj>
      <item>NATALIJA BJELINSKI zastupanog po punomoćniku MARIN MRKLIĆ</item>
      <item>JADRANKA LOKAS zastupanog po punomoćniku MARIN MRKLIĆ</item>
      <item>ZLATKA FRIGANOVIĆ zastupanog po punomoćniku MARIN MRKLIĆ</item>
      <item>SONJA KUSTIĆ zastupanog po punomoćniku MARIN MRKLIĆ</item>
      <item>OGNJEN ŠIŽGORIĆ zastupanog po punomoćniku MARIN MRKLIĆ</item>
      <item>HRVOJE BEGO zastupanog po punomoćniku MARIN MRKLIĆ</item>
      <item>VESNA ČOSIĆ zastupanog po punomoćniku MARIN MRKLIĆ</item>
      <item>ŽIVANA POLIĆ zastupanog po punomoćniku MARIN MRKLIĆ</item>
      <item>OJDANA MILJAS zastupanog po punomoćniku MARIN MRKLIĆ</item>
      <item>ELENA LABOR zastupanog po punomoćniku MARIN MRKLIĆ</item>
      <item>ROBERT BADŽIM zastupanog po punomoćniku MARIN MRKLIĆ</item>
      <item>NEVENKA SLAVICA zastupanog po punomoćniku MARIN MRKLIĆ</item>
      <item>MARINA GATARA zastupanog po punomoćniku MARIN MRKLIĆ</item>
      <item>SINDIKAT POMORACA HRVATSKE, OIB 68681199202 zastupanog po punomoćniku MARIN MRKLIĆ</item>
      <item>MILKO KRONJA zastupanog po punomoćniku MARIN MRKLIĆ</item>
      <item>MIRJANA VATAVUK zastupanog po punomoćniku MARIN MRKLIĆ</item>
      <item>ANTE VATAVUK zastupanog po punomoćniku MARIN MRKLIĆ</item>
      <item>FRANO PLEJIĆ zastupanog po punomoćniku MARIN MRKLIĆ</item>
      <item>ANĐELKO KURSAR zastupanog po punomoćniku MARIN MRKLIĆ</item>
    </izvorni_sadrzaj>
    <derivirana_varijabla naziv="DomainObject.Predmet.StrankaListFormatedOIB_1">
      <item>NATALIJA BJELINSKI zastupanog po punomoćniku MARIN MRKLIĆ</item>
      <item>JADRANKA LOKAS zastupanog po punomoćniku MARIN MRKLIĆ</item>
      <item>ZLATKA FRIGANOVIĆ zastupanog po punomoćniku MARIN MRKLIĆ</item>
      <item>SONJA KUSTIĆ zastupanog po punomoćniku MARIN MRKLIĆ</item>
      <item>OGNJEN ŠIŽGORIĆ zastupanog po punomoćniku MARIN MRKLIĆ</item>
      <item>HRVOJE BEGO zastupanog po punomoćniku MARIN MRKLIĆ</item>
      <item>VESNA ČOSIĆ zastupanog po punomoćniku MARIN MRKLIĆ</item>
      <item>ŽIVANA POLIĆ zastupanog po punomoćniku MARIN MRKLIĆ</item>
      <item>OJDANA MILJAS zastupanog po punomoćniku MARIN MRKLIĆ</item>
      <item>ELENA LABOR zastupanog po punomoćniku MARIN MRKLIĆ</item>
      <item>ROBERT BADŽIM zastupanog po punomoćniku MARIN MRKLIĆ</item>
      <item>NEVENKA SLAVICA zastupanog po punomoćniku MARIN MRKLIĆ</item>
      <item>MARINA GATARA zastupanog po punomoćniku MARIN MRKLIĆ</item>
      <item>SINDIKAT POMORACA HRVATSKE, OIB 68681199202 zastupanog po punomoćniku MARIN MRKLIĆ</item>
      <item>MILKO KRONJA zastupanog po punomoćniku MARIN MRKLIĆ</item>
      <item>MIRJANA VATAVUK zastupanog po punomoćniku MARIN MRKLIĆ</item>
      <item>ANTE VATAVUK zastupanog po punomoćniku MARIN MRKLIĆ</item>
      <item>FRANO PLEJIĆ zastupanog po punomoćniku MARIN MRKLIĆ</item>
      <item>ANĐELKO KURSAR zastupanog po punomoćniku MARIN MRKLIĆ</item>
    </derivirana_varijabla>
  </DomainObject.Predmet.StrankaListFormatedOIB>
  <DomainObject.Predmet.StrankaListFormatedWithAdress>
    <izvorni_sadrzaj>
      <item>NATALIJA BJELINSKI, SARAJEVSKA I, 22000 Šibenik zastupanog po punomoćniku MARIN MRKLIĆ</item>
      <item>JADRANKA LOKAS, PUT KROZ METERIZE 24, 22000 Šibenik zastupanog po punomoćniku MARIN MRKLIĆ</item>
      <item>ZLATKA FRIGANOVIĆ, BUTA H.BILINIĆA 8, 22000 Šibenik zastupanog po punomoćniku MARIN MRKLIĆ</item>
      <item>SONJA KUSTIĆ, PETRA PRERADOVIĆA 30, 22000 Šibenik zastupanog po punomoćniku MARIN MRKLIĆ</item>
      <item>OGNJEN ŠIŽGORIĆ, BANA I.MAŽURANIĆA 52, 22000 Šibenik zastupanog po punomoćniku MARIN MRKLIĆ</item>
      <item>HRVOJE BEGO, MATIJE GUPCA 40, 22000 Šibenik zastupanog po punomoćniku MARIN MRKLIĆ</item>
      <item>VESNA ČOSIĆ, V.LISINSKOG 5, 22 000 Šibenik zastupanog po punomoćniku MARIN MRKLIĆ</item>
      <item>ŽIVANA POLIĆ, BEŽE PERIČIĆA 30, 22000 Šibenik zastupanog po punomoćniku MARIN MRKLIĆ</item>
      <item>OJDANA MILJAS, STUBE A. MEDULIĆA 2, 22000 Šibenik zastupanog po punomoćniku MARIN MRKLIĆ</item>
      <item>ELENA LABOR, MARIBORSKA 49, 22000 Šibenik zastupanog po punomoćniku MARIN MRKLIĆ</item>
      <item>ROBERT BADŽIM, FEROVA GLAVICA I 35, 22000 Šibenik zastupanog po punomoćniku MARIN MRKLIĆ</item>
      <item>NEVENKA SLAVICA, PUT GROBLJA 13, 22000 Šibenik zastupanog po punomoćniku MARIN MRKLIĆ</item>
      <item>MARINA GATARA, NOVO NASELJE 40, 22000 Šibenik zastupanog po punomoćniku MARIN MRKLIĆ</item>
      <item>SINDIKAT POMORACA HRVATSKE, MARMONTOVA 1, 21 000 Split zastupanog po punomoćniku MARIN MRKLIĆ</item>
      <item>MILKO KRONJA, BANA JELAČIĆA 6b, 22000 Šibenik zastupanog po punomoćniku MARIN MRKLIĆ</item>
      <item>MIRJANA VATAVUK, Blajburških žrtava 7, 22000 Šibenik zastupanog po punomoćniku MARIN MRKLIĆ</item>
      <item>ANTE VATAVUK, Blajburškihh žrtava 7, 22000 Šibenik zastupanog po punomoćniku MARIN MRKLIĆ</item>
      <item>FRANO PLEJIĆ, 8. DALMATINSKE UDARNE BRIGADE 36, 22000 Šibenik zastupanog po punomoćniku MARIN MRKLIĆ</item>
      <item>ANĐELKO KURSAR, NJEGOŠEV TRG 2, 22000 Šibenik zastupanog po punomoćniku MARIN MRKLIĆ</item>
    </izvorni_sadrzaj>
    <derivirana_varijabla naziv="DomainObject.Predmet.StrankaListFormatedWithAdress_1">
      <item>NATALIJA BJELINSKI, SARAJEVSKA I, 22000 Šibenik zastupanog po punomoćniku MARIN MRKLIĆ</item>
      <item>JADRANKA LOKAS, PUT KROZ METERIZE 24, 22000 Šibenik zastupanog po punomoćniku MARIN MRKLIĆ</item>
      <item>ZLATKA FRIGANOVIĆ, BUTA H.BILINIĆA 8, 22000 Šibenik zastupanog po punomoćniku MARIN MRKLIĆ</item>
      <item>SONJA KUSTIĆ, PETRA PRERADOVIĆA 30, 22000 Šibenik zastupanog po punomoćniku MARIN MRKLIĆ</item>
      <item>OGNJEN ŠIŽGORIĆ, BANA I.MAŽURANIĆA 52, 22000 Šibenik zastupanog po punomoćniku MARIN MRKLIĆ</item>
      <item>HRVOJE BEGO, MATIJE GUPCA 40, 22000 Šibenik zastupanog po punomoćniku MARIN MRKLIĆ</item>
      <item>VESNA ČOSIĆ, V.LISINSKOG 5, 22 000 Šibenik zastupanog po punomoćniku MARIN MRKLIĆ</item>
      <item>ŽIVANA POLIĆ, BEŽE PERIČIĆA 30, 22000 Šibenik zastupanog po punomoćniku MARIN MRKLIĆ</item>
      <item>OJDANA MILJAS, STUBE A. MEDULIĆA 2, 22000 Šibenik zastupanog po punomoćniku MARIN MRKLIĆ</item>
      <item>ELENA LABOR, MARIBORSKA 49, 22000 Šibenik zastupanog po punomoćniku MARIN MRKLIĆ</item>
      <item>ROBERT BADŽIM, FEROVA GLAVICA I 35, 22000 Šibenik zastupanog po punomoćniku MARIN MRKLIĆ</item>
      <item>NEVENKA SLAVICA, PUT GROBLJA 13, 22000 Šibenik zastupanog po punomoćniku MARIN MRKLIĆ</item>
      <item>MARINA GATARA, NOVO NASELJE 40, 22000 Šibenik zastupanog po punomoćniku MARIN MRKLIĆ</item>
      <item>SINDIKAT POMORACA HRVATSKE, MARMONTOVA 1, 21 000 Split zastupanog po punomoćniku MARIN MRKLIĆ</item>
      <item>MILKO KRONJA, BANA JELAČIĆA 6b, 22000 Šibenik zastupanog po punomoćniku MARIN MRKLIĆ</item>
      <item>MIRJANA VATAVUK, Blajburških žrtava 7, 22000 Šibenik zastupanog po punomoćniku MARIN MRKLIĆ</item>
      <item>ANTE VATAVUK, Blajburškihh žrtava 7, 22000 Šibenik zastupanog po punomoćniku MARIN MRKLIĆ</item>
      <item>FRANO PLEJIĆ, 8. DALMATINSKE UDARNE BRIGADE 36, 22000 Šibenik zastupanog po punomoćniku MARIN MRKLIĆ</item>
      <item>ANĐELKO KURSAR, NJEGOŠEV TRG 2, 22000 Šibenik zastupanog po punomoćniku MARIN MRKLIĆ</item>
    </derivirana_varijabla>
  </DomainObject.Predmet.StrankaListFormatedWithAdress>
  <DomainObject.Predmet.StrankaListFormatedWithAdressOIB>
    <izvorni_sadrzaj>
      <item>NATALIJA BJELINSKI, SARAJEVSKA I, 22000 Šibenik zastupanog po punomoćniku MARIN MRKLIĆ</item>
      <item>JADRANKA LOKAS, PUT KROZ METERIZE 24, 22000 Šibenik zastupanog po punomoćniku MARIN MRKLIĆ</item>
      <item>ZLATKA FRIGANOVIĆ, BUTA H.BILINIĆA 8, 22000 Šibenik zastupanog po punomoćniku MARIN MRKLIĆ</item>
      <item>SONJA KUSTIĆ, PETRA PRERADOVIĆA 30, 22000 Šibenik zastupanog po punomoćniku MARIN MRKLIĆ</item>
      <item>OGNJEN ŠIŽGORIĆ, BANA I.MAŽURANIĆA 52, 22000 Šibenik zastupanog po punomoćniku MARIN MRKLIĆ</item>
      <item>HRVOJE BEGO, MATIJE GUPCA 40, 22000 Šibenik zastupanog po punomoćniku MARIN MRKLIĆ</item>
      <item>VESNA ČOSIĆ, V.LISINSKOG 5, 22 000 Šibenik zastupanog po punomoćniku MARIN MRKLIĆ</item>
      <item>ŽIVANA POLIĆ, BEŽE PERIČIĆA 30, 22000 Šibenik zastupanog po punomoćniku MARIN MRKLIĆ</item>
      <item>OJDANA MILJAS, STUBE A. MEDULIĆA 2, 22000 Šibenik zastupanog po punomoćniku MARIN MRKLIĆ</item>
      <item>ELENA LABOR, MARIBORSKA 49, 22000 Šibenik zastupanog po punomoćniku MARIN MRKLIĆ</item>
      <item>ROBERT BADŽIM, FEROVA GLAVICA I 35, 22000 Šibenik zastupanog po punomoćniku MARIN MRKLIĆ</item>
      <item>NEVENKA SLAVICA, PUT GROBLJA 13, 22000 Šibenik zastupanog po punomoćniku MARIN MRKLIĆ</item>
      <item>MARINA GATARA, NOVO NASELJE 40, 22000 Šibenik zastupanog po punomoćniku MARIN MRKLIĆ</item>
      <item>SINDIKAT POMORACA HRVATSKE, OIB 68681199202, MARMONTOVA 1, 21 000 Split zastupanog po punomoćniku MARIN MRKLIĆ</item>
      <item>MILKO KRONJA, BANA JELAČIĆA 6b, 22000 Šibenik zastupanog po punomoćniku MARIN MRKLIĆ</item>
      <item>MIRJANA VATAVUK, Blajburških žrtava 7, 22000 Šibenik zastupanog po punomoćniku MARIN MRKLIĆ</item>
      <item>ANTE VATAVUK, Blajburškihh žrtava 7, 22000 Šibenik zastupanog po punomoćniku MARIN MRKLIĆ</item>
      <item>FRANO PLEJIĆ, 8. DALMATINSKE UDARNE BRIGADE 36, 22000 Šibenik zastupanog po punomoćniku MARIN MRKLIĆ</item>
      <item>ANĐELKO KURSAR, NJEGOŠEV TRG 2, 22000 Šibenik zastupanog po punomoćniku MARIN MRKLIĆ</item>
    </izvorni_sadrzaj>
    <derivirana_varijabla naziv="DomainObject.Predmet.StrankaListFormatedWithAdressOIB_1">
      <item>NATALIJA BJELINSKI, SARAJEVSKA I, 22000 Šibenik zastupanog po punomoćniku MARIN MRKLIĆ</item>
      <item>JADRANKA LOKAS, PUT KROZ METERIZE 24, 22000 Šibenik zastupanog po punomoćniku MARIN MRKLIĆ</item>
      <item>ZLATKA FRIGANOVIĆ, BUTA H.BILINIĆA 8, 22000 Šibenik zastupanog po punomoćniku MARIN MRKLIĆ</item>
      <item>SONJA KUSTIĆ, PETRA PRERADOVIĆA 30, 22000 Šibenik zastupanog po punomoćniku MARIN MRKLIĆ</item>
      <item>OGNJEN ŠIŽGORIĆ, BANA I.MAŽURANIĆA 52, 22000 Šibenik zastupanog po punomoćniku MARIN MRKLIĆ</item>
      <item>HRVOJE BEGO, MATIJE GUPCA 40, 22000 Šibenik zastupanog po punomoćniku MARIN MRKLIĆ</item>
      <item>VESNA ČOSIĆ, V.LISINSKOG 5, 22 000 Šibenik zastupanog po punomoćniku MARIN MRKLIĆ</item>
      <item>ŽIVANA POLIĆ, BEŽE PERIČIĆA 30, 22000 Šibenik zastupanog po punomoćniku MARIN MRKLIĆ</item>
      <item>OJDANA MILJAS, STUBE A. MEDULIĆA 2, 22000 Šibenik zastupanog po punomoćniku MARIN MRKLIĆ</item>
      <item>ELENA LABOR, MARIBORSKA 49, 22000 Šibenik zastupanog po punomoćniku MARIN MRKLIĆ</item>
      <item>ROBERT BADŽIM, FEROVA GLAVICA I 35, 22000 Šibenik zastupanog po punomoćniku MARIN MRKLIĆ</item>
      <item>NEVENKA SLAVICA, PUT GROBLJA 13, 22000 Šibenik zastupanog po punomoćniku MARIN MRKLIĆ</item>
      <item>MARINA GATARA, NOVO NASELJE 40, 22000 Šibenik zastupanog po punomoćniku MARIN MRKLIĆ</item>
      <item>SINDIKAT POMORACA HRVATSKE, OIB 68681199202, MARMONTOVA 1, 21 000 Split zastupanog po punomoćniku MARIN MRKLIĆ</item>
      <item>MILKO KRONJA, BANA JELAČIĆA 6b, 22000 Šibenik zastupanog po punomoćniku MARIN MRKLIĆ</item>
      <item>MIRJANA VATAVUK, Blajburških žrtava 7, 22000 Šibenik zastupanog po punomoćniku MARIN MRKLIĆ</item>
      <item>ANTE VATAVUK, Blajburškihh žrtava 7, 22000 Šibenik zastupanog po punomoćniku MARIN MRKLIĆ</item>
      <item>FRANO PLEJIĆ, 8. DALMATINSKE UDARNE BRIGADE 36, 22000 Šibenik zastupanog po punomoćniku MARIN MRKLIĆ</item>
      <item>ANĐELKO KURSAR, NJEGOŠEV TRG 2, 22000 Šibenik zastupanog po punomoćniku MARIN MRKLIĆ</item>
    </derivirana_varijabla>
  </DomainObject.Predmet.StrankaListFormatedWithAdressOIB>
  <DomainObject.Predmet.StrankaListNazivFormated>
    <izvorni_sadrzaj>
      <item>NATALIJA BJELINSKI</item>
      <item>JADRANKA LOKAS</item>
      <item>ZLATKA FRIGANOVIĆ</item>
      <item>SONJA KUSTIĆ</item>
      <item>OGNJEN ŠIŽGORIĆ</item>
      <item>HRVOJE BEGO</item>
      <item>VESNA ČOSIĆ</item>
      <item>ŽIVANA POLIĆ</item>
      <item>OJDANA MILJAS</item>
      <item>ELENA LABOR</item>
      <item>ROBERT BADŽIM</item>
      <item>NEVENKA SLAVICA</item>
      <item>MARINA GATARA</item>
      <item>SINDIKAT POMORACA HRVATSKE</item>
      <item>MILKO KRONJA</item>
      <item>MIRJANA VATAVUK</item>
      <item>ANTE VATAVUK</item>
      <item>FRANO PLEJIĆ</item>
      <item>ANĐELKO KURSAR</item>
    </izvorni_sadrzaj>
    <derivirana_varijabla naziv="DomainObject.Predmet.StrankaListNazivFormated_1">
      <item>NATALIJA BJELINSKI</item>
      <item>JADRANKA LOKAS</item>
      <item>ZLATKA FRIGANOVIĆ</item>
      <item>SONJA KUSTIĆ</item>
      <item>OGNJEN ŠIŽGORIĆ</item>
      <item>HRVOJE BEGO</item>
      <item>VESNA ČOSIĆ</item>
      <item>ŽIVANA POLIĆ</item>
      <item>OJDANA MILJAS</item>
      <item>ELENA LABOR</item>
      <item>ROBERT BADŽIM</item>
      <item>NEVENKA SLAVICA</item>
      <item>MARINA GATARA</item>
      <item>SINDIKAT POMORACA HRVATSKE</item>
      <item>MILKO KRONJA</item>
      <item>MIRJANA VATAVUK</item>
      <item>ANTE VATAVUK</item>
      <item>FRANO PLEJIĆ</item>
      <item>ANĐELKO KURSAR</item>
    </derivirana_varijabla>
  </DomainObject.Predmet.StrankaListNazivFormated>
  <DomainObject.Predmet.StrankaListNazivFormatedOIB>
    <izvorni_sadrzaj>
      <item>NATALIJA BJELINSKI</item>
      <item>JADRANKA LOKAS</item>
      <item>ZLATKA FRIGANOVIĆ</item>
      <item>SONJA KUSTIĆ</item>
      <item>OGNJEN ŠIŽGORIĆ</item>
      <item>HRVOJE BEGO</item>
      <item>VESNA ČOSIĆ</item>
      <item>ŽIVANA POLIĆ</item>
      <item>OJDANA MILJAS</item>
      <item>ELENA LABOR</item>
      <item>ROBERT BADŽIM</item>
      <item>NEVENKA SLAVICA</item>
      <item>MARINA GATARA</item>
      <item>SINDIKAT POMORACA HRVATSKE, OIB 68681199202</item>
      <item>MILKO KRONJA</item>
      <item>MIRJANA VATAVUK</item>
      <item>ANTE VATAVUK</item>
      <item>FRANO PLEJIĆ</item>
      <item>ANĐELKO KURSAR</item>
    </izvorni_sadrzaj>
    <derivirana_varijabla naziv="DomainObject.Predmet.StrankaListNazivFormatedOIB_1">
      <item>NATALIJA BJELINSKI</item>
      <item>JADRANKA LOKAS</item>
      <item>ZLATKA FRIGANOVIĆ</item>
      <item>SONJA KUSTIĆ</item>
      <item>OGNJEN ŠIŽGORIĆ</item>
      <item>HRVOJE BEGO</item>
      <item>VESNA ČOSIĆ</item>
      <item>ŽIVANA POLIĆ</item>
      <item>OJDANA MILJAS</item>
      <item>ELENA LABOR</item>
      <item>ROBERT BADŽIM</item>
      <item>NEVENKA SLAVICA</item>
      <item>MARINA GATARA</item>
      <item>SINDIKAT POMORACA HRVATSKE, OIB 68681199202</item>
      <item>MILKO KRONJA</item>
      <item>MIRJANA VATAVUK</item>
      <item>ANTE VATAVUK</item>
      <item>FRANO PLEJIĆ</item>
      <item>ANĐELKO KURSAR</item>
    </derivirana_varijabla>
  </DomainObject.Predmet.StrankaListNazivFormatedOIB>
  <DomainObject.Predmet.ProtuStrankaListFormated>
    <izvorni_sadrzaj>
      <item>SLOBODNA PLOVIDBA d.d. - u stečaju</item>
    </izvorni_sadrzaj>
    <derivirana_varijabla naziv="DomainObject.Predmet.ProtuStrankaListFormated_1">
      <item>SLOBODNA PLOVIDBA d.d. - u stečaju</item>
    </derivirana_varijabla>
  </DomainObject.Predmet.ProtuStrankaListFormated>
  <DomainObject.Predmet.ProtuStrankaListFormatedOIB>
    <izvorni_sadrzaj>
      <item>SLOBODNA PLOVIDBA d.d. - u stečaju, OIB 38793420300</item>
    </izvorni_sadrzaj>
    <derivirana_varijabla naziv="DomainObject.Predmet.ProtuStrankaListFormatedOIB_1">
      <item>SLOBODNA PLOVIDBA d.d. - u stečaju, OIB 38793420300</item>
    </derivirana_varijabla>
  </DomainObject.Predmet.ProtuStrankaListFormatedOIB>
  <DomainObject.Predmet.ProtuStrankaListFormatedWithAdress>
    <izvorni_sadrzaj>
      <item>SLOBODNA PLOVIDBA d.d. - u stečaju, Draga 2, Šibenik</item>
    </izvorni_sadrzaj>
    <derivirana_varijabla naziv="DomainObject.Predmet.ProtuStrankaListFormatedWithAdress_1">
      <item>SLOBODNA PLOVIDBA d.d. - u stečaju, Draga 2, Šibenik</item>
    </derivirana_varijabla>
  </DomainObject.Predmet.ProtuStrankaListFormatedWithAdress>
  <DomainObject.Predmet.ProtuStrankaListFormatedWithAdressOIB>
    <izvorni_sadrzaj>
      <item>SLOBODNA PLOVIDBA d.d. - u stečaju, OIB 38793420300, Draga 2, Šibenik</item>
    </izvorni_sadrzaj>
    <derivirana_varijabla naziv="DomainObject.Predmet.ProtuStrankaListFormatedWithAdressOIB_1">
      <item>SLOBODNA PLOVIDBA d.d. - u stečaju, OIB 38793420300, Draga 2, Šibenik</item>
    </derivirana_varijabla>
  </DomainObject.Predmet.ProtuStrankaListFormatedWithAdressOIB>
  <DomainObject.Predmet.ProtuStrankaListNazivFormated>
    <izvorni_sadrzaj>
      <item>SLOBODNA PLOVIDBA d.d. - u stečaju</item>
    </izvorni_sadrzaj>
    <derivirana_varijabla naziv="DomainObject.Predmet.ProtuStrankaListNazivFormated_1">
      <item>SLOBODNA PLOVIDBA d.d. - u stečaju</item>
    </derivirana_varijabla>
  </DomainObject.Predmet.ProtuStrankaListNazivFormated>
  <DomainObject.Predmet.ProtuStrankaListNazivFormatedOIB>
    <izvorni_sadrzaj>
      <item>SLOBODNA PLOVIDBA d.d. - u stečaju, OIB 38793420300</item>
    </izvorni_sadrzaj>
    <derivirana_varijabla naziv="DomainObject.Predmet.ProtuStrankaListNazivFormatedOIB_1">
      <item>SLOBODNA PLOVIDBA d.d. - u stečaju, OIB 38793420300</item>
    </derivirana_varijabla>
  </DomainObject.Predmet.ProtuStrankaListNazivFormatedOIB>
  <DomainObject.Predmet.OstaliListFormated>
    <izvorni_sadrzaj>
      <item>Đorđe Anđelković, odvjetnik</item>
      <item>MARIN MRKLIĆ punomoćnik sudionika u postupku ELENA LABOR; MARINA GATARA; VESNA ČOSIĆ; ŽIVANA POLIĆ; SINDIKAT POMORACA HRVATSKE; FRANO PLEJIĆ; HRVOJE BEGO; OGNJEN ŠIŽGORIĆ; ANTE VATAVUK; NATALIJA BJELINSKI; SONJA KUSTIĆ; ZLATKA FRIGANOVIĆ; NEVENKA SLAVICA; ROBERT BADŽIM; MIRJANA VATAVUK; OJDANA MILJAS; MILKO KRONJA; JADRANKA LOKAS; ANĐELKO KURSAR</item>
      <item>Draško Lambaša</item>
    </izvorni_sadrzaj>
    <derivirana_varijabla naziv="DomainObject.Predmet.OstaliListFormated_1">
      <item>Đorđe Anđelković, odvjetnik</item>
      <item>MARIN MRKLIĆ punomoćnik sudionika u postupku ELENA LABOR; MARINA GATARA; VESNA ČOSIĆ; ŽIVANA POLIĆ; SINDIKAT POMORACA HRVATSKE; FRANO PLEJIĆ; HRVOJE BEGO; OGNJEN ŠIŽGORIĆ; ANTE VATAVUK; NATALIJA BJELINSKI; SONJA KUSTIĆ; ZLATKA FRIGANOVIĆ; NEVENKA SLAVICA; ROBERT BADŽIM; MIRJANA VATAVUK; OJDANA MILJAS; MILKO KRONJA; JADRANKA LOKAS; ANĐELKO KURSAR</item>
      <item>Draško Lambaša</item>
    </derivirana_varijabla>
  </DomainObject.Predmet.OstaliListFormated>
  <DomainObject.Predmet.OstaliListFormatedOIB>
    <izvorni_sadrzaj>
      <item>Đorđe Anđelković, odvjetnik</item>
      <item>MARIN MRKLIĆ punomoćnik sudionika u postupku ELENA LABOR; MARINA GATARA; VESNA ČOSIĆ; ŽIVANA POLIĆ; SINDIKAT POMORACA HRVATSKE; FRANO PLEJIĆ; HRVOJE BEGO; OGNJEN ŠIŽGORIĆ; ANTE VATAVUK; NATALIJA BJELINSKI; SONJA KUSTIĆ; ZLATKA FRIGANOVIĆ; NEVENKA SLAVICA; ROBERT BADŽIM; MIRJANA VATAVUK; OJDANA MILJAS; MILKO KRONJA; JADRANKA LOKAS; ANĐELKO KURSAR</item>
      <item>Draško Lambaša, OIB 48593997552</item>
    </izvorni_sadrzaj>
    <derivirana_varijabla naziv="DomainObject.Predmet.OstaliListFormatedOIB_1">
      <item>Đorđe Anđelković, odvjetnik</item>
      <item>MARIN MRKLIĆ punomoćnik sudionika u postupku ELENA LABOR; MARINA GATARA; VESNA ČOSIĆ; ŽIVANA POLIĆ; SINDIKAT POMORACA HRVATSKE; FRANO PLEJIĆ; HRVOJE BEGO; OGNJEN ŠIŽGORIĆ; ANTE VATAVUK; NATALIJA BJELINSKI; SONJA KUSTIĆ; ZLATKA FRIGANOVIĆ; NEVENKA SLAVICA; ROBERT BADŽIM; MIRJANA VATAVUK; OJDANA MILJAS; MILKO KRONJA; JADRANKA LOKAS; ANĐELKO KURSAR</item>
      <item>Draško Lambaša, OIB 48593997552</item>
    </derivirana_varijabla>
  </DomainObject.Predmet.OstaliListFormatedOIB>
  <DomainObject.Predmet.OstaliListFormatedWithAdress>
    <izvorni_sadrzaj>
      <item>Đorđe Anđelković, odvjetnik, Vrbanićeva 20, 10000 Zagreb</item>
      <item>MARIN MRKLIĆ, KLAJIĆEVA POLJANA 1, 21 000 Split punomoćnik sudionika u postupku ELENA LABOR; MARINA GATARA; VESNA ČOSIĆ; ŽIVANA POLIĆ; SINDIKAT POMORACA HRVATSKE; FRANO PLEJIĆ; HRVOJE BEGO; OGNJEN ŠIŽGORIĆ; ANTE VATAVUK; NATALIJA BJELINSKI; SONJA KUSTIĆ; ZLATKA FRIGANOVIĆ; NEVENKA SLAVICA; ROBERT BADŽIM; MIRJANA VATAVUK; OJDANA MILJAS; MILKO KRONJA; JADRANKA LOKAS; ANĐELKO KURSAR</item>
      <item>Draško Lambaša, Drniških Žrtava 10, 22000 Šibenik</item>
    </izvorni_sadrzaj>
    <derivirana_varijabla naziv="DomainObject.Predmet.OstaliListFormatedWithAdress_1">
      <item>Đorđe Anđelković, odvjetnik, Vrbanićeva 20, 10000 Zagreb</item>
      <item>MARIN MRKLIĆ, KLAJIĆEVA POLJANA 1, 21 000 Split punomoćnik sudionika u postupku ELENA LABOR; MARINA GATARA; VESNA ČOSIĆ; ŽIVANA POLIĆ; SINDIKAT POMORACA HRVATSKE; FRANO PLEJIĆ; HRVOJE BEGO; OGNJEN ŠIŽGORIĆ; ANTE VATAVUK; NATALIJA BJELINSKI; SONJA KUSTIĆ; ZLATKA FRIGANOVIĆ; NEVENKA SLAVICA; ROBERT BADŽIM; MIRJANA VATAVUK; OJDANA MILJAS; MILKO KRONJA; JADRANKA LOKAS; ANĐELKO KURSAR</item>
      <item>Draško Lambaša, Drniških Žrtava 10, 22000 Šibenik</item>
    </derivirana_varijabla>
  </DomainObject.Predmet.OstaliListFormatedWithAdress>
  <DomainObject.Predmet.OstaliListFormatedWithAdressOIB>
    <izvorni_sadrzaj>
      <item>Đorđe Anđelković, odvjetnik, Vrbanićeva 20, 10000 Zagreb</item>
      <item>MARIN MRKLIĆ, KLAJIĆEVA POLJANA 1, 21 000 Split punomoćnik sudionika u postupku ELENA LABOR; MARINA GATARA; VESNA ČOSIĆ; ŽIVANA POLIĆ; SINDIKAT POMORACA HRVATSKE; FRANO PLEJIĆ; HRVOJE BEGO; OGNJEN ŠIŽGORIĆ; ANTE VATAVUK; NATALIJA BJELINSKI; SONJA KUSTIĆ; ZLATKA FRIGANOVIĆ; NEVENKA SLAVICA; ROBERT BADŽIM; MIRJANA VATAVUK; OJDANA MILJAS; MILKO KRONJA; JADRANKA LOKAS; ANĐELKO KURSAR</item>
      <item>Draško Lambaša, OIB 48593997552, Drniških Žrtava 10, 22000 Šibenik</item>
    </izvorni_sadrzaj>
    <derivirana_varijabla naziv="DomainObject.Predmet.OstaliListFormatedWithAdressOIB_1">
      <item>Đorđe Anđelković, odvjetnik, Vrbanićeva 20, 10000 Zagreb</item>
      <item>MARIN MRKLIĆ, KLAJIĆEVA POLJANA 1, 21 000 Split punomoćnik sudionika u postupku ELENA LABOR; MARINA GATARA; VESNA ČOSIĆ; ŽIVANA POLIĆ; SINDIKAT POMORACA HRVATSKE; FRANO PLEJIĆ; HRVOJE BEGO; OGNJEN ŠIŽGORIĆ; ANTE VATAVUK; NATALIJA BJELINSKI; SONJA KUSTIĆ; ZLATKA FRIGANOVIĆ; NEVENKA SLAVICA; ROBERT BADŽIM; MIRJANA VATAVUK; OJDANA MILJAS; MILKO KRONJA; JADRANKA LOKAS; ANĐELKO KURSAR</item>
      <item>Draško Lambaša, OIB 48593997552, Drniških Žrtava 10, 22000 Šibenik</item>
    </derivirana_varijabla>
  </DomainObject.Predmet.OstaliListFormatedWithAdressOIB>
  <DomainObject.Predmet.OstaliListNazivFormated>
    <izvorni_sadrzaj>
      <item>Đorđe Anđelković, odvjetnik</item>
      <item>MARIN MRKLIĆ</item>
      <item>Draško Lambaša</item>
    </izvorni_sadrzaj>
    <derivirana_varijabla naziv="DomainObject.Predmet.OstaliListNazivFormated_1">
      <item>Đorđe Anđelković, odvjetnik</item>
      <item>MARIN MRKLIĆ</item>
      <item>Draško Lambaša</item>
    </derivirana_varijabla>
  </DomainObject.Predmet.OstaliListNazivFormated>
  <DomainObject.Predmet.OstaliListNazivFormatedOIB>
    <izvorni_sadrzaj>
      <item>Đorđe Anđelković, odvjetnik</item>
      <item>MARIN MRKLIĆ</item>
      <item>Draško Lambaša, OIB 48593997552</item>
    </izvorni_sadrzaj>
    <derivirana_varijabla naziv="DomainObject.Predmet.OstaliListNazivFormatedOIB_1">
      <item>Đorđe Anđelković, odvjetnik</item>
      <item>MARIN MRKLIĆ</item>
      <item>Draško Lambaša, OIB 48593997552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rujna 2015.</izvorni_sadrzaj>
    <derivirana_varijabla naziv="DomainObject.Datum_1">24. rujna 2015.</derivirana_varijabla>
  </DomainObject.Datum>
  <DomainObject.PoslovniBrojDokumenta>
    <izvorni_sadrzaj/>
    <derivirana_varijabla naziv="DomainObject.PoslovniBrojDokumenta_1"/>
  </DomainObject.PoslovniBrojDokumenta>
  <DomainObject.Predmet.StrankaIDrugi>
    <izvorni_sadrzaj>SINDIKAT POMORACA HRVATSKE i dr.</izvorni_sadrzaj>
    <derivirana_varijabla naziv="DomainObject.Predmet.StrankaIDrugi_1">SINDIKAT POMORACA HRVATSKE i dr.</derivirana_varijabla>
  </DomainObject.Predmet.StrankaIDrugi>
  <DomainObject.Predmet.ProtustrankaIDrugi>
    <izvorni_sadrzaj>SLOBODNA PLOVIDBA d.d. - u stečaju</izvorni_sadrzaj>
    <derivirana_varijabla naziv="DomainObject.Predmet.ProtustrankaIDrugi_1">SLOBODNA PLOVIDBA d.d. - u stečaju</derivirana_varijabla>
  </DomainObject.Predmet.ProtustrankaIDrugi>
  <DomainObject.Predmet.StrankaIDrugiAdressOIB>
    <izvorni_sadrzaj>SINDIKAT POMORACA HRVATSKE, OIB 68681199202, MARMONTOVA 1, 21 000 Split i dr.</izvorni_sadrzaj>
    <derivirana_varijabla naziv="DomainObject.Predmet.StrankaIDrugiAdressOIB_1">SINDIKAT POMORACA HRVATSKE, OIB 68681199202, MARMONTOVA 1, 21 000 Split i dr.</derivirana_varijabla>
  </DomainObject.Predmet.StrankaIDrugiAdressOIB>
  <DomainObject.Predmet.ProtustrankaIDrugiAdressOIB>
    <izvorni_sadrzaj>SLOBODNA PLOVIDBA d.d. - u stečaju, OIB 38793420300, Draga 2, Šibenik</izvorni_sadrzaj>
    <derivirana_varijabla naziv="DomainObject.Predmet.ProtustrankaIDrugiAdressOIB_1">SLOBODNA PLOVIDBA d.d. - u stečaju, OIB 38793420300, Draga 2,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NATALIJA BJELINSKI</item>
      <item>JADRANKA LOKAS</item>
      <item>ZLATKA FRIGANOVIĆ</item>
      <item>SONJA KUSTIĆ</item>
      <item>OGNJEN ŠIŽGORIĆ</item>
      <item>HRVOJE BEGO</item>
      <item>SLOBODNA PLOVIDBA d.d. - u stečaju</item>
      <item>VESNA ČOSIĆ</item>
      <item>Đorđe Anđelković, odvjetnik</item>
      <item>ŽIVANA POLIĆ</item>
      <item>OJDANA MILJAS</item>
      <item>ELENA LABOR</item>
      <item>MARIN MRKLIĆ</item>
      <item>ROBERT BADŽIM</item>
      <item>NEVENKA SLAVICA</item>
      <item>MARINA GATARA</item>
      <item>SINDIKAT POMORACA HRVATSKE</item>
      <item>MILKO KRONJA</item>
      <item>MIRJANA VATAVUK</item>
      <item>ANTE VATAVUK</item>
      <item>FRANO PLEJIĆ</item>
      <item>ANĐELKO KURSAR</item>
      <item>Draško Lambaša</item>
    </izvorni_sadrzaj>
    <derivirana_varijabla naziv="DomainObject.Predmet.SudioniciListNaziv_1">
      <item>NATALIJA BJELINSKI</item>
      <item>JADRANKA LOKAS</item>
      <item>ZLATKA FRIGANOVIĆ</item>
      <item>SONJA KUSTIĆ</item>
      <item>OGNJEN ŠIŽGORIĆ</item>
      <item>HRVOJE BEGO</item>
      <item>SLOBODNA PLOVIDBA d.d. - u stečaju</item>
      <item>VESNA ČOSIĆ</item>
      <item>Đorđe Anđelković, odvjetnik</item>
      <item>ŽIVANA POLIĆ</item>
      <item>OJDANA MILJAS</item>
      <item>ELENA LABOR</item>
      <item>MARIN MRKLIĆ</item>
      <item>ROBERT BADŽIM</item>
      <item>NEVENKA SLAVICA</item>
      <item>MARINA GATARA</item>
      <item>SINDIKAT POMORACA HRVATSKE</item>
      <item>MILKO KRONJA</item>
      <item>MIRJANA VATAVUK</item>
      <item>ANTE VATAVUK</item>
      <item>FRANO PLEJIĆ</item>
      <item>ANĐELKO KURSAR</item>
      <item>Draško Lambaša</item>
    </derivirana_varijabla>
  </DomainObject.Predmet.SudioniciListNaziv>
  <DomainObject.Predmet.SudioniciListAdressOIB>
    <izvorni_sadrzaj>
      <item>NATALIJA BJELINSKI, SARAJEVSKA I,22000 Šibenik</item>
      <item>JADRANKA LOKAS, PUT KROZ METERIZE 24,22000 Šibenik</item>
      <item>ZLATKA FRIGANOVIĆ, BUTA H.BILINIĆA 8,22000 Šibenik</item>
      <item>SONJA KUSTIĆ, PETRA PRERADOVIĆA 30,22000 Šibenik</item>
      <item>OGNJEN ŠIŽGORIĆ, BANA I.MAŽURANIĆA 52,22000 Šibenik</item>
      <item>HRVOJE BEGO, MATIJE GUPCA 40,22000 Šibenik</item>
      <item>SLOBODNA PLOVIDBA d.d. - u stečaju, OIB 38793420300, Draga 2,Šibenik</item>
      <item>VESNA ČOSIĆ, V.LISINSKOG 5,22 000 Šibenik</item>
      <item>Đorđe Anđelković, odvjetnik, Vrbanićeva 20,10000 Zagreb</item>
      <item>ŽIVANA POLIĆ, BEŽE PERIČIĆA 30,22000 Šibenik</item>
      <item>OJDANA MILJAS, STUBE A. MEDULIĆA 2,22000 Šibenik</item>
      <item>ELENA LABOR, MARIBORSKA 49,22000 Šibenik</item>
      <item>MARIN MRKLIĆ, KLAJIĆEVA POLJANA 1,21 000 Split</item>
      <item>ROBERT BADŽIM, FEROVA GLAVICA I 35,22000 Šibenik</item>
      <item>NEVENKA SLAVICA, PUT GROBLJA 13,22000 Šibenik</item>
      <item>MARINA GATARA, NOVO NASELJE 40,22000 Šibenik</item>
      <item>SINDIKAT POMORACA HRVATSKE, OIB 68681199202, MARMONTOVA 1,21 000 Split</item>
      <item>MILKO KRONJA, BANA JELAČIĆA 6b,22000 Šibenik</item>
      <item>MIRJANA VATAVUK, Blajburških žrtava 7,22000 Šibenik</item>
      <item>ANTE VATAVUK, Blajburškihh žrtava 7,22000 Šibenik</item>
      <item>FRANO PLEJIĆ, 8. DALMATINSKE UDARNE BRIGADE 36,22000 Šibenik</item>
      <item>ANĐELKO KURSAR, NJEGOŠEV TRG 2,22000 Šibenik</item>
      <item>Draško Lambaša, OIB 48593997552, Drniških Žrtava 10,22000 Šibenik</item>
    </izvorni_sadrzaj>
    <derivirana_varijabla naziv="DomainObject.Predmet.SudioniciListAdressOIB_1">
      <item>NATALIJA BJELINSKI, SARAJEVSKA I,22000 Šibenik</item>
      <item>JADRANKA LOKAS, PUT KROZ METERIZE 24,22000 Šibenik</item>
      <item>ZLATKA FRIGANOVIĆ, BUTA H.BILINIĆA 8,22000 Šibenik</item>
      <item>SONJA KUSTIĆ, PETRA PRERADOVIĆA 30,22000 Šibenik</item>
      <item>OGNJEN ŠIŽGORIĆ, BANA I.MAŽURANIĆA 52,22000 Šibenik</item>
      <item>HRVOJE BEGO, MATIJE GUPCA 40,22000 Šibenik</item>
      <item>SLOBODNA PLOVIDBA d.d. - u stečaju, OIB 38793420300, Draga 2,Šibenik</item>
      <item>VESNA ČOSIĆ, V.LISINSKOG 5,22 000 Šibenik</item>
      <item>Đorđe Anđelković, odvjetnik, Vrbanićeva 20,10000 Zagreb</item>
      <item>ŽIVANA POLIĆ, BEŽE PERIČIĆA 30,22000 Šibenik</item>
      <item>OJDANA MILJAS, STUBE A. MEDULIĆA 2,22000 Šibenik</item>
      <item>ELENA LABOR, MARIBORSKA 49,22000 Šibenik</item>
      <item>MARIN MRKLIĆ, KLAJIĆEVA POLJANA 1,21 000 Split</item>
      <item>ROBERT BADŽIM, FEROVA GLAVICA I 35,22000 Šibenik</item>
      <item>NEVENKA SLAVICA, PUT GROBLJA 13,22000 Šibenik</item>
      <item>MARINA GATARA, NOVO NASELJE 40,22000 Šibenik</item>
      <item>SINDIKAT POMORACA HRVATSKE, OIB 68681199202, MARMONTOVA 1,21 000 Split</item>
      <item>MILKO KRONJA, BANA JELAČIĆA 6b,22000 Šibenik</item>
      <item>MIRJANA VATAVUK, Blajburških žrtava 7,22000 Šibenik</item>
      <item>ANTE VATAVUK, Blajburškihh žrtava 7,22000 Šibenik</item>
      <item>FRANO PLEJIĆ, 8. DALMATINSKE UDARNE BRIGADE 36,22000 Šibenik</item>
      <item>ANĐELKO KURSAR, NJEGOŠEV TRG 2,22000 Šibenik</item>
      <item>Draško Lambaša, OIB 48593997552, Drniških Žrtava 10,22000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null</item>
      <item>, OIB null</item>
      <item>, OIB null</item>
      <item>, OIB null</item>
      <item>, OIB 38793420300</item>
      <item>, OIB null</item>
      <item>, OIB null</item>
      <item>, OIB null</item>
      <item>, OIB null</item>
      <item>, OIB null</item>
      <item>, OIB null</item>
      <item>, OIB null</item>
      <item>, OIB null</item>
      <item>, OIB null</item>
      <item>, OIB 68681199202</item>
      <item>, OIB null</item>
      <item>, OIB null</item>
      <item>, OIB null</item>
      <item>, OIB null</item>
      <item>, OIB null</item>
      <item>, OIB 48593997552</item>
    </izvorni_sadrzaj>
    <derivirana_varijabla naziv="DomainObject.Predmet.SudioniciListNazivOIB_1">
      <item>, OIB null</item>
      <item>, OIB null</item>
      <item>, OIB null</item>
      <item>, OIB null</item>
      <item>, OIB null</item>
      <item>, OIB null</item>
      <item>, OIB 38793420300</item>
      <item>, OIB null</item>
      <item>, OIB null</item>
      <item>, OIB null</item>
      <item>, OIB null</item>
      <item>, OIB null</item>
      <item>, OIB null</item>
      <item>, OIB null</item>
      <item>, OIB null</item>
      <item>, OIB null</item>
      <item>, OIB 68681199202</item>
      <item>, OIB null</item>
      <item>, OIB null</item>
      <item>, OIB null</item>
      <item>, OIB null</item>
      <item>, OIB null</item>
      <item>, OIB 48593997552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587</properties:Words>
  <properties:Characters>3278</properties:Characters>
  <properties:Lines>102</properties:Lines>
  <properties:Paragraphs>36</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2015-09-24T09:06:00Z</dcterms:created>
  <dc:creator>Joško Livaković</dc:creator>
  <cp:lastModifiedBy>Joško Livaković</cp:lastModifiedBy>
  <cp:lastPrinted>2015-09-24T09:20:00Z</cp:lastPrinted>
  <dcterms:modified xmlns:xsi="http://www.w3.org/2001/XMLSchema-instance" xsi:type="dcterms:W3CDTF">2015-09-24T09:22:00Z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