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d467" w14:paraId="282d467" w:rsidRDefault="00D46324" w:rsidR="00D46324" w:rsidRPr="003A4017">
      <w:pPr>
        <w15:collapsed w:val="false"/>
      </w:pPr>
      <w:bookmarkStart w:name="_GoBack" w:id="0"/>
      <w:bookmarkEnd w:id="0"/>
    </w:p>
    <w:p w:rsidRDefault="00A01CD9" w:rsidR="00A01CD9" w:rsidRPr="003A4017"/>
    <w:p w:rsidRDefault="00487ACE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/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F01247">
        <w:t>425/15-42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98685A" w:rsidRPr="00F01F0C">
        <w:t>FLAMINGO TOU</w:t>
      </w:r>
      <w:r w:rsidR="0098685A">
        <w:t>RS – PUTNIČKA AGENCIJA d.o.o. – u stečaju,  Z</w:t>
      </w:r>
      <w:r w:rsidR="0098685A" w:rsidRPr="00F01F0C">
        <w:t xml:space="preserve">agreb, Nova Ves 11 MBS: 080433788 OIB: 68014918644 </w:t>
      </w:r>
      <w:r w:rsidR="00D02802" w:rsidRPr="00040479">
        <w:t xml:space="preserve">dana </w:t>
      </w:r>
      <w:r w:rsidR="0098685A">
        <w:t xml:space="preserve">12. svibnja </w:t>
      </w:r>
      <w:r w:rsidR="005D01E2">
        <w:t xml:space="preserve">2016. </w:t>
      </w:r>
      <w:r w:rsidR="00D02802">
        <w:t xml:space="preserve">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98685A" w:rsidP="00FC6AC2" w:rsidR="00B56D54" w:rsidRPr="003A4017">
      <w:pPr>
        <w:jc w:val="center"/>
      </w:pPr>
      <w:r>
        <w:t>29. lipnja</w:t>
      </w:r>
      <w:r w:rsidR="00487ACE">
        <w:t xml:space="preserve"> 2016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5D01E2">
        <w:t>10</w:t>
      </w:r>
      <w:r w:rsidR="0098685A">
        <w:t>,3</w:t>
      </w:r>
      <w:r w:rsidR="00487ACE">
        <w:t>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98685A">
        <w:t>12. svibnja</w:t>
      </w:r>
      <w:r w:rsidR="00593E1F">
        <w:t xml:space="preserve"> </w:t>
      </w:r>
      <w:r w:rsidR="005D01E2">
        <w:t xml:space="preserve"> 2016. 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7279CE">
        <w:t>,v.r.</w:t>
      </w:r>
    </w:p>
    <w:p w:rsidRDefault="00F6325E" w:rsidP="00A01CD9" w:rsidR="00F6325E" w:rsidRPr="003A4017"/>
    <w:p w:rsidRDefault="00F6325E" w:rsidP="00A01CD9" w:rsidR="00F6325E" w:rsidRPr="003A4017"/>
    <w:p w:rsidRDefault="007279CE" w:rsidR="007279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279CE" w:rsidP="007279CE" w:rsidR="007279CE">
      <w:pPr>
        <w:ind w:firstLine="708" w:left="5664"/>
      </w:pPr>
      <w:r>
        <w:t>Vinka Mihalinčić</w:t>
      </w:r>
    </w:p>
    <w:p w:rsidRDefault="007279CE" w:rsidP="00A01CD9" w:rsidR="007279CE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69CD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1D93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87ACE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93E1F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01E2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5F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279CE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26CB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C89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BF2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8685A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3ED2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20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1972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247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A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9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A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9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9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9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9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FLAMINGO TOURS-PUTNIČKA AGENCIJA d.o.o.</izvorni_sadrzaj>
    <derivirana_varijabla naziv="DomainObject.Predmet.ProtustrankaFormated_1">  FLAMINGO TOURS-PUTNIČKA AGENCIJA d.o.o.</derivirana_varijabla>
  </DomainObject.Predmet.ProtustrankaFormated>
  <DomainObject.Predmet.ProtustrankaFormatedOIB>
    <izvorni_sadrzaj>  FLAMINGO TOURS-PUTNIČKA AGENCIJA d.o.o., OIB 68014918644</izvorni_sadrzaj>
    <derivirana_varijabla naziv="DomainObject.Predmet.ProtustrankaFormatedOIB_1">  FLAMINGO TOURS-PUTNIČKA AGENCIJA d.o.o., OIB 68014918644</derivirana_varijabla>
  </DomainObject.Predmet.ProtustrankaFormatedOIB>
  <DomainObject.Predmet.ProtustrankaFormatedWithAdress>
    <izvorni_sadrzaj> FLAMINGO TOURS-PUTNIČKA AGENCIJA d.o.o., Nova Ves 11, 10000 Zagreb</izvorni_sadrzaj>
    <derivirana_varijabla naziv="DomainObject.Predmet.ProtustrankaFormatedWithAdress_1"> FLAMINGO TOURS-PUTNIČKA AGENCIJA d.o.o., Nova Ves 11, 10000 Zagreb</derivirana_varijabla>
  </DomainObject.Predmet.ProtustrankaFormatedWithAdress>
  <DomainObject.Predmet.ProtustrankaFormatedWithAdressOIB>
    <izvorni_sadrzaj> FLAMINGO TOURS-PUTNIČKA AGENCIJA d.o.o., OIB 68014918644, Nova Ves 11, 10000 Zagreb</izvorni_sadrzaj>
    <derivirana_varijabla naziv="DomainObject.Predmet.ProtustrankaFormatedWithAdressOIB_1"> FLAMINGO TOURS-PUTNIČKA AGENCIJA d.o.o., OIB 68014918644, Nova Ves 11, 10000 Zagreb</derivirana_varijabla>
  </DomainObject.Predmet.ProtustrankaFormatedWithAdressOIB>
  <DomainObject.Predmet.ProtustrankaWithAdress>
    <izvorni_sadrzaj>FLAMINGO TOURS-PUTNIČKA AGENCIJA d.o.o. Nova Ves 11, 10000 Zagreb</izvorni_sadrzaj>
    <derivirana_varijabla naziv="DomainObject.Predmet.ProtustrankaWithAdress_1">FLAMINGO TOURS-PUTNIČKA AGENCIJA d.o.o. Nova Ves 11, 10000 Zagreb</derivirana_varijabla>
  </DomainObject.Predmet.ProtustrankaWithAdress>
  <DomainObject.Predmet.ProtustrankaWithAdressOIB>
    <izvorni_sadrzaj>FLAMINGO TOURS-PUTNIČKA AGENCIJA d.o.o., OIB 68014918644, Nova Ves 11, 10000 Zagreb</izvorni_sadrzaj>
    <derivirana_varijabla naziv="DomainObject.Predmet.ProtustrankaWithAdressOIB_1">FLAMINGO TOURS-PUTNIČKA AGENCIJA d.o.o., OIB 68014918644, Nova Ves 11, 10000 Zagreb</derivirana_varijabla>
  </DomainObject.Predmet.ProtustrankaWithAdressOIB>
  <DomainObject.Predmet.ProtustrankaNazivFormated>
    <izvorni_sadrzaj>FLAMINGO TOURS-PUTNIČKA AGENCIJA d.o.o.</izvorni_sadrzaj>
    <derivirana_varijabla naziv="DomainObject.Predmet.ProtustrankaNazivFormated_1">FLAMINGO TOURS-PUTNIČKA AGENCIJA d.o.o.</derivirana_varijabla>
  </DomainObject.Predmet.ProtustrankaNazivFormated>
  <DomainObject.Predmet.ProtustrankaNazivFormatedOIB>
    <izvorni_sadrzaj>FLAMINGO TOURS-PUTNIČKA AGENCIJA d.o.o., OIB 68014918644</izvorni_sadrzaj>
    <derivirana_varijabla naziv="DomainObject.Predmet.ProtustrankaNazivFormatedOIB_1">FLAMINGO TOURS-PUTNIČKA AGENCIJA d.o.o., OIB 68014918644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FLAMINGO TOURS-PUTNIČKA AGENCIJA d.o.o.</izvorni_sadrzaj>
    <derivirana_varijabla naziv="DomainObject.Predmet.StrankaFormated_1">  FLAMINGO TOURS-PUTNIČKA AGENCIJA d.o.o.</derivirana_varijabla>
  </DomainObject.Predmet.StrankaFormated>
  <DomainObject.Predmet.StrankaFormatedOIB>
    <izvorni_sadrzaj>  FLAMINGO TOURS-PUTNIČKA AGENCIJA d.o.o., OIB 68014918644</izvorni_sadrzaj>
    <derivirana_varijabla naziv="DomainObject.Predmet.StrankaFormatedOIB_1">  FLAMINGO TOURS-PUTNIČKA AGENCIJA d.o.o., OIB 68014918644</derivirana_varijabla>
  </DomainObject.Predmet.StrankaFormatedOIB>
  <DomainObject.Predmet.StrankaFormatedWithAdress>
    <izvorni_sadrzaj> FLAMINGO TOURS-PUTNIČKA AGENCIJA d.o.o., Nova Ves 11, 10000 Zagreb</izvorni_sadrzaj>
    <derivirana_varijabla naziv="DomainObject.Predmet.StrankaFormatedWithAdress_1"> FLAMINGO TOURS-PUTNIČKA AGENCIJA d.o.o., Nova Ves 11, 10000 Zagreb</derivirana_varijabla>
  </DomainObject.Predmet.StrankaFormatedWithAdress>
  <DomainObject.Predmet.StrankaFormatedWithAdressOIB>
    <izvorni_sadrzaj> FLAMINGO TOURS-PUTNIČKA AGENCIJA d.o.o., OIB 68014918644, Nova Ves 11, 10000 Zagreb</izvorni_sadrzaj>
    <derivirana_varijabla naziv="DomainObject.Predmet.StrankaFormatedWithAdressOIB_1"> FLAMINGO TOURS-PUTNIČKA AGENCIJA d.o.o., OIB 68014918644, Nova Ves 11, 10000 Zagreb</derivirana_varijabla>
  </DomainObject.Predmet.StrankaFormatedWithAdressOIB>
  <DomainObject.Predmet.StrankaWithAdress>
    <izvorni_sadrzaj>FLAMINGO TOURS-PUTNIČKA AGENCIJA d.o.o. Nova Ves 11,10000 Zagreb</izvorni_sadrzaj>
    <derivirana_varijabla naziv="DomainObject.Predmet.StrankaWithAdress_1">FLAMINGO TOURS-PUTNIČKA AGENCIJA d.o.o. Nova Ves 11,10000 Zagreb</derivirana_varijabla>
  </DomainObject.Predmet.StrankaWithAdress>
  <DomainObject.Predmet.StrankaWithAdressOIB>
    <izvorni_sadrzaj>FLAMINGO TOURS-PUTNIČKA AGENCIJA d.o.o., OIB 68014918644, Nova Ves 11,10000 Zagreb</izvorni_sadrzaj>
    <derivirana_varijabla naziv="DomainObject.Predmet.StrankaWithAdressOIB_1">FLAMINGO TOURS-PUTNIČKA AGENCIJA d.o.o., OIB 68014918644, Nova Ves 11,10000 Zagreb</derivirana_varijabla>
  </DomainObject.Predmet.StrankaWithAdressOIB>
  <DomainObject.Predmet.StrankaNazivFormated>
    <izvorni_sadrzaj>FLAMINGO TOURS-PUTNIČKA AGENCIJA d.o.o.</izvorni_sadrzaj>
    <derivirana_varijabla naziv="DomainObject.Predmet.StrankaNazivFormated_1">FLAMINGO TOURS-PUTNIČKA AGENCIJA d.o.o.</derivirana_varijabla>
  </DomainObject.Predmet.StrankaNazivFormated>
  <DomainObject.Predmet.StrankaNazivFormatedOIB>
    <izvorni_sadrzaj>FLAMINGO TOURS-PUTNIČKA AGENCIJA d.o.o., OIB 68014918644</izvorni_sadrzaj>
    <derivirana_varijabla naziv="DomainObject.Predmet.StrankaNazivFormatedOIB_1">FLAMINGO TOURS-PUTNIČKA AGENCIJA d.o.o., OIB 68014918644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FLAMINGO TOURS-PUTNIČKA AGENCIJA d.o.o.</item>
    </izvorni_sadrzaj>
    <derivirana_varijabla naziv="DomainObject.Predmet.StrankaListFormated_1">
      <item>FLAMINGO TOURS-PUTNIČKA AGENCIJA d.o.o.</item>
    </derivirana_varijabla>
  </DomainObject.Predmet.StrankaListFormated>
  <DomainObject.Predmet.StrankaListFormatedOIB>
    <izvorni_sadrzaj>
      <item>FLAMINGO TOURS-PUTNIČKA AGENCIJA d.o.o., OIB 68014918644</item>
    </izvorni_sadrzaj>
    <derivirana_varijabla naziv="DomainObject.Predmet.StrankaListFormatedOIB_1">
      <item>FLAMINGO TOURS-PUTNIČKA AGENCIJA d.o.o., OIB 68014918644</item>
    </derivirana_varijabla>
  </DomainObject.Predmet.StrankaListFormatedOIB>
  <DomainObject.Predmet.StrankaListFormatedWithAdress>
    <izvorni_sadrzaj>
      <item>FLAMINGO TOURS-PUTNIČKA AGENCIJA d.o.o., Nova Ves 11, 10000 Zagreb</item>
    </izvorni_sadrzaj>
    <derivirana_varijabla naziv="DomainObject.Predmet.StrankaListFormatedWithAdress_1">
      <item>FLAMINGO TOURS-PUTNIČKA AGENCIJA d.o.o., Nova Ves 11, 10000 Zagreb</item>
    </derivirana_varijabla>
  </DomainObject.Predmet.StrankaListFormatedWithAdress>
  <DomainObject.Predmet.StrankaListFormatedWithAdressOIB>
    <izvorni_sadrzaj>
      <item>FLAMINGO TOURS-PUTNIČKA AGENCIJA d.o.o., OIB 68014918644, Nova Ves 11, 10000 Zagreb</item>
    </izvorni_sadrzaj>
    <derivirana_varijabla naziv="DomainObject.Predmet.StrankaListFormatedWithAdressOIB_1">
      <item>FLAMINGO TOURS-PUTNIČKA AGENCIJA d.o.o., OIB 68014918644, Nova Ves 11, 10000 Zagreb</item>
    </derivirana_varijabla>
  </DomainObject.Predmet.StrankaListFormatedWithAdressOIB>
  <DomainObject.Predmet.StrankaListNazivFormated>
    <izvorni_sadrzaj>
      <item>FLAMINGO TOURS-PUTNIČKA AGENCIJA d.o.o.</item>
    </izvorni_sadrzaj>
    <derivirana_varijabla naziv="DomainObject.Predmet.StrankaListNazivFormated_1">
      <item>FLAMINGO TOURS-PUTNIČKA AGENCIJA d.o.o.</item>
    </derivirana_varijabla>
  </DomainObject.Predmet.StrankaListNazivFormated>
  <DomainObject.Predmet.StrankaListNazivFormatedOIB>
    <izvorni_sadrzaj>
      <item>FLAMINGO TOURS-PUTNIČKA AGENCIJA d.o.o., OIB 68014918644</item>
    </izvorni_sadrzaj>
    <derivirana_varijabla naziv="DomainObject.Predmet.StrankaListNazivFormatedOIB_1">
      <item>FLAMINGO TOURS-PUTNIČKA AGENCIJA d.o.o., OIB 68014918644</item>
    </derivirana_varijabla>
  </DomainObject.Predmet.StrankaListNazivFormatedOIB>
  <DomainObject.Predmet.ProtuStrankaListFormated>
    <izvorni_sadrzaj>
      <item>FLAMINGO TOURS-PUTNIČKA AGENCIJA d.o.o.</item>
    </izvorni_sadrzaj>
    <derivirana_varijabla naziv="DomainObject.Predmet.ProtuStrankaListFormated_1">
      <item>FLAMINGO TOURS-PUTNIČKA AGENCIJA d.o.o.</item>
    </derivirana_varijabla>
  </DomainObject.Predmet.ProtuStrankaListFormated>
  <DomainObject.Predmet.ProtuStrankaListFormatedOIB>
    <izvorni_sadrzaj>
      <item>FLAMINGO TOURS-PUTNIČKA AGENCIJA d.o.o., OIB 68014918644</item>
    </izvorni_sadrzaj>
    <derivirana_varijabla naziv="DomainObject.Predmet.ProtuStrankaListFormatedOIB_1">
      <item>FLAMINGO TOURS-PUTNIČKA AGENCIJA d.o.o., OIB 68014918644</item>
    </derivirana_varijabla>
  </DomainObject.Predmet.ProtuStrankaListFormatedOIB>
  <DomainObject.Predmet.ProtuStrankaListFormatedWithAdress>
    <izvorni_sadrzaj>
      <item>FLAMINGO TOURS-PUTNIČKA AGENCIJA d.o.o., Nova Ves 11, 10000 Zagreb</item>
    </izvorni_sadrzaj>
    <derivirana_varijabla naziv="DomainObject.Predmet.ProtuStrankaListFormatedWithAdress_1">
      <item>FLAMINGO TOURS-PUTNIČKA AGENCIJA d.o.o., Nova Ves 11, 10000 Zagreb</item>
    </derivirana_varijabla>
  </DomainObject.Predmet.ProtuStrankaListFormatedWithAdress>
  <DomainObject.Predmet.ProtuStrankaListFormatedWithAdressOIB>
    <izvorni_sadrzaj>
      <item>FLAMINGO TOURS-PUTNIČKA AGENCIJA d.o.o., OIB 68014918644, Nova Ves 11, 10000 Zagreb</item>
    </izvorni_sadrzaj>
    <derivirana_varijabla naziv="DomainObject.Predmet.ProtuStrankaListFormatedWithAdressOIB_1">
      <item>FLAMINGO TOURS-PUTNIČKA AGENCIJA d.o.o., OIB 68014918644, Nova Ves 11, 10000 Zagreb</item>
    </derivirana_varijabla>
  </DomainObject.Predmet.ProtuStrankaListFormatedWithAdressOIB>
  <DomainObject.Predmet.ProtuStrankaListNazivFormated>
    <izvorni_sadrzaj>
      <item>FLAMINGO TOURS-PUTNIČKA AGENCIJA d.o.o.</item>
    </izvorni_sadrzaj>
    <derivirana_varijabla naziv="DomainObject.Predmet.ProtuStrankaListNazivFormated_1">
      <item>FLAMINGO TOURS-PUTNIČKA AGENCIJA d.o.o.</item>
    </derivirana_varijabla>
  </DomainObject.Predmet.ProtuStrankaListNazivFormated>
  <DomainObject.Predmet.ProtuStrankaListNazivFormatedOIB>
    <izvorni_sadrzaj>
      <item>FLAMINGO TOURS-PUTNIČKA AGENCIJA d.o.o., OIB 68014918644</item>
    </izvorni_sadrzaj>
    <derivirana_varijabla naziv="DomainObject.Predmet.ProtuStrankaListNazivFormatedOIB_1">
      <item>FLAMINGO TOURS-PUTNIČKA AGENCIJA d.o.o., OIB 68014918644</item>
    </derivirana_varijabla>
  </DomainObject.Predmet.ProtuStrankaListNazivFormatedOIB>
  <DomainObject.Predmet.OstaliListFormated>
    <izvorni_sadrzaj>
      <item>Domagoj Krpačić</item>
      <item>Sanja Ledinsky</item>
    </izvorni_sadrzaj>
    <derivirana_varijabla naziv="DomainObject.Predmet.OstaliListFormated_1">
      <item>Domagoj Krpačić</item>
      <item>Sanja Ledinsky</item>
    </derivirana_varijabla>
  </DomainObject.Predmet.OstaliListFormated>
  <DomainObject.Predmet.OstaliListFormatedOIB>
    <izvorni_sadrzaj>
      <item>Domagoj Krpačić, OIB 18593686473</item>
      <item>Sanja Ledinsky, OIB 08169025969</item>
    </izvorni_sadrzaj>
    <derivirana_varijabla naziv="DomainObject.Predmet.OstaliListFormatedOIB_1">
      <item>Domagoj Krpačić, OIB 18593686473</item>
      <item>Sanja Ledinsky, OIB 08169025969</item>
    </derivirana_varijabla>
  </DomainObject.Predmet.OstaliListFormatedOIB>
  <DomainObject.Predmet.OstaliListFormatedWithAdress>
    <izvorni_sadrzaj>
      <item>Domagoj Krpačić, Stupno 66, 44000 Stupno</item>
      <item>Sanja Ledinsky, Jandrićeva 17, 10000 Zagreb</item>
    </izvorni_sadrzaj>
    <derivirana_varijabla naziv="DomainObject.Predmet.OstaliListFormatedWithAdress_1">
      <item>Domagoj Krpačić, Stupno 66, 44000 Stupno</item>
      <item>Sanja Ledinsky, Jandrićeva 17, 10000 Zagreb</item>
    </derivirana_varijabla>
  </DomainObject.Predmet.OstaliListFormatedWithAdress>
  <DomainObject.Predmet.OstaliListFormatedWithAdressOIB>
    <izvorni_sadrzaj>
      <item>Domagoj Krpačić, OIB 18593686473, Stupno 66, 44000 Stupno</item>
      <item>Sanja Ledinsky, OIB 08169025969, Jandrićeva 17, 10000 Zagreb</item>
    </izvorni_sadrzaj>
    <derivirana_varijabla naziv="DomainObject.Predmet.OstaliListFormatedWithAdressOIB_1">
      <item>Domagoj Krpačić, OIB 18593686473, Stupno 66, 44000 Stupno</item>
      <item>Sanja Ledinsky, OIB 08169025969, Jandrićeva 17, 10000 Zagreb</item>
    </derivirana_varijabla>
  </DomainObject.Predmet.OstaliListFormatedWithAdressOIB>
  <DomainObject.Predmet.OstaliListNazivFormated>
    <izvorni_sadrzaj>
      <item>Domagoj Krpačić</item>
      <item>Sanja Ledinsky</item>
    </izvorni_sadrzaj>
    <derivirana_varijabla naziv="DomainObject.Predmet.OstaliListNazivFormated_1">
      <item>Domagoj Krpačić</item>
      <item>Sanja Ledinsky</item>
    </derivirana_varijabla>
  </DomainObject.Predmet.OstaliListNazivFormated>
  <DomainObject.Predmet.OstaliListNazivFormatedOIB>
    <izvorni_sadrzaj>
      <item>Domagoj Krpačić, OIB 18593686473</item>
      <item>Sanja Ledinsky, OIB 08169025969</item>
    </izvorni_sadrzaj>
    <derivirana_varijabla naziv="DomainObject.Predmet.OstaliListNazivFormatedOIB_1">
      <item>Domagoj Krpačić, OIB 18593686473</item>
      <item>Sanja Ledinsky, OIB 08169025969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FLAMINGO TOURS-PUTNIČKA AGENCIJA d.o.o.</izvorni_sadrzaj>
    <derivirana_varijabla naziv="DomainObject.Predmet.StrankaIDrugi_1">FLAMINGO TOURS-PUTNIČKA AGENCIJA d.o.o.</derivirana_varijabla>
  </DomainObject.Predmet.StrankaIDrugi>
  <DomainObject.Predmet.ProtustrankaIDrugi>
    <izvorni_sadrzaj>FLAMINGO TOURS-PUTNIČKA AGENCIJA d.o.o.</izvorni_sadrzaj>
    <derivirana_varijabla naziv="DomainObject.Predmet.ProtustrankaIDrugi_1">FLAMINGO TOURS-PUTNIČKA AGENCIJA d.o.o.</derivirana_varijabla>
  </DomainObject.Predmet.ProtustrankaIDrugi>
  <DomainObject.Predmet.StrankaIDrugiAdressOIB>
    <izvorni_sadrzaj>FLAMINGO TOURS-PUTNIČKA AGENCIJA d.o.o., OIB 68014918644, Nova Ves 11, 10000 Zagreb</izvorni_sadrzaj>
    <derivirana_varijabla naziv="DomainObject.Predmet.StrankaIDrugiAdressOIB_1">FLAMINGO TOURS-PUTNIČKA AGENCIJA d.o.o., OIB 68014918644, Nova Ves 11, 10000 Zagreb</derivirana_varijabla>
  </DomainObject.Predmet.StrankaIDrugiAdressOIB>
  <DomainObject.Predmet.ProtustrankaIDrugiAdressOIB>
    <izvorni_sadrzaj>FLAMINGO TOURS-PUTNIČKA AGENCIJA d.o.o., OIB 68014918644, Nova Ves 11, 10000 Zagreb</izvorni_sadrzaj>
    <derivirana_varijabla naziv="DomainObject.Predmet.ProtustrankaIDrugiAdressOIB_1">FLAMINGO TOURS-PUTNIČKA AGENCIJA d.o.o., OIB 68014918644,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FLAMINGO TOURS-PUTNIČKA AGENCIJA d.o.o.</item>
      <item>FLAMINGO TOURS-PUTNIČKA AGENCIJA d.o.o.</item>
      <item>Domagoj Krpačić</item>
      <item>Sanja Ledinsky</item>
    </izvorni_sadrzaj>
    <derivirana_varijabla naziv="DomainObject.Predmet.SudioniciListNaziv_1">
      <item>FLAMINGO TOURS-PUTNIČKA AGENCIJA d.o.o.</item>
      <item>FLAMINGO TOURS-PUTNIČKA AGENCIJA d.o.o.</item>
      <item>Domagoj Krpačić</item>
      <item>Sanja Ledinsky</item>
    </derivirana_varijabla>
  </DomainObject.Predmet.SudioniciListNaziv>
  <DomainObject.Predmet.SudioniciListAdressOIB>
    <izvorni_sadrzaj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izvorni_sadrzaj>
    <derivirana_varijabla naziv="DomainObject.Predmet.SudioniciListAdressOIB_1"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68014918644</item>
      <item>, OIB 68014918644</item>
      <item>, OIB 18593686473</item>
      <item>, OIB 08169025969</item>
    </izvorni_sadrzaj>
    <derivirana_varijabla naziv="DomainObject.Predmet.SudioniciListNazivOIB_1">
      <item>, OIB 68014918644</item>
      <item>, OIB 68014918644</item>
      <item>, OIB 18593686473</item>
      <item>, OIB 08169025969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725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2016-05-12T07:38:00Z</dcterms:created>
  <dc:creator>kraljicn</dc:creator>
  <cp:lastModifiedBy>Vinka Mihalinčić</cp:lastModifiedBy>
  <cp:lastPrinted>2016-02-29T09:52:00Z</cp:lastPrinted>
  <dcterms:modified xmlns:xsi="http://www.w3.org/2001/XMLSchema-instance" xsi:type="dcterms:W3CDTF">2016-05-12T07:40:00Z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