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35df" w14:paraId="23e35df" w:rsidRDefault="00EB1621" w:rsidP="001801EE" w:rsidR="001801EE">
      <w:pPr>
        <w:jc w:val="right"/>
        <w15:collapsed w:val="false"/>
      </w:pPr>
      <w:r>
        <w:tab/>
      </w:r>
      <w:r w:rsidR="001801EE">
        <w:t>Broj: 6 St-</w:t>
      </w:r>
      <w:r w:rsidR="00BA7A7A">
        <w:t>2877</w:t>
      </w:r>
      <w:r w:rsidR="00185284">
        <w:t>/16-</w:t>
      </w:r>
      <w:r w:rsidR="00BA7A7A">
        <w:t>11</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BA7A7A">
        <w:t>Financijska agencija OIB: 85821130368, Regionalni centar Osijek. Podružnica Osijek, L. Jagera 3, Osijek, za otvaranje stečajnog postupka nad dužnikom</w:t>
      </w:r>
      <w:r w:rsidR="00BA7A7A">
        <w:rPr>
          <w:b/>
        </w:rPr>
        <w:t xml:space="preserve"> BREMSE d.o.o., Valpovo, Osječka 37, MBS: 030016510, OIB: 30589159443</w:t>
      </w:r>
      <w:r w:rsidR="00B80907" w:rsidRPr="00B80907">
        <w:rPr>
          <w:b/>
        </w:rPr>
        <w:t>,</w:t>
      </w:r>
      <w:r w:rsidR="00B80907">
        <w:rPr>
          <w:b/>
        </w:rPr>
        <w:t xml:space="preserve"> </w:t>
      </w:r>
      <w:r w:rsidR="00EB1621">
        <w:t xml:space="preserve">dana </w:t>
      </w:r>
      <w:r w:rsidR="00BA7A7A">
        <w:t>7</w:t>
      </w:r>
      <w:r w:rsidR="003118D8">
        <w:t>. lipnja</w:t>
      </w:r>
      <w:r w:rsidR="00BA7A7A">
        <w:t xml:space="preserve"> 2017</w:t>
      </w:r>
      <w:r w:rsidR="001801EE">
        <w:t>.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BA7A7A">
        <w:rPr>
          <w:b/>
        </w:rPr>
        <w:t>BREMSE d.o.o., Valpovo, Osječka 37, MBS: 030016510, OIB: 30589159443</w:t>
      </w:r>
      <w:r w:rsidRPr="00B80907">
        <w:t>.</w:t>
      </w:r>
    </w:p>
    <w:p w:rsidRDefault="00B80907" w:rsidP="00BA7A7A"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BA7A7A">
        <w:t xml:space="preserve"> </w:t>
      </w:r>
      <w:r w:rsidR="00BA7A7A" w:rsidRPr="00BA7A7A">
        <w:rPr>
          <w:b/>
        </w:rPr>
        <w:t>Zvonko Tomljanović, Našice, J. Runjanina 7, OIB: 01559486405</w:t>
      </w:r>
      <w:r w:rsidR="00185284" w:rsidRPr="00BA7A7A">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BA7A7A">
        <w:t>2877</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BA7A7A">
        <w:rPr>
          <w:b/>
        </w:rPr>
        <w:t>7. lipnja 2017</w:t>
      </w:r>
      <w:r w:rsidR="001801EE">
        <w:rPr>
          <w:b/>
        </w:rPr>
        <w:t>. g.</w:t>
      </w:r>
      <w:r w:rsidR="00836454">
        <w:rPr>
          <w:b/>
        </w:rPr>
        <w:t xml:space="preserve"> u </w:t>
      </w:r>
      <w:r w:rsidR="00BA7A7A">
        <w:rPr>
          <w:b/>
        </w:rPr>
        <w:t>13,30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BA7A7A">
        <w:rPr>
          <w:b/>
        </w:rPr>
        <w:t xml:space="preserve">14. rujna 2017. </w:t>
      </w:r>
      <w:r w:rsidR="00693929" w:rsidRPr="00693929">
        <w:rPr>
          <w:b/>
        </w:rPr>
        <w:t>g. u 10,00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BA7A7A">
        <w:rPr>
          <w:b/>
        </w:rPr>
        <w:t>10</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1D4A12" w:rsidR="00F03962">
      <w:pPr>
        <w:numPr>
          <w:ilvl w:val="0"/>
          <w:numId w:val="24"/>
        </w:numPr>
        <w:ind w:firstLine="709" w:left="0"/>
        <w:jc w:val="both"/>
      </w:pPr>
      <w:r w:rsidRPr="00B1313B">
        <w:t xml:space="preserve">Nalaže se </w:t>
      </w:r>
      <w:r w:rsidR="001D4A12">
        <w:t xml:space="preserve">Općinskom sudu u Osijeku </w:t>
      </w:r>
      <w:r w:rsidR="00F03962">
        <w:t xml:space="preserve">Zemljišnoknjižni odjel Valpovo </w:t>
      </w:r>
      <w:r w:rsidR="00E32CD1" w:rsidRPr="00B1313B">
        <w:t>da otvaranje stečajnog postupka upiše u zemljišne knjige</w:t>
      </w:r>
      <w:r w:rsidR="00B1313B">
        <w:t xml:space="preserve"> na </w:t>
      </w:r>
      <w:r w:rsidR="00F03962">
        <w:t>slijedećim nekretninama:</w:t>
      </w:r>
    </w:p>
    <w:p w:rsidRDefault="00F03962" w:rsidP="00F03962" w:rsidR="00F03962">
      <w:pPr>
        <w:pStyle w:val="Odlomakpopisa"/>
      </w:pPr>
    </w:p>
    <w:p w:rsidRDefault="00F03962" w:rsidP="00F03962" w:rsidR="00F03962" w:rsidRPr="00D76F3E">
      <w:pPr>
        <w:pStyle w:val="Bezproreda"/>
        <w:numPr>
          <w:ilvl w:val="0"/>
          <w:numId w:val="35"/>
        </w:numPr>
        <w:jc w:val="both"/>
      </w:pPr>
      <w:r>
        <w:t>upisane u</w:t>
      </w:r>
      <w:r w:rsidRPr="00D76F3E">
        <w:t xml:space="preserve"> ZK uložak 3310 kč</w:t>
      </w:r>
      <w:r>
        <w:t>.</w:t>
      </w:r>
      <w:r w:rsidRPr="00D76F3E">
        <w:t>br</w:t>
      </w:r>
      <w:r>
        <w:t>.</w:t>
      </w:r>
      <w:r w:rsidRPr="00D76F3E">
        <w:t xml:space="preserve"> 2444 k.o.Valpovo, površine 982 m2 u naravi poslovne zgrade,gospodarske zgrade i dvorište u ul. Osječka 37.</w:t>
      </w:r>
    </w:p>
    <w:p w:rsidRDefault="00F03962" w:rsidP="00F03962" w:rsidR="00F03962">
      <w:pPr>
        <w:pStyle w:val="Bezproreda"/>
        <w:numPr>
          <w:ilvl w:val="0"/>
          <w:numId w:val="35"/>
        </w:numPr>
        <w:jc w:val="both"/>
      </w:pPr>
      <w:r>
        <w:t xml:space="preserve">upisane u </w:t>
      </w:r>
      <w:r w:rsidRPr="00D76F3E">
        <w:t>ZK uložak 995 kč</w:t>
      </w:r>
      <w:r>
        <w:t>.</w:t>
      </w:r>
      <w:r w:rsidRPr="00D76F3E">
        <w:t>br</w:t>
      </w:r>
      <w:r>
        <w:t>.</w:t>
      </w:r>
      <w:r w:rsidRPr="00D76F3E">
        <w:t xml:space="preserve"> 2554 k.o. Valpovo,površine 4559 m2</w:t>
      </w:r>
      <w:r>
        <w:t>,u naravi kuća,dvor i oranica</w:t>
      </w:r>
    </w:p>
    <w:p w:rsidRDefault="00F03962" w:rsidP="00F03962" w:rsidR="00F03962">
      <w:pPr>
        <w:pStyle w:val="Bezproreda"/>
        <w:numPr>
          <w:ilvl w:val="0"/>
          <w:numId w:val="35"/>
        </w:numPr>
        <w:jc w:val="both"/>
      </w:pPr>
      <w:r>
        <w:t xml:space="preserve">upisane </w:t>
      </w:r>
      <w:r w:rsidRPr="00D76F3E">
        <w:t>u ZK uložak 2769 kč</w:t>
      </w:r>
      <w:r>
        <w:t>.</w:t>
      </w:r>
      <w:r w:rsidRPr="00D76F3E">
        <w:t>br</w:t>
      </w:r>
      <w:r>
        <w:t>.</w:t>
      </w:r>
      <w:r w:rsidRPr="00D76F3E">
        <w:t xml:space="preserve"> 2555 k.o. Valpovo,površine 4523 </w:t>
      </w:r>
      <w:r>
        <w:t>m2,u naravi kuća,dvor i oranica</w:t>
      </w:r>
    </w:p>
    <w:p w:rsidRDefault="00F03962" w:rsidP="00F03962" w:rsidR="001D4A12">
      <w:pPr>
        <w:pStyle w:val="Bezproreda"/>
        <w:numPr>
          <w:ilvl w:val="0"/>
          <w:numId w:val="35"/>
        </w:numPr>
        <w:jc w:val="both"/>
      </w:pPr>
      <w:r>
        <w:t xml:space="preserve">upisane </w:t>
      </w:r>
      <w:r w:rsidRPr="00D76F3E">
        <w:t>u ZK uložak 1625 kč</w:t>
      </w:r>
      <w:r>
        <w:t>.</w:t>
      </w:r>
      <w:r w:rsidRPr="00D76F3E">
        <w:t>br</w:t>
      </w:r>
      <w:r>
        <w:t>.</w:t>
      </w:r>
      <w:r w:rsidRPr="00D76F3E">
        <w:t xml:space="preserve"> 485 k.o. Valpovo,površine 2655 m2,u naravi oranica.</w:t>
      </w:r>
      <w:r>
        <w:t xml:space="preserve"> </w:t>
      </w:r>
    </w:p>
    <w:p w:rsidRDefault="001D4A12" w:rsidP="001D4A12" w:rsidR="001D4A12"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6546F2">
        <w:t xml:space="preserve">FINA je dana </w:t>
      </w:r>
      <w:r w:rsidR="00185284">
        <w:t xml:space="preserve">25. </w:t>
      </w:r>
      <w:r w:rsidR="00F03962">
        <w:t>studenog</w:t>
      </w:r>
      <w:r w:rsidR="00185284">
        <w:t xml:space="preserve"> 2016. g.</w:t>
      </w:r>
      <w:r w:rsidR="006546F2">
        <w:t xml:space="preserve"> </w:t>
      </w:r>
      <w:r>
        <w:t xml:space="preserve"> podnio</w:t>
      </w:r>
      <w:r w:rsidR="007C65F4">
        <w:t xml:space="preserve"> prijedlog za </w:t>
      </w:r>
      <w:r w:rsidR="00F03962">
        <w:t>otvaranje</w:t>
      </w:r>
      <w:r w:rsidR="007C65F4">
        <w:t xml:space="preserve"> stečajnog postupka nad dužnikom </w:t>
      </w:r>
      <w:r w:rsidR="00BA7A7A">
        <w:rPr>
          <w:b/>
        </w:rPr>
        <w:t xml:space="preserve">BREMSE d.o.o., Valpovo, Osječka 37, MBS: 030016510, OIB: 30589159443 </w:t>
      </w:r>
      <w:r w:rsidR="00D773DD">
        <w:t xml:space="preserve">budući da </w:t>
      </w:r>
      <w:r w:rsidR="00B1313B">
        <w:t xml:space="preserve">dužnik </w:t>
      </w:r>
      <w:r w:rsidR="006546F2">
        <w:t xml:space="preserve">na dan </w:t>
      </w:r>
      <w:r w:rsidR="00F03962">
        <w:t>23.11.2016</w:t>
      </w:r>
      <w:r w:rsidR="006546F2">
        <w:t>. g. u Očev</w:t>
      </w:r>
      <w:r w:rsidR="00B1313B">
        <w:t>idnik</w:t>
      </w:r>
      <w:r w:rsidR="006546F2">
        <w:t>u</w:t>
      </w:r>
      <w:r w:rsidR="00B1313B">
        <w:t xml:space="preserve"> o redoslijedu plaćanja FINE</w:t>
      </w:r>
      <w:r w:rsidR="006546F2">
        <w:t xml:space="preserve"> ima evidentirane neizvršene osnove za plaćanje u neprekinutom razdoblju od </w:t>
      </w:r>
      <w:r w:rsidR="00F03962">
        <w:t>120</w:t>
      </w:r>
      <w:r w:rsidR="006546F2">
        <w:t xml:space="preserve"> dana u ukupnom iznosu od </w:t>
      </w:r>
      <w:r w:rsidR="00F03962">
        <w:t>691.511,39</w:t>
      </w:r>
      <w:r w:rsidR="006546F2">
        <w:t xml:space="preserve"> kn</w:t>
      </w:r>
      <w:r w:rsidR="00F03962">
        <w:t xml:space="preserve"> te da ima pet zaposlenika</w:t>
      </w:r>
      <w:r w:rsidR="006546F2">
        <w:t>.</w:t>
      </w:r>
    </w:p>
    <w:p w:rsidRDefault="006546F2" w:rsidP="00B80907" w:rsidR="006546F2">
      <w:pPr>
        <w:ind w:firstLine="708"/>
        <w:jc w:val="both"/>
      </w:pPr>
    </w:p>
    <w:p w:rsidRDefault="006546F2" w:rsidP="006546F2" w:rsidR="00B80907">
      <w:pPr>
        <w:ind w:firstLine="708"/>
        <w:jc w:val="both"/>
      </w:pPr>
      <w:r>
        <w:t>Rješenjem Trgovačkog suda u Osijeku broj St-</w:t>
      </w:r>
      <w:r w:rsidR="00F03962">
        <w:t>2877/16 od 23. prosinca 2016.</w:t>
      </w:r>
      <w:r>
        <w:t xml:space="preserve"> g. pokrenut je prethodni postupak radi utvrđivanja uvjeta za otvaranje stečajnog postupka nad dužnikom te je automatskim odabirom za privremenog stečajnog upravitelja imenovan </w:t>
      </w:r>
      <w:r w:rsidR="00F03962">
        <w:t>Zvonko Tomljanović iz Našica</w:t>
      </w:r>
      <w:r>
        <w:t>.</w:t>
      </w:r>
    </w:p>
    <w:p w:rsidRDefault="006546F2" w:rsidP="006546F2" w:rsidR="006546F2" w:rsidRPr="00B80907">
      <w:pPr>
        <w:ind w:firstLine="708"/>
        <w:jc w:val="both"/>
      </w:pPr>
    </w:p>
    <w:p w:rsidRDefault="00B1313B" w:rsidP="007C3243" w:rsidR="00836454">
      <w:pPr>
        <w:ind w:firstLine="708"/>
        <w:jc w:val="both"/>
      </w:pPr>
      <w:r>
        <w:lastRenderedPageBreak/>
        <w:t xml:space="preserve">Na održanom ročištu za ispitivanje uvjeta za otvaranje stečajnog postupka nad dužnikom dana </w:t>
      </w:r>
      <w:r w:rsidR="00F03962">
        <w:t>8. ožujka 2017. g</w:t>
      </w:r>
      <w:r w:rsidR="004216B4">
        <w:t>.</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6D23E3" w:rsidP="001D4A12" w:rsidR="00185284" w:rsidRPr="001D4A12">
      <w:pPr>
        <w:pStyle w:val="Bezproreda"/>
        <w:rPr>
          <w:bCs/>
          <w:lang w:bidi="hr-HR"/>
        </w:rPr>
      </w:pPr>
      <w:r w:rsidRPr="00CD4B2A">
        <w:rPr>
          <w:bCs/>
          <w:lang w:bidi="hr-HR"/>
        </w:rPr>
        <w:t xml:space="preserve">  </w:t>
      </w:r>
    </w:p>
    <w:p w:rsidRDefault="00F03962" w:rsidP="00F03962" w:rsidR="00F03962" w:rsidRPr="00D76F3E">
      <w:pPr>
        <w:pStyle w:val="Bezproreda"/>
        <w:jc w:val="both"/>
      </w:pPr>
      <w:r>
        <w:t>U</w:t>
      </w:r>
      <w:r w:rsidRPr="00D76F3E">
        <w:t xml:space="preserve">vidom u sudski registar Trgovačkog suda u Osijeku </w:t>
      </w:r>
      <w:r>
        <w:t>utvrđeno je</w:t>
      </w:r>
      <w:r w:rsidRPr="00D76F3E">
        <w:t xml:space="preserve"> da je dužnik osnovan 20.08.1992.g.</w:t>
      </w:r>
    </w:p>
    <w:p w:rsidRDefault="00F03962" w:rsidP="00F03962" w:rsidR="00F03962" w:rsidRPr="00D76F3E">
      <w:pPr>
        <w:pStyle w:val="Bezproreda"/>
        <w:jc w:val="both"/>
      </w:pPr>
      <w:r w:rsidRPr="00D76F3E">
        <w:t>Iz sudskog registra vidljivo je da je član društva Slavko Oršulić iz Belišća,Augusta Šenoe 13,Oib 48182682639,ujedno i direktor društva,zastupa društvo samostalno i neograničeno.Društvo zastupa i Snježana Oršulić, Oib 84470478286,Belišće,A.Šenoe 13,zastupa društvo skupno i neograničeno.</w:t>
      </w:r>
    </w:p>
    <w:p w:rsidRDefault="00F03962" w:rsidP="00F03962" w:rsidR="00F03962">
      <w:pPr>
        <w:pStyle w:val="Bezproreda"/>
        <w:jc w:val="both"/>
      </w:pPr>
      <w:r w:rsidRPr="00D76F3E">
        <w:t>BREMSE d.o.o.za održavanje automobila,unutrašnju i vanjsku trgovinu na malo i veliko upisana je u sudski registar Trgovačkog suda u Osijeku na temelju Izjave o osnivanju društva s ograničenom odgovornošču od 20.08.1992.g</w:t>
      </w:r>
      <w:r>
        <w:t>.</w:t>
      </w:r>
    </w:p>
    <w:p w:rsidRDefault="00F03962" w:rsidP="00F03962" w:rsidR="00F03962" w:rsidRPr="00D76F3E">
      <w:pPr>
        <w:pStyle w:val="Bezproreda"/>
        <w:jc w:val="both"/>
      </w:pPr>
      <w:r w:rsidRPr="00D76F3E">
        <w:t>Temeljni kapital društva iznosi 1.018.600,00 kuna.</w:t>
      </w:r>
      <w:r>
        <w:t xml:space="preserve"> </w:t>
      </w:r>
      <w:r w:rsidRPr="00D76F3E">
        <w:t>Pretežita djelatnost društva je trgovina na malo i veliko.</w:t>
      </w:r>
    </w:p>
    <w:p w:rsidRDefault="00F03962" w:rsidP="00F03962" w:rsidR="00F03962" w:rsidRPr="00D76F3E">
      <w:pPr>
        <w:pStyle w:val="Bezproreda"/>
        <w:jc w:val="both"/>
      </w:pPr>
      <w:r w:rsidRPr="00D76F3E">
        <w:t>Potvrdu o blokadi računa i novčanih sredstava društva na dan 09.01 2017.g.izdala je Fina kako slijedi:</w:t>
      </w:r>
    </w:p>
    <w:p w:rsidRDefault="00F03962" w:rsidP="00F03962" w:rsidR="00F03962" w:rsidRPr="00D76F3E">
      <w:pPr>
        <w:pStyle w:val="Bezproreda"/>
        <w:jc w:val="both"/>
      </w:pPr>
      <w:r w:rsidRPr="00D76F3E">
        <w:t>-iznos evidentiranih nepodmirenih obveza iznosi  754.666,23 kn</w:t>
      </w:r>
    </w:p>
    <w:p w:rsidRDefault="00F03962" w:rsidP="00F03962" w:rsidR="00F03962" w:rsidRPr="00D76F3E">
      <w:pPr>
        <w:pStyle w:val="Bezproreda"/>
        <w:jc w:val="both"/>
      </w:pPr>
      <w:r w:rsidRPr="00D76F3E">
        <w:t>- neprekidna blokada 03.08.2016.g</w:t>
      </w:r>
    </w:p>
    <w:p w:rsidRDefault="00F03962" w:rsidP="00F03962" w:rsidR="00F03962" w:rsidRPr="00D76F3E">
      <w:pPr>
        <w:pStyle w:val="Bezproreda"/>
        <w:jc w:val="both"/>
      </w:pPr>
    </w:p>
    <w:p w:rsidRDefault="00F03962" w:rsidP="00F03962" w:rsidR="00F03962" w:rsidRPr="00D76F3E">
      <w:pPr>
        <w:pStyle w:val="Bezproreda"/>
        <w:jc w:val="both"/>
      </w:pPr>
      <w:r w:rsidRPr="00D76F3E">
        <w:t>Na temelju Potvrde MF PU Područni ured Slavonija i Baranja,Ispostava Osijek od 18.01.2017.g.stanje duga dužnika iznosi 135.026,62 kn i to za PDV, porez na dobit,</w:t>
      </w:r>
      <w:r>
        <w:t xml:space="preserve"> </w:t>
      </w:r>
      <w:r w:rsidRPr="00D76F3E">
        <w:t>porez na potrošnju,</w:t>
      </w:r>
      <w:r>
        <w:t xml:space="preserve"> </w:t>
      </w:r>
      <w:r w:rsidRPr="00D76F3E">
        <w:t>porez na tvrtku,</w:t>
      </w:r>
      <w:r>
        <w:t xml:space="preserve"> </w:t>
      </w:r>
      <w:r w:rsidRPr="00D76F3E">
        <w:t>članarina HGK, te doprinosi za mirovinsko i zdravstveno osiguranje.</w:t>
      </w:r>
    </w:p>
    <w:p w:rsidRDefault="00F03962" w:rsidP="00F03962" w:rsidR="00F03962" w:rsidRPr="00D76F3E">
      <w:pPr>
        <w:pStyle w:val="Bezproreda"/>
        <w:jc w:val="both"/>
      </w:pPr>
    </w:p>
    <w:p w:rsidRDefault="00F03962" w:rsidP="00F03962" w:rsidR="00F03962" w:rsidRPr="00D76F3E">
      <w:pPr>
        <w:pStyle w:val="Bezproreda"/>
        <w:jc w:val="both"/>
      </w:pPr>
    </w:p>
    <w:p w:rsidRDefault="00F03962" w:rsidP="00F03962" w:rsidR="00F03962" w:rsidRPr="00D76F3E">
      <w:pPr>
        <w:pStyle w:val="Bezproreda"/>
        <w:jc w:val="both"/>
      </w:pPr>
      <w:r>
        <w:t xml:space="preserve">BILANC u kn </w:t>
      </w:r>
      <w:r w:rsidRPr="00D76F3E">
        <w:t>opis                           31.12.2013.g                       31.12.2014.g                        31.12.2015.g</w:t>
      </w:r>
    </w:p>
    <w:tbl>
      <w:tblPr>
        <w:tblStyle w:val="Reetkatablice"/>
        <w:tblW w:type="dxa" w:w="9289"/>
        <w:tblLook w:val="04A0" w:noVBand="1" w:noHBand="0" w:lastColumn="0" w:firstColumn="1" w:lastRow="0" w:firstRow="1"/>
      </w:tblPr>
      <w:tblGrid>
        <w:gridCol w:w="2323"/>
        <w:gridCol w:w="2322"/>
        <w:gridCol w:w="2322"/>
        <w:gridCol w:w="2322"/>
      </w:tblGrid>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1.Dugotrajna imovina</w:t>
            </w:r>
          </w:p>
        </w:tc>
        <w:tc>
          <w:tcPr>
            <w:tcW w:type="dxa" w:w="2322"/>
            <w:shd w:fill="auto" w:color="auto" w:val="clear"/>
            <w:tcMar>
              <w:left w:type="dxa" w:w="108"/>
            </w:tcMar>
          </w:tcPr>
          <w:p w:rsidRDefault="00F03962" w:rsidP="004F0097" w:rsidR="00F03962" w:rsidRPr="00D76F3E">
            <w:pPr>
              <w:pStyle w:val="Bezproreda"/>
              <w:jc w:val="both"/>
            </w:pPr>
            <w:r w:rsidRPr="00D76F3E">
              <w:t>3.589.948</w:t>
            </w:r>
          </w:p>
        </w:tc>
        <w:tc>
          <w:tcPr>
            <w:tcW w:type="dxa" w:w="2322"/>
            <w:shd w:fill="auto" w:color="auto" w:val="clear"/>
            <w:tcMar>
              <w:left w:type="dxa" w:w="108"/>
            </w:tcMar>
          </w:tcPr>
          <w:p w:rsidRDefault="00F03962" w:rsidP="004F0097" w:rsidR="00F03962" w:rsidRPr="00D76F3E">
            <w:pPr>
              <w:pStyle w:val="Bezproreda"/>
              <w:jc w:val="both"/>
            </w:pPr>
            <w:r w:rsidRPr="00D76F3E">
              <w:t>3.237.644</w:t>
            </w:r>
          </w:p>
        </w:tc>
        <w:tc>
          <w:tcPr>
            <w:tcW w:type="dxa" w:w="2322"/>
            <w:shd w:fill="auto" w:color="auto" w:val="clear"/>
            <w:tcMar>
              <w:left w:type="dxa" w:w="108"/>
            </w:tcMar>
          </w:tcPr>
          <w:p w:rsidRDefault="00F03962" w:rsidP="004F0097" w:rsidR="00F03962" w:rsidRPr="00D76F3E">
            <w:pPr>
              <w:pStyle w:val="Bezproreda"/>
              <w:jc w:val="both"/>
            </w:pPr>
            <w:r w:rsidRPr="00D76F3E">
              <w:t>2.978.972</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Nematerijalna imovina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11.549</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11.549</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11.549</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Materijalna imovina</w:t>
            </w:r>
          </w:p>
        </w:tc>
        <w:tc>
          <w:tcPr>
            <w:tcW w:type="dxa" w:w="2322"/>
            <w:shd w:fill="auto" w:color="auto" w:val="clear"/>
            <w:tcMar>
              <w:left w:type="dxa" w:w="108"/>
            </w:tcMar>
          </w:tcPr>
          <w:p w:rsidRDefault="00F03962" w:rsidP="004F0097" w:rsidR="00F03962" w:rsidRPr="00D76F3E">
            <w:pPr>
              <w:pStyle w:val="Bezproreda"/>
              <w:jc w:val="both"/>
            </w:pPr>
            <w:r w:rsidRPr="00D76F3E">
              <w:t>3.578.399</w:t>
            </w:r>
          </w:p>
        </w:tc>
        <w:tc>
          <w:tcPr>
            <w:tcW w:type="dxa" w:w="2322"/>
            <w:shd w:fill="auto" w:color="auto" w:val="clear"/>
            <w:tcMar>
              <w:left w:type="dxa" w:w="108"/>
            </w:tcMar>
          </w:tcPr>
          <w:p w:rsidRDefault="00F03962" w:rsidP="004F0097" w:rsidR="00F03962" w:rsidRPr="00D76F3E">
            <w:pPr>
              <w:pStyle w:val="Bezproreda"/>
              <w:jc w:val="both"/>
            </w:pPr>
            <w:r w:rsidRPr="00D76F3E">
              <w:t>3.226.095</w:t>
            </w:r>
          </w:p>
        </w:tc>
        <w:tc>
          <w:tcPr>
            <w:tcW w:type="dxa" w:w="2322"/>
            <w:shd w:fill="auto" w:color="auto" w:val="clear"/>
            <w:tcMar>
              <w:left w:type="dxa" w:w="108"/>
            </w:tcMar>
          </w:tcPr>
          <w:p w:rsidRDefault="00F03962" w:rsidP="004F0097" w:rsidR="00F03962" w:rsidRPr="00D76F3E">
            <w:pPr>
              <w:pStyle w:val="Bezproreda"/>
              <w:jc w:val="both"/>
            </w:pPr>
            <w:r w:rsidRPr="00D76F3E">
              <w:t>2.967.423</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-zemljište</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435.674</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435.674</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435.674</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-građevinski objekti</w:t>
            </w:r>
          </w:p>
        </w:tc>
        <w:tc>
          <w:tcPr>
            <w:tcW w:type="dxa" w:w="2322"/>
            <w:shd w:fill="auto" w:color="auto" w:val="clear"/>
            <w:tcMar>
              <w:left w:type="dxa" w:w="108"/>
            </w:tcMar>
          </w:tcPr>
          <w:p w:rsidRDefault="00F03962" w:rsidP="004F0097" w:rsidR="00F03962" w:rsidRPr="00D76F3E">
            <w:pPr>
              <w:pStyle w:val="Bezproreda"/>
              <w:jc w:val="both"/>
            </w:pPr>
            <w:r w:rsidRPr="00D76F3E">
              <w:t>2.749.005</w:t>
            </w:r>
          </w:p>
        </w:tc>
        <w:tc>
          <w:tcPr>
            <w:tcW w:type="dxa" w:w="2322"/>
            <w:shd w:fill="auto" w:color="auto" w:val="clear"/>
            <w:tcMar>
              <w:left w:type="dxa" w:w="108"/>
            </w:tcMar>
          </w:tcPr>
          <w:p w:rsidRDefault="00F03962" w:rsidP="004F0097" w:rsidR="00F03962" w:rsidRPr="00D76F3E">
            <w:pPr>
              <w:pStyle w:val="Bezproreda"/>
              <w:jc w:val="both"/>
            </w:pPr>
            <w:r w:rsidRPr="00D76F3E">
              <w:t>2.555.536</w:t>
            </w:r>
          </w:p>
        </w:tc>
        <w:tc>
          <w:tcPr>
            <w:tcW w:type="dxa" w:w="2322"/>
            <w:shd w:fill="auto" w:color="auto" w:val="clear"/>
            <w:tcMar>
              <w:left w:type="dxa" w:w="108"/>
            </w:tcMar>
          </w:tcPr>
          <w:p w:rsidRDefault="00F03962" w:rsidP="004F0097" w:rsidR="00F03962" w:rsidRPr="00D76F3E">
            <w:pPr>
              <w:pStyle w:val="Bezproreda"/>
              <w:jc w:val="both"/>
            </w:pPr>
            <w:r w:rsidRPr="00D76F3E">
              <w:t>2.345.463</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-alat,pogonski inventar</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221.177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87.968</w:t>
            </w:r>
          </w:p>
        </w:tc>
        <w:tc>
          <w:tcPr>
            <w:tcW w:type="dxa" w:w="2322"/>
            <w:shd w:fill="auto" w:color="auto" w:val="clear"/>
            <w:tcMar>
              <w:left w:type="dxa" w:w="108"/>
            </w:tcMar>
          </w:tcPr>
          <w:p w:rsidRDefault="00F03962" w:rsidP="004F0097" w:rsidR="00F03962" w:rsidRPr="00D76F3E">
            <w:pPr>
              <w:pStyle w:val="Bezproreda"/>
              <w:jc w:val="both"/>
            </w:pPr>
            <w:r w:rsidRPr="00D76F3E">
              <w:t xml:space="preserve">     83.843</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-ostala mat.imovina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172.543</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146.917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102.443</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2.Kratkotrajna imovina</w:t>
            </w:r>
          </w:p>
        </w:tc>
        <w:tc>
          <w:tcPr>
            <w:tcW w:type="dxa" w:w="2322"/>
            <w:shd w:fill="auto" w:color="auto" w:val="clear"/>
            <w:tcMar>
              <w:left w:type="dxa" w:w="108"/>
            </w:tcMar>
          </w:tcPr>
          <w:p w:rsidRDefault="00F03962" w:rsidP="004F0097" w:rsidR="00F03962" w:rsidRPr="00D76F3E">
            <w:pPr>
              <w:pStyle w:val="Bezproreda"/>
              <w:jc w:val="both"/>
            </w:pPr>
            <w:r w:rsidRPr="00D76F3E">
              <w:t>5.308.892</w:t>
            </w:r>
          </w:p>
        </w:tc>
        <w:tc>
          <w:tcPr>
            <w:tcW w:type="dxa" w:w="2322"/>
            <w:shd w:fill="auto" w:color="auto" w:val="clear"/>
            <w:tcMar>
              <w:left w:type="dxa" w:w="108"/>
            </w:tcMar>
          </w:tcPr>
          <w:p w:rsidRDefault="00F03962" w:rsidP="004F0097" w:rsidR="00F03962" w:rsidRPr="00D76F3E">
            <w:pPr>
              <w:pStyle w:val="Bezproreda"/>
              <w:jc w:val="both"/>
            </w:pPr>
            <w:r w:rsidRPr="00D76F3E">
              <w:t>5.110.768</w:t>
            </w:r>
          </w:p>
        </w:tc>
        <w:tc>
          <w:tcPr>
            <w:tcW w:type="dxa" w:w="2322"/>
            <w:shd w:fill="auto" w:color="auto" w:val="clear"/>
            <w:tcMar>
              <w:left w:type="dxa" w:w="108"/>
            </w:tcMar>
          </w:tcPr>
          <w:p w:rsidRDefault="00F03962" w:rsidP="004F0097" w:rsidR="00F03962" w:rsidRPr="00D76F3E">
            <w:pPr>
              <w:pStyle w:val="Bezproreda"/>
              <w:jc w:val="both"/>
            </w:pPr>
            <w:r w:rsidRPr="00D76F3E">
              <w:t>4.390.208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-zalihe-trgovačka roba</w:t>
            </w:r>
          </w:p>
        </w:tc>
        <w:tc>
          <w:tcPr>
            <w:tcW w:type="dxa" w:w="2322"/>
            <w:shd w:fill="auto" w:color="auto" w:val="clear"/>
            <w:tcMar>
              <w:left w:type="dxa" w:w="108"/>
            </w:tcMar>
          </w:tcPr>
          <w:p w:rsidRDefault="00F03962" w:rsidP="004F0097" w:rsidR="00F03962" w:rsidRPr="00D76F3E">
            <w:pPr>
              <w:pStyle w:val="Bezproreda"/>
              <w:jc w:val="both"/>
            </w:pPr>
            <w:r w:rsidRPr="00D76F3E">
              <w:t>4.215.309</w:t>
            </w:r>
          </w:p>
        </w:tc>
        <w:tc>
          <w:tcPr>
            <w:tcW w:type="dxa" w:w="2322"/>
            <w:shd w:fill="auto" w:color="auto" w:val="clear"/>
            <w:tcMar>
              <w:left w:type="dxa" w:w="108"/>
            </w:tcMar>
          </w:tcPr>
          <w:p w:rsidRDefault="00F03962" w:rsidP="004F0097" w:rsidR="00F03962" w:rsidRPr="00D76F3E">
            <w:pPr>
              <w:pStyle w:val="Bezproreda"/>
              <w:jc w:val="both"/>
            </w:pPr>
            <w:r w:rsidRPr="00D76F3E">
              <w:t>3.874.488</w:t>
            </w:r>
          </w:p>
        </w:tc>
        <w:tc>
          <w:tcPr>
            <w:tcW w:type="dxa" w:w="2322"/>
            <w:shd w:fill="auto" w:color="auto" w:val="clear"/>
            <w:tcMar>
              <w:left w:type="dxa" w:w="108"/>
            </w:tcMar>
          </w:tcPr>
          <w:p w:rsidRDefault="00F03962" w:rsidP="004F0097" w:rsidR="00F03962" w:rsidRPr="00D76F3E">
            <w:pPr>
              <w:pStyle w:val="Bezproreda"/>
              <w:jc w:val="both"/>
            </w:pPr>
            <w:r w:rsidRPr="00D76F3E">
              <w:t>3.938.150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-potraživanja od kupaca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695.150</w:t>
            </w:r>
          </w:p>
        </w:tc>
        <w:tc>
          <w:tcPr>
            <w:tcW w:type="dxa" w:w="2322"/>
            <w:shd w:fill="auto" w:color="auto" w:val="clear"/>
            <w:tcMar>
              <w:left w:type="dxa" w:w="108"/>
            </w:tcMar>
          </w:tcPr>
          <w:p w:rsidRDefault="00F03962" w:rsidP="004F0097" w:rsidR="00F03962" w:rsidRPr="00D76F3E">
            <w:pPr>
              <w:pStyle w:val="Bezproreda"/>
              <w:jc w:val="both"/>
            </w:pPr>
            <w:r w:rsidRPr="00D76F3E">
              <w:t>1.001.591</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371.026</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-ostala potraživanja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5.119</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366</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282</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Novac u banci i blagajni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393.314</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234.323</w:t>
            </w:r>
          </w:p>
        </w:tc>
        <w:tc>
          <w:tcPr>
            <w:tcW w:type="dxa" w:w="2322"/>
            <w:shd w:fill="auto" w:color="auto" w:val="clear"/>
            <w:tcMar>
              <w:left w:type="dxa" w:w="108"/>
            </w:tcMar>
          </w:tcPr>
          <w:p w:rsidRDefault="00F03962" w:rsidP="004F0097" w:rsidR="00F03962" w:rsidRPr="00D76F3E">
            <w:pPr>
              <w:pStyle w:val="Bezproreda"/>
              <w:jc w:val="both"/>
            </w:pPr>
            <w:r w:rsidRPr="00D76F3E">
              <w:t xml:space="preserve">       80.750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AKTIVA UKUPNO</w:t>
            </w:r>
          </w:p>
        </w:tc>
        <w:tc>
          <w:tcPr>
            <w:tcW w:type="dxa" w:w="2322"/>
            <w:shd w:fill="auto" w:color="auto" w:val="clear"/>
            <w:tcMar>
              <w:left w:type="dxa" w:w="108"/>
            </w:tcMar>
          </w:tcPr>
          <w:p w:rsidRDefault="00F03962" w:rsidP="004F0097" w:rsidR="00F03962" w:rsidRPr="00D76F3E">
            <w:pPr>
              <w:pStyle w:val="Bezproreda"/>
              <w:jc w:val="both"/>
            </w:pPr>
            <w:r w:rsidRPr="00D76F3E">
              <w:t>8.898.840</w:t>
            </w:r>
          </w:p>
        </w:tc>
        <w:tc>
          <w:tcPr>
            <w:tcW w:type="dxa" w:w="2322"/>
            <w:shd w:fill="auto" w:color="auto" w:val="clear"/>
            <w:tcMar>
              <w:left w:type="dxa" w:w="108"/>
            </w:tcMar>
          </w:tcPr>
          <w:p w:rsidRDefault="00F03962" w:rsidP="004F0097" w:rsidR="00F03962" w:rsidRPr="00D76F3E">
            <w:pPr>
              <w:pStyle w:val="Bezproreda"/>
              <w:jc w:val="both"/>
            </w:pPr>
            <w:r w:rsidRPr="00D76F3E">
              <w:t>8.348.412</w:t>
            </w:r>
          </w:p>
        </w:tc>
        <w:tc>
          <w:tcPr>
            <w:tcW w:type="dxa" w:w="2322"/>
            <w:shd w:fill="auto" w:color="auto" w:val="clear"/>
            <w:tcMar>
              <w:left w:type="dxa" w:w="108"/>
            </w:tcMar>
          </w:tcPr>
          <w:p w:rsidRDefault="00F03962" w:rsidP="004F0097" w:rsidR="00F03962" w:rsidRPr="00D76F3E">
            <w:pPr>
              <w:pStyle w:val="Bezproreda"/>
              <w:jc w:val="both"/>
            </w:pPr>
            <w:r w:rsidRPr="00D76F3E">
              <w:t>7.369.180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Kapital i rezerve</w:t>
            </w:r>
          </w:p>
        </w:tc>
        <w:tc>
          <w:tcPr>
            <w:tcW w:type="dxa" w:w="2322"/>
            <w:shd w:fill="auto" w:color="auto" w:val="clear"/>
            <w:tcMar>
              <w:left w:type="dxa" w:w="108"/>
            </w:tcMar>
          </w:tcPr>
          <w:p w:rsidRDefault="00F03962" w:rsidP="004F0097" w:rsidR="00F03962" w:rsidRPr="00D76F3E">
            <w:pPr>
              <w:pStyle w:val="Bezproreda"/>
              <w:jc w:val="both"/>
            </w:pPr>
            <w:r w:rsidRPr="00D76F3E">
              <w:t>1.879.771</w:t>
            </w:r>
          </w:p>
        </w:tc>
        <w:tc>
          <w:tcPr>
            <w:tcW w:type="dxa" w:w="2322"/>
            <w:shd w:fill="auto" w:color="auto" w:val="clear"/>
            <w:tcMar>
              <w:left w:type="dxa" w:w="108"/>
            </w:tcMar>
          </w:tcPr>
          <w:p w:rsidRDefault="00F03962" w:rsidP="004F0097" w:rsidR="00F03962" w:rsidRPr="00D76F3E">
            <w:pPr>
              <w:pStyle w:val="Bezproreda"/>
              <w:jc w:val="both"/>
            </w:pPr>
            <w:r w:rsidRPr="00D76F3E">
              <w:t>1.419.810</w:t>
            </w:r>
          </w:p>
        </w:tc>
        <w:tc>
          <w:tcPr>
            <w:tcW w:type="dxa" w:w="2322"/>
            <w:shd w:fill="auto" w:color="auto" w:val="clear"/>
            <w:tcMar>
              <w:left w:type="dxa" w:w="108"/>
            </w:tcMar>
          </w:tcPr>
          <w:p w:rsidRDefault="00F03962" w:rsidP="004F0097" w:rsidR="00F03962" w:rsidRPr="00D76F3E">
            <w:pPr>
              <w:pStyle w:val="Bezproreda"/>
              <w:jc w:val="both"/>
            </w:pPr>
            <w:r w:rsidRPr="00D76F3E">
              <w:t>1.639.748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1.Temeljni kapital</w:t>
            </w:r>
          </w:p>
        </w:tc>
        <w:tc>
          <w:tcPr>
            <w:tcW w:type="dxa" w:w="2322"/>
            <w:shd w:fill="auto" w:color="auto" w:val="clear"/>
            <w:tcMar>
              <w:left w:type="dxa" w:w="108"/>
            </w:tcMar>
          </w:tcPr>
          <w:p w:rsidRDefault="00F03962" w:rsidP="004F0097" w:rsidR="00F03962" w:rsidRPr="00D76F3E">
            <w:pPr>
              <w:pStyle w:val="Bezproreda"/>
              <w:jc w:val="both"/>
            </w:pPr>
            <w:r w:rsidRPr="00D76F3E">
              <w:t>1.018.600</w:t>
            </w:r>
          </w:p>
        </w:tc>
        <w:tc>
          <w:tcPr>
            <w:tcW w:type="dxa" w:w="2322"/>
            <w:shd w:fill="auto" w:color="auto" w:val="clear"/>
            <w:tcMar>
              <w:left w:type="dxa" w:w="108"/>
            </w:tcMar>
          </w:tcPr>
          <w:p w:rsidRDefault="00F03962" w:rsidP="004F0097" w:rsidR="00F03962" w:rsidRPr="00D76F3E">
            <w:pPr>
              <w:pStyle w:val="Bezproreda"/>
              <w:jc w:val="both"/>
            </w:pPr>
            <w:r w:rsidRPr="00D76F3E">
              <w:t>1.018.600</w:t>
            </w:r>
          </w:p>
        </w:tc>
        <w:tc>
          <w:tcPr>
            <w:tcW w:type="dxa" w:w="2322"/>
            <w:shd w:fill="auto" w:color="auto" w:val="clear"/>
            <w:tcMar>
              <w:left w:type="dxa" w:w="108"/>
            </w:tcMar>
          </w:tcPr>
          <w:p w:rsidRDefault="00F03962" w:rsidP="004F0097" w:rsidR="00F03962" w:rsidRPr="00D76F3E">
            <w:pPr>
              <w:pStyle w:val="Bezproreda"/>
              <w:jc w:val="both"/>
            </w:pPr>
            <w:r w:rsidRPr="00D76F3E">
              <w:t>1.018.600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lastRenderedPageBreak/>
              <w:t>2.zadržana dobit/gubitak</w:t>
            </w:r>
          </w:p>
        </w:tc>
        <w:tc>
          <w:tcPr>
            <w:tcW w:type="dxa" w:w="2322"/>
            <w:shd w:fill="auto" w:color="auto" w:val="clear"/>
            <w:tcMar>
              <w:left w:type="dxa" w:w="108"/>
            </w:tcMar>
          </w:tcPr>
          <w:p w:rsidRDefault="00F03962" w:rsidP="004F0097" w:rsidR="00F03962" w:rsidRPr="00D76F3E">
            <w:pPr>
              <w:pStyle w:val="Bezproreda"/>
              <w:jc w:val="both"/>
            </w:pPr>
            <w:r w:rsidRPr="00D76F3E">
              <w:t>1.039.744</w:t>
            </w:r>
          </w:p>
        </w:tc>
        <w:tc>
          <w:tcPr>
            <w:tcW w:type="dxa" w:w="2322"/>
            <w:shd w:fill="auto" w:color="auto" w:val="clear"/>
            <w:tcMar>
              <w:left w:type="dxa" w:w="108"/>
            </w:tcMar>
          </w:tcPr>
          <w:p w:rsidRDefault="00F03962" w:rsidP="004F0097" w:rsidR="00F03962" w:rsidRPr="00D76F3E">
            <w:pPr>
              <w:pStyle w:val="Bezproreda"/>
              <w:jc w:val="both"/>
            </w:pPr>
            <w:r w:rsidRPr="00D76F3E">
              <w:t xml:space="preserve">   861.171</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401.210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3.rezerviranja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160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160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160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4.dugoročne obveze</w:t>
            </w:r>
          </w:p>
        </w:tc>
        <w:tc>
          <w:tcPr>
            <w:tcW w:type="dxa" w:w="2322"/>
            <w:shd w:fill="auto" w:color="auto" w:val="clear"/>
            <w:tcMar>
              <w:left w:type="dxa" w:w="108"/>
            </w:tcMar>
          </w:tcPr>
          <w:p w:rsidRDefault="00F03962" w:rsidP="004F0097" w:rsidR="00F03962" w:rsidRPr="00D76F3E">
            <w:pPr>
              <w:pStyle w:val="Bezproreda"/>
              <w:jc w:val="both"/>
            </w:pPr>
            <w:r w:rsidRPr="00D76F3E">
              <w:t>3.278.042</w:t>
            </w:r>
          </w:p>
        </w:tc>
        <w:tc>
          <w:tcPr>
            <w:tcW w:type="dxa" w:w="2322"/>
            <w:shd w:fill="auto" w:color="auto" w:val="clear"/>
            <w:tcMar>
              <w:left w:type="dxa" w:w="108"/>
            </w:tcMar>
          </w:tcPr>
          <w:p w:rsidRDefault="00F03962" w:rsidP="004F0097" w:rsidR="00F03962" w:rsidRPr="00D76F3E">
            <w:pPr>
              <w:pStyle w:val="Bezproreda"/>
              <w:jc w:val="both"/>
            </w:pPr>
            <w:r w:rsidRPr="00D76F3E">
              <w:t>3.227.436</w:t>
            </w:r>
          </w:p>
        </w:tc>
        <w:tc>
          <w:tcPr>
            <w:tcW w:type="dxa" w:w="2322"/>
            <w:shd w:fill="auto" w:color="auto" w:val="clear"/>
            <w:tcMar>
              <w:left w:type="dxa" w:w="108"/>
            </w:tcMar>
          </w:tcPr>
          <w:p w:rsidRDefault="00F03962" w:rsidP="004F0097" w:rsidR="00F03962" w:rsidRPr="00D76F3E">
            <w:pPr>
              <w:pStyle w:val="Bezproreda"/>
              <w:jc w:val="both"/>
            </w:pPr>
            <w:r w:rsidRPr="00D76F3E">
              <w:t>3.415.715</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-obaveze bankama</w:t>
            </w:r>
          </w:p>
        </w:tc>
        <w:tc>
          <w:tcPr>
            <w:tcW w:type="dxa" w:w="2322"/>
            <w:shd w:fill="auto" w:color="auto" w:val="clear"/>
            <w:tcMar>
              <w:left w:type="dxa" w:w="108"/>
            </w:tcMar>
          </w:tcPr>
          <w:p w:rsidRDefault="00F03962" w:rsidP="004F0097" w:rsidR="00F03962" w:rsidRPr="00D76F3E">
            <w:pPr>
              <w:pStyle w:val="Bezproreda"/>
              <w:jc w:val="both"/>
            </w:pPr>
            <w:r w:rsidRPr="00D76F3E">
              <w:t>3.278.042</w:t>
            </w:r>
          </w:p>
        </w:tc>
        <w:tc>
          <w:tcPr>
            <w:tcW w:type="dxa" w:w="2322"/>
            <w:shd w:fill="auto" w:color="auto" w:val="clear"/>
            <w:tcMar>
              <w:left w:type="dxa" w:w="108"/>
            </w:tcMar>
          </w:tcPr>
          <w:p w:rsidRDefault="00F03962" w:rsidP="004F0097" w:rsidR="00F03962" w:rsidRPr="00D76F3E">
            <w:pPr>
              <w:pStyle w:val="Bezproreda"/>
              <w:jc w:val="both"/>
            </w:pPr>
            <w:r w:rsidRPr="00D76F3E">
              <w:t>3.227.436</w:t>
            </w:r>
          </w:p>
        </w:tc>
        <w:tc>
          <w:tcPr>
            <w:tcW w:type="dxa" w:w="2322"/>
            <w:shd w:fill="auto" w:color="auto" w:val="clear"/>
            <w:tcMar>
              <w:left w:type="dxa" w:w="108"/>
            </w:tcMar>
          </w:tcPr>
          <w:p w:rsidRDefault="00F03962" w:rsidP="004F0097" w:rsidR="00F03962" w:rsidRPr="00D76F3E">
            <w:pPr>
              <w:pStyle w:val="Bezproreda"/>
              <w:jc w:val="both"/>
            </w:pPr>
            <w:r w:rsidRPr="00D76F3E">
              <w:t>3.179.326</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-obaveze dobavljačima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64.091</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-odgođena porezna obveza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172.298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5.kratkoročne obveze</w:t>
            </w:r>
          </w:p>
        </w:tc>
        <w:tc>
          <w:tcPr>
            <w:tcW w:type="dxa" w:w="2322"/>
            <w:shd w:fill="auto" w:color="auto" w:val="clear"/>
            <w:tcMar>
              <w:left w:type="dxa" w:w="108"/>
            </w:tcMar>
          </w:tcPr>
          <w:p w:rsidRDefault="00F03962" w:rsidP="004F0097" w:rsidR="00F03962" w:rsidRPr="00D76F3E">
            <w:pPr>
              <w:pStyle w:val="Bezproreda"/>
              <w:jc w:val="both"/>
            </w:pPr>
            <w:r w:rsidRPr="00D76F3E">
              <w:t>3.740.867</w:t>
            </w:r>
          </w:p>
        </w:tc>
        <w:tc>
          <w:tcPr>
            <w:tcW w:type="dxa" w:w="2322"/>
            <w:shd w:fill="auto" w:color="auto" w:val="clear"/>
            <w:tcMar>
              <w:left w:type="dxa" w:w="108"/>
            </w:tcMar>
          </w:tcPr>
          <w:p w:rsidRDefault="00F03962" w:rsidP="004F0097" w:rsidR="00F03962" w:rsidRPr="00D76F3E">
            <w:pPr>
              <w:pStyle w:val="Bezproreda"/>
              <w:jc w:val="both"/>
            </w:pPr>
            <w:r w:rsidRPr="00D76F3E">
              <w:t>3.701.006</w:t>
            </w:r>
          </w:p>
        </w:tc>
        <w:tc>
          <w:tcPr>
            <w:tcW w:type="dxa" w:w="2322"/>
            <w:shd w:fill="auto" w:color="auto" w:val="clear"/>
            <w:tcMar>
              <w:left w:type="dxa" w:w="108"/>
            </w:tcMar>
          </w:tcPr>
          <w:p w:rsidRDefault="00F03962" w:rsidP="004F0097" w:rsidR="00F03962" w:rsidRPr="00D76F3E">
            <w:pPr>
              <w:pStyle w:val="Bezproreda"/>
              <w:jc w:val="both"/>
            </w:pPr>
            <w:r w:rsidRPr="00D76F3E">
              <w:t>2.313.557</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-obveze bankama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510.332</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331.000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201.109</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-obveze dobavljačima</w:t>
            </w:r>
          </w:p>
        </w:tc>
        <w:tc>
          <w:tcPr>
            <w:tcW w:type="dxa" w:w="2322"/>
            <w:shd w:fill="auto" w:color="auto" w:val="clear"/>
            <w:tcMar>
              <w:left w:type="dxa" w:w="108"/>
            </w:tcMar>
          </w:tcPr>
          <w:p w:rsidRDefault="00F03962" w:rsidP="004F0097" w:rsidR="00F03962" w:rsidRPr="00D76F3E">
            <w:pPr>
              <w:pStyle w:val="Bezproreda"/>
              <w:jc w:val="both"/>
            </w:pPr>
            <w:r w:rsidRPr="00D76F3E">
              <w:t>2.906.176</w:t>
            </w:r>
          </w:p>
        </w:tc>
        <w:tc>
          <w:tcPr>
            <w:tcW w:type="dxa" w:w="2322"/>
            <w:shd w:fill="auto" w:color="auto" w:val="clear"/>
            <w:tcMar>
              <w:left w:type="dxa" w:w="108"/>
            </w:tcMar>
          </w:tcPr>
          <w:p w:rsidRDefault="00F03962" w:rsidP="004F0097" w:rsidR="00F03962" w:rsidRPr="00D76F3E">
            <w:pPr>
              <w:pStyle w:val="Bezproreda"/>
              <w:jc w:val="both"/>
            </w:pPr>
            <w:r w:rsidRPr="00D76F3E">
              <w:t>2.791.303</w:t>
            </w:r>
          </w:p>
        </w:tc>
        <w:tc>
          <w:tcPr>
            <w:tcW w:type="dxa" w:w="2322"/>
            <w:shd w:fill="auto" w:color="auto" w:val="clear"/>
            <w:tcMar>
              <w:left w:type="dxa" w:w="108"/>
            </w:tcMar>
          </w:tcPr>
          <w:p w:rsidRDefault="00F03962" w:rsidP="004F0097" w:rsidR="00F03962" w:rsidRPr="00D76F3E">
            <w:pPr>
              <w:pStyle w:val="Bezproreda"/>
              <w:jc w:val="both"/>
            </w:pPr>
            <w:r w:rsidRPr="00D76F3E">
              <w:t>1.833.940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-obveze zaposlenima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54.737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156.036</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25.730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-porezne obvz.,doprin.</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269.622</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422.667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252.778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PASIVA UKUPNO</w:t>
            </w:r>
          </w:p>
        </w:tc>
        <w:tc>
          <w:tcPr>
            <w:tcW w:type="dxa" w:w="2322"/>
            <w:shd w:fill="auto" w:color="auto" w:val="clear"/>
            <w:tcMar>
              <w:left w:type="dxa" w:w="108"/>
            </w:tcMar>
          </w:tcPr>
          <w:p w:rsidRDefault="00F03962" w:rsidP="004F0097" w:rsidR="00F03962" w:rsidRPr="00D76F3E">
            <w:pPr>
              <w:pStyle w:val="Bezproreda"/>
              <w:jc w:val="both"/>
            </w:pPr>
            <w:r w:rsidRPr="00D76F3E">
              <w:t>8.898.840</w:t>
            </w:r>
          </w:p>
        </w:tc>
        <w:tc>
          <w:tcPr>
            <w:tcW w:type="dxa" w:w="2322"/>
            <w:shd w:fill="auto" w:color="auto" w:val="clear"/>
            <w:tcMar>
              <w:left w:type="dxa" w:w="108"/>
            </w:tcMar>
          </w:tcPr>
          <w:p w:rsidRDefault="00F03962" w:rsidP="004F0097" w:rsidR="00F03962" w:rsidRPr="00D76F3E">
            <w:pPr>
              <w:pStyle w:val="Bezproreda"/>
              <w:jc w:val="both"/>
            </w:pPr>
            <w:r w:rsidRPr="00D76F3E">
              <w:t>8.348.412</w:t>
            </w:r>
          </w:p>
        </w:tc>
        <w:tc>
          <w:tcPr>
            <w:tcW w:type="dxa" w:w="2322"/>
            <w:shd w:fill="auto" w:color="auto" w:val="clear"/>
            <w:tcMar>
              <w:left w:type="dxa" w:w="108"/>
            </w:tcMar>
          </w:tcPr>
          <w:p w:rsidRDefault="00F03962" w:rsidP="004F0097" w:rsidR="00F03962" w:rsidRPr="00D76F3E">
            <w:pPr>
              <w:pStyle w:val="Bezproreda"/>
              <w:jc w:val="both"/>
            </w:pPr>
            <w:r w:rsidRPr="00D76F3E">
              <w:t>7.369.180</w:t>
            </w:r>
          </w:p>
        </w:tc>
      </w:tr>
    </w:tbl>
    <w:p w:rsidRDefault="00F03962" w:rsidP="00F03962" w:rsidR="00F03962" w:rsidRPr="00D76F3E">
      <w:pPr>
        <w:pStyle w:val="Bezproreda"/>
        <w:jc w:val="both"/>
      </w:pPr>
    </w:p>
    <w:p w:rsidRDefault="00F03962" w:rsidP="00F03962" w:rsidR="00F03962" w:rsidRPr="00D76F3E">
      <w:pPr>
        <w:pStyle w:val="Bezproreda"/>
        <w:jc w:val="both"/>
      </w:pPr>
    </w:p>
    <w:p w:rsidRDefault="00F03962" w:rsidP="00F03962" w:rsidR="00F03962" w:rsidRPr="00D76F3E">
      <w:pPr>
        <w:pStyle w:val="Bezproreda"/>
        <w:jc w:val="both"/>
      </w:pPr>
      <w:r w:rsidRPr="00D76F3E">
        <w:t>RAČUN DOBITI I GUBITKA</w:t>
      </w:r>
      <w:r w:rsidR="000C7865">
        <w:t xml:space="preserve"> u kn</w:t>
      </w:r>
    </w:p>
    <w:p w:rsidRDefault="00F03962" w:rsidP="00F03962" w:rsidR="00F03962" w:rsidRPr="00D76F3E">
      <w:pPr>
        <w:pStyle w:val="Bezproreda"/>
        <w:jc w:val="both"/>
      </w:pPr>
    </w:p>
    <w:tbl>
      <w:tblPr>
        <w:tblStyle w:val="Reetkatablice"/>
        <w:tblW w:type="dxa" w:w="9289"/>
        <w:tblLook w:val="04A0" w:noVBand="1" w:noHBand="0" w:lastColumn="0" w:firstColumn="1" w:lastRow="0" w:firstRow="1"/>
      </w:tblPr>
      <w:tblGrid>
        <w:gridCol w:w="2323"/>
        <w:gridCol w:w="2322"/>
        <w:gridCol w:w="2322"/>
        <w:gridCol w:w="2322"/>
      </w:tblGrid>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opis</w:t>
            </w:r>
          </w:p>
        </w:tc>
        <w:tc>
          <w:tcPr>
            <w:tcW w:type="dxa" w:w="2322"/>
            <w:shd w:fill="auto" w:color="auto" w:val="clear"/>
            <w:tcMar>
              <w:left w:type="dxa" w:w="108"/>
            </w:tcMar>
          </w:tcPr>
          <w:p w:rsidRDefault="00F03962" w:rsidP="004F0097" w:rsidR="00F03962" w:rsidRPr="00D76F3E">
            <w:pPr>
              <w:pStyle w:val="Bezproreda"/>
              <w:jc w:val="both"/>
            </w:pPr>
            <w:r w:rsidRPr="00D76F3E">
              <w:t>31.12.2013.g.</w:t>
            </w:r>
          </w:p>
        </w:tc>
        <w:tc>
          <w:tcPr>
            <w:tcW w:type="dxa" w:w="2322"/>
            <w:shd w:fill="auto" w:color="auto" w:val="clear"/>
            <w:tcMar>
              <w:left w:type="dxa" w:w="108"/>
            </w:tcMar>
          </w:tcPr>
          <w:p w:rsidRDefault="00F03962" w:rsidP="004F0097" w:rsidR="00F03962" w:rsidRPr="00D76F3E">
            <w:pPr>
              <w:pStyle w:val="Bezproreda"/>
              <w:jc w:val="both"/>
            </w:pPr>
            <w:r w:rsidRPr="00D76F3E">
              <w:t>31.12.2014.g.</w:t>
            </w:r>
          </w:p>
        </w:tc>
        <w:tc>
          <w:tcPr>
            <w:tcW w:type="dxa" w:w="2322"/>
            <w:shd w:fill="auto" w:color="auto" w:val="clear"/>
            <w:tcMar>
              <w:left w:type="dxa" w:w="108"/>
            </w:tcMar>
          </w:tcPr>
          <w:p w:rsidRDefault="00F03962" w:rsidP="004F0097" w:rsidR="00F03962" w:rsidRPr="00D76F3E">
            <w:pPr>
              <w:pStyle w:val="Bezproreda"/>
              <w:jc w:val="both"/>
            </w:pPr>
            <w:r w:rsidRPr="00D76F3E">
              <w:t>31.12.2015.g.</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1.Poslovni prihodi</w:t>
            </w:r>
          </w:p>
        </w:tc>
        <w:tc>
          <w:tcPr>
            <w:tcW w:type="dxa" w:w="2322"/>
            <w:shd w:fill="auto" w:color="auto" w:val="clear"/>
            <w:tcMar>
              <w:left w:type="dxa" w:w="108"/>
            </w:tcMar>
          </w:tcPr>
          <w:p w:rsidRDefault="00F03962" w:rsidP="004F0097" w:rsidR="00F03962" w:rsidRPr="00D76F3E">
            <w:pPr>
              <w:pStyle w:val="Bezproreda"/>
              <w:jc w:val="both"/>
            </w:pPr>
            <w:r w:rsidRPr="00D76F3E">
              <w:t>5.027.545</w:t>
            </w:r>
          </w:p>
        </w:tc>
        <w:tc>
          <w:tcPr>
            <w:tcW w:type="dxa" w:w="2322"/>
            <w:shd w:fill="auto" w:color="auto" w:val="clear"/>
            <w:tcMar>
              <w:left w:type="dxa" w:w="108"/>
            </w:tcMar>
          </w:tcPr>
          <w:p w:rsidRDefault="00F03962" w:rsidP="004F0097" w:rsidR="00F03962" w:rsidRPr="00D76F3E">
            <w:pPr>
              <w:pStyle w:val="Bezproreda"/>
              <w:jc w:val="both"/>
            </w:pPr>
            <w:r w:rsidRPr="00D76F3E">
              <w:t>2.855.640</w:t>
            </w:r>
          </w:p>
        </w:tc>
        <w:tc>
          <w:tcPr>
            <w:tcW w:type="dxa" w:w="2322"/>
            <w:shd w:fill="auto" w:color="auto" w:val="clear"/>
            <w:tcMar>
              <w:left w:type="dxa" w:w="108"/>
            </w:tcMar>
          </w:tcPr>
          <w:p w:rsidRDefault="00F03962" w:rsidP="004F0097" w:rsidR="00F03962" w:rsidRPr="00D76F3E">
            <w:pPr>
              <w:pStyle w:val="Bezproreda"/>
              <w:jc w:val="both"/>
            </w:pPr>
            <w:r w:rsidRPr="00D76F3E">
              <w:t>2.655.576</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2.Poslovni rashodi</w:t>
            </w:r>
          </w:p>
        </w:tc>
        <w:tc>
          <w:tcPr>
            <w:tcW w:type="dxa" w:w="2322"/>
            <w:shd w:fill="auto" w:color="auto" w:val="clear"/>
            <w:tcMar>
              <w:left w:type="dxa" w:w="108"/>
            </w:tcMar>
          </w:tcPr>
          <w:p w:rsidRDefault="00F03962" w:rsidP="004F0097" w:rsidR="00F03962" w:rsidRPr="00D76F3E">
            <w:pPr>
              <w:pStyle w:val="Bezproreda"/>
              <w:jc w:val="both"/>
            </w:pPr>
            <w:r w:rsidRPr="00D76F3E">
              <w:t>4.874.337</w:t>
            </w:r>
          </w:p>
        </w:tc>
        <w:tc>
          <w:tcPr>
            <w:tcW w:type="dxa" w:w="2322"/>
            <w:shd w:fill="auto" w:color="auto" w:val="clear"/>
            <w:tcMar>
              <w:left w:type="dxa" w:w="108"/>
            </w:tcMar>
          </w:tcPr>
          <w:p w:rsidRDefault="00F03962" w:rsidP="004F0097" w:rsidR="00F03962" w:rsidRPr="00D76F3E">
            <w:pPr>
              <w:pStyle w:val="Bezproreda"/>
              <w:jc w:val="both"/>
            </w:pPr>
            <w:r w:rsidRPr="00D76F3E">
              <w:t>3.127.166</w:t>
            </w:r>
          </w:p>
        </w:tc>
        <w:tc>
          <w:tcPr>
            <w:tcW w:type="dxa" w:w="2322"/>
            <w:shd w:fill="auto" w:color="auto" w:val="clear"/>
            <w:tcMar>
              <w:left w:type="dxa" w:w="108"/>
            </w:tcMar>
          </w:tcPr>
          <w:p w:rsidRDefault="00F03962" w:rsidP="004F0097" w:rsidR="00F03962" w:rsidRPr="00D76F3E">
            <w:pPr>
              <w:pStyle w:val="Bezproreda"/>
              <w:jc w:val="both"/>
            </w:pPr>
            <w:r w:rsidRPr="00D76F3E">
              <w:t>3.020.595</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-materijalni troškovi</w:t>
            </w:r>
          </w:p>
        </w:tc>
        <w:tc>
          <w:tcPr>
            <w:tcW w:type="dxa" w:w="2322"/>
            <w:shd w:fill="auto" w:color="auto" w:val="clear"/>
            <w:tcMar>
              <w:left w:type="dxa" w:w="108"/>
            </w:tcMar>
          </w:tcPr>
          <w:p w:rsidRDefault="00F03962" w:rsidP="004F0097" w:rsidR="00F03962" w:rsidRPr="00D76F3E">
            <w:pPr>
              <w:pStyle w:val="Bezproreda"/>
              <w:jc w:val="both"/>
            </w:pPr>
            <w:r w:rsidRPr="00D76F3E">
              <w:t>3.432.102</w:t>
            </w:r>
          </w:p>
        </w:tc>
        <w:tc>
          <w:tcPr>
            <w:tcW w:type="dxa" w:w="2322"/>
            <w:shd w:fill="auto" w:color="auto" w:val="clear"/>
            <w:tcMar>
              <w:left w:type="dxa" w:w="108"/>
            </w:tcMar>
          </w:tcPr>
          <w:p w:rsidRDefault="00F03962" w:rsidP="004F0097" w:rsidR="00F03962" w:rsidRPr="00D76F3E">
            <w:pPr>
              <w:pStyle w:val="Bezproreda"/>
              <w:jc w:val="both"/>
            </w:pPr>
            <w:r w:rsidRPr="00D76F3E">
              <w:t>2.018.901</w:t>
            </w:r>
          </w:p>
        </w:tc>
        <w:tc>
          <w:tcPr>
            <w:tcW w:type="dxa" w:w="2322"/>
            <w:shd w:fill="auto" w:color="auto" w:val="clear"/>
            <w:tcMar>
              <w:left w:type="dxa" w:w="108"/>
            </w:tcMar>
          </w:tcPr>
          <w:p w:rsidRDefault="00F03962" w:rsidP="004F0097" w:rsidR="00F03962" w:rsidRPr="00D76F3E">
            <w:pPr>
              <w:pStyle w:val="Bezproreda"/>
              <w:jc w:val="both"/>
            </w:pPr>
            <w:r w:rsidRPr="00D76F3E">
              <w:t>1.971.861</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-troškovi osoblja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790.878</w:t>
            </w:r>
          </w:p>
        </w:tc>
        <w:tc>
          <w:tcPr>
            <w:tcW w:type="dxa" w:w="2322"/>
            <w:shd w:fill="auto" w:color="auto" w:val="clear"/>
            <w:tcMar>
              <w:left w:type="dxa" w:w="108"/>
            </w:tcMar>
          </w:tcPr>
          <w:p w:rsidRDefault="00F03962" w:rsidP="004F0097" w:rsidR="00F03962" w:rsidRPr="00D76F3E">
            <w:pPr>
              <w:pStyle w:val="Bezproreda"/>
              <w:jc w:val="both"/>
            </w:pPr>
            <w:r w:rsidRPr="00D76F3E">
              <w:t xml:space="preserve">   508.361</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430.514</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-amortizacija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79.230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250.906</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272.878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-ostali troškovi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565.732</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348.998</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345.387</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-ostali poslovni rashodi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6.395</w:t>
            </w:r>
          </w:p>
        </w:tc>
        <w:tc>
          <w:tcPr>
            <w:tcW w:type="dxa" w:w="2322"/>
            <w:shd w:fill="auto" w:color="auto" w:val="clear"/>
            <w:tcMar>
              <w:left w:type="dxa" w:w="108"/>
            </w:tcMar>
          </w:tcPr>
          <w:p w:rsidRDefault="00F03962" w:rsidP="004F0097" w:rsidR="00F03962" w:rsidRPr="00D76F3E">
            <w:pPr>
              <w:pStyle w:val="Bezproreda"/>
              <w:jc w:val="both"/>
            </w:pPr>
            <w:r w:rsidRPr="00D76F3E">
              <w:t xml:space="preserve">               0</w:t>
            </w:r>
          </w:p>
        </w:tc>
        <w:tc>
          <w:tcPr>
            <w:tcW w:type="dxa" w:w="2322"/>
            <w:shd w:fill="auto" w:color="auto" w:val="clear"/>
            <w:tcMar>
              <w:left w:type="dxa" w:w="108"/>
            </w:tcMar>
          </w:tcPr>
          <w:p w:rsidRDefault="00F03962" w:rsidP="004F0097" w:rsidR="00F03962" w:rsidRPr="00D76F3E">
            <w:pPr>
              <w:pStyle w:val="Bezproreda"/>
              <w:jc w:val="both"/>
            </w:pPr>
            <w:r w:rsidRPr="00D76F3E">
              <w:t xml:space="preserve">               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3.Financijski prihodi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35.127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4.Financijski rashodi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307.782</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167.522</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459.977</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5.Izvanredni prihodi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6.701</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14.842</w:t>
            </w:r>
          </w:p>
        </w:tc>
        <w:tc>
          <w:tcPr>
            <w:tcW w:type="dxa" w:w="2322"/>
            <w:shd w:fill="auto" w:color="auto" w:val="clear"/>
            <w:tcMar>
              <w:left w:type="dxa" w:w="108"/>
            </w:tcMar>
          </w:tcPr>
          <w:p w:rsidRDefault="00F03962" w:rsidP="004F0097" w:rsidR="00F03962" w:rsidRPr="00D76F3E">
            <w:pPr>
              <w:pStyle w:val="Bezproreda"/>
              <w:jc w:val="both"/>
            </w:pPr>
            <w:r w:rsidRPr="00D76F3E">
              <w:t>1.227.269</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6.Izvanredni rashodi</w:t>
            </w:r>
          </w:p>
        </w:tc>
        <w:tc>
          <w:tcPr>
            <w:tcW w:type="dxa" w:w="2322"/>
            <w:shd w:fill="auto" w:color="auto" w:val="clear"/>
            <w:tcMar>
              <w:left w:type="dxa" w:w="108"/>
            </w:tcMar>
          </w:tcPr>
          <w:p w:rsidRDefault="00F03962" w:rsidP="004F0097" w:rsidR="00F03962" w:rsidRPr="00D76F3E">
            <w:pPr>
              <w:pStyle w:val="Bezproreda"/>
              <w:jc w:val="both"/>
            </w:pPr>
            <w:r w:rsidRPr="00D76F3E">
              <w:t xml:space="preserve">    65.827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35.757</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182.338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7.Ukupni prihodi</w:t>
            </w:r>
          </w:p>
        </w:tc>
        <w:tc>
          <w:tcPr>
            <w:tcW w:type="dxa" w:w="2322"/>
            <w:shd w:fill="auto" w:color="auto" w:val="clear"/>
            <w:tcMar>
              <w:left w:type="dxa" w:w="108"/>
            </w:tcMar>
          </w:tcPr>
          <w:p w:rsidRDefault="00F03962" w:rsidP="004F0097" w:rsidR="00F03962" w:rsidRPr="00D76F3E">
            <w:pPr>
              <w:pStyle w:val="Bezproreda"/>
              <w:jc w:val="both"/>
            </w:pPr>
            <w:r w:rsidRPr="00D76F3E">
              <w:t>5.069.373</w:t>
            </w:r>
          </w:p>
        </w:tc>
        <w:tc>
          <w:tcPr>
            <w:tcW w:type="dxa" w:w="2322"/>
            <w:shd w:fill="auto" w:color="auto" w:val="clear"/>
            <w:tcMar>
              <w:left w:type="dxa" w:w="108"/>
            </w:tcMar>
          </w:tcPr>
          <w:p w:rsidRDefault="00F03962" w:rsidP="004F0097" w:rsidR="00F03962" w:rsidRPr="00D76F3E">
            <w:pPr>
              <w:pStyle w:val="Bezproreda"/>
              <w:jc w:val="both"/>
            </w:pPr>
            <w:r w:rsidRPr="00D76F3E">
              <w:t>2.870.484</w:t>
            </w:r>
          </w:p>
        </w:tc>
        <w:tc>
          <w:tcPr>
            <w:tcW w:type="dxa" w:w="2322"/>
            <w:shd w:fill="auto" w:color="auto" w:val="clear"/>
            <w:tcMar>
              <w:left w:type="dxa" w:w="108"/>
            </w:tcMar>
          </w:tcPr>
          <w:p w:rsidRDefault="00F03962" w:rsidP="004F0097" w:rsidR="00F03962" w:rsidRPr="00D76F3E">
            <w:pPr>
              <w:pStyle w:val="Bezproreda"/>
              <w:jc w:val="both"/>
            </w:pPr>
            <w:r w:rsidRPr="00D76F3E">
              <w:t>3.882.848</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8.Ukupni rashodi</w:t>
            </w:r>
          </w:p>
        </w:tc>
        <w:tc>
          <w:tcPr>
            <w:tcW w:type="dxa" w:w="2322"/>
            <w:shd w:fill="auto" w:color="auto" w:val="clear"/>
            <w:tcMar>
              <w:left w:type="dxa" w:w="108"/>
            </w:tcMar>
          </w:tcPr>
          <w:p w:rsidRDefault="00F03962" w:rsidP="004F0097" w:rsidR="00F03962" w:rsidRPr="00D76F3E">
            <w:pPr>
              <w:pStyle w:val="Bezproreda"/>
              <w:jc w:val="both"/>
            </w:pPr>
            <w:r w:rsidRPr="00D76F3E">
              <w:t>5.247.946</w:t>
            </w:r>
          </w:p>
        </w:tc>
        <w:tc>
          <w:tcPr>
            <w:tcW w:type="dxa" w:w="2322"/>
            <w:shd w:fill="auto" w:color="auto" w:val="clear"/>
            <w:tcMar>
              <w:left w:type="dxa" w:w="108"/>
            </w:tcMar>
          </w:tcPr>
          <w:p w:rsidRDefault="00F03962" w:rsidP="004F0097" w:rsidR="00F03962" w:rsidRPr="00D76F3E">
            <w:pPr>
              <w:pStyle w:val="Bezproreda"/>
              <w:jc w:val="both"/>
            </w:pPr>
            <w:r w:rsidRPr="00D76F3E">
              <w:t>3.330.445</w:t>
            </w:r>
          </w:p>
        </w:tc>
        <w:tc>
          <w:tcPr>
            <w:tcW w:type="dxa" w:w="2322"/>
            <w:shd w:fill="auto" w:color="auto" w:val="clear"/>
            <w:tcMar>
              <w:left w:type="dxa" w:w="108"/>
            </w:tcMar>
          </w:tcPr>
          <w:p w:rsidRDefault="00F03962" w:rsidP="004F0097" w:rsidR="00F03962" w:rsidRPr="00D76F3E">
            <w:pPr>
              <w:pStyle w:val="Bezproreda"/>
              <w:jc w:val="both"/>
            </w:pPr>
            <w:r w:rsidRPr="00D76F3E">
              <w:t>3.662.910</w:t>
            </w:r>
          </w:p>
        </w:tc>
      </w:tr>
      <w:tr w:rsidTr="004F0097" w:rsidR="00F03962" w:rsidRPr="00D76F3E">
        <w:tc>
          <w:tcPr>
            <w:tcW w:type="dxa" w:w="2322"/>
            <w:shd w:fill="auto" w:color="auto" w:val="clear"/>
            <w:tcMar>
              <w:left w:type="dxa" w:w="108"/>
            </w:tcMar>
          </w:tcPr>
          <w:p w:rsidRDefault="00F03962" w:rsidP="004F0097" w:rsidR="00F03962" w:rsidRPr="00D76F3E">
            <w:pPr>
              <w:pStyle w:val="Bezproreda"/>
              <w:jc w:val="both"/>
            </w:pPr>
            <w:r w:rsidRPr="00D76F3E">
              <w:t>9.dobit ili gubitak prije oporezivanja</w:t>
            </w:r>
          </w:p>
        </w:tc>
        <w:tc>
          <w:tcPr>
            <w:tcW w:type="dxa" w:w="2322"/>
            <w:shd w:fill="auto" w:color="auto" w:val="clear"/>
            <w:tcMar>
              <w:left w:type="dxa" w:w="108"/>
            </w:tcMar>
          </w:tcPr>
          <w:p w:rsidRDefault="00F03962" w:rsidP="004F0097" w:rsidR="00F03962" w:rsidRPr="00D76F3E">
            <w:pPr>
              <w:pStyle w:val="Bezproreda"/>
              <w:jc w:val="both"/>
            </w:pPr>
            <w:r w:rsidRPr="00D76F3E">
              <w:t xml:space="preserve">  -178.573</w:t>
            </w:r>
          </w:p>
        </w:tc>
        <w:tc>
          <w:tcPr>
            <w:tcW w:type="dxa" w:w="2322"/>
            <w:shd w:fill="auto" w:color="auto" w:val="clear"/>
            <w:tcMar>
              <w:left w:type="dxa" w:w="108"/>
            </w:tcMar>
          </w:tcPr>
          <w:p w:rsidRDefault="00F03962" w:rsidP="004F0097" w:rsidR="00F03962" w:rsidRPr="00D76F3E">
            <w:pPr>
              <w:pStyle w:val="Bezproreda"/>
              <w:jc w:val="both"/>
            </w:pPr>
            <w:r w:rsidRPr="00D76F3E">
              <w:t xml:space="preserve">  -459.961</w:t>
            </w:r>
          </w:p>
        </w:tc>
        <w:tc>
          <w:tcPr>
            <w:tcW w:type="dxa" w:w="2322"/>
            <w:shd w:fill="auto" w:color="auto" w:val="clear"/>
            <w:tcMar>
              <w:left w:type="dxa" w:w="108"/>
            </w:tcMar>
          </w:tcPr>
          <w:p w:rsidRDefault="00F03962" w:rsidP="004F0097" w:rsidR="00F03962" w:rsidRPr="00D76F3E">
            <w:pPr>
              <w:pStyle w:val="Bezproreda"/>
              <w:jc w:val="both"/>
            </w:pPr>
            <w:r w:rsidRPr="00D76F3E">
              <w:t xml:space="preserve">   219.938</w:t>
            </w:r>
          </w:p>
        </w:tc>
      </w:tr>
    </w:tbl>
    <w:p w:rsidRDefault="00F03962" w:rsidP="00F03962" w:rsidR="00F03962" w:rsidRPr="00D76F3E">
      <w:pPr>
        <w:pStyle w:val="Bezproreda"/>
        <w:jc w:val="both"/>
      </w:pPr>
    </w:p>
    <w:p w:rsidRDefault="00F03962" w:rsidP="00F03962" w:rsidR="00F03962" w:rsidRPr="00D76F3E">
      <w:pPr>
        <w:pStyle w:val="Bezproreda"/>
        <w:jc w:val="both"/>
      </w:pPr>
      <w:r w:rsidRPr="00D76F3E">
        <w:t>Iz podataka iz tabele 1 je vidljivo da je dužnik 2013.,2014.g. poslovao sa gubitkom,a u 2015.g.je iskazao dobit kao posljedicu provedene predstečajne nagodbe.</w:t>
      </w:r>
    </w:p>
    <w:p w:rsidRDefault="00F03962" w:rsidP="00F03962" w:rsidR="00F03962" w:rsidRPr="00D76F3E">
      <w:pPr>
        <w:pStyle w:val="Bezproreda"/>
        <w:jc w:val="both"/>
      </w:pPr>
      <w:r w:rsidRPr="00D76F3E">
        <w:t>Poslovanje se smanjilo jer se je prema navodima zakonskog zastupnika na tržištu pojavilo više jačih kuća koje su se bavili istom djelatnošću,a gdje je dio kupaca otišao,a i iz razloga nelikvidnosti sa kojom se nije mogao nositi .</w:t>
      </w:r>
    </w:p>
    <w:p w:rsidRDefault="00F03962" w:rsidP="00F03962" w:rsidR="00F03962" w:rsidRPr="00D76F3E">
      <w:pPr>
        <w:pStyle w:val="Bezproreda"/>
        <w:jc w:val="both"/>
      </w:pPr>
    </w:p>
    <w:p w:rsidRDefault="00F03962" w:rsidP="00F03962" w:rsidR="00F03962" w:rsidRPr="00D76F3E">
      <w:pPr>
        <w:pStyle w:val="Bezproreda"/>
        <w:jc w:val="both"/>
      </w:pPr>
      <w:r w:rsidRPr="00D76F3E">
        <w:t>Zakonski zastupnik dužnika dostavio je prokazni popis imovine ovjeren po javnom bilježniku.</w:t>
      </w:r>
    </w:p>
    <w:p w:rsidRDefault="00F03962" w:rsidP="00F03962" w:rsidR="00F03962" w:rsidRPr="00D76F3E">
      <w:pPr>
        <w:pStyle w:val="Bezproreda"/>
        <w:jc w:val="both"/>
      </w:pPr>
      <w:r w:rsidRPr="00D76F3E">
        <w:t>Prema Uvjerenju MUP PU Osječko-baranjska,Policijska postaja Belišće od 09.01.2017.g.,broj:511-07-28-04-36-5/2017 dužnik je evidentiran kao vlasnik 2 vozila.</w:t>
      </w:r>
    </w:p>
    <w:p w:rsidRDefault="00F03962" w:rsidP="00F03962" w:rsidR="00F03962" w:rsidRPr="00D76F3E">
      <w:pPr>
        <w:pStyle w:val="Bezproreda"/>
        <w:jc w:val="both"/>
      </w:pPr>
    </w:p>
    <w:p w:rsidRDefault="00F03962" w:rsidP="00F03962" w:rsidR="00F03962" w:rsidRPr="00D76F3E">
      <w:pPr>
        <w:pStyle w:val="Bezproreda"/>
        <w:jc w:val="both"/>
      </w:pPr>
      <w:r w:rsidRPr="00D76F3E">
        <w:t>Uvidom u ZK uložak 3310 Općinskog suda u Osijeku,ZK odjel Valpovo vidljivo je da je dužnik vlasnik kčbr 2444 k.o.Valpovo, površine 982 m2 u naravi poslovne zgrade,gospodarske zgrade i dvorište u ul. Osječka 37.</w:t>
      </w:r>
    </w:p>
    <w:p w:rsidRDefault="00F03962" w:rsidP="00F03962" w:rsidR="00F03962" w:rsidRPr="00D76F3E">
      <w:pPr>
        <w:pStyle w:val="Bezproreda"/>
        <w:jc w:val="both"/>
      </w:pPr>
      <w:r w:rsidRPr="00D76F3E">
        <w:t>Ista nekretnina opterećena je hipotekom u korist HYPO ALPE-ADRIA-BANK DD ZAGREB,za osiguranje povrata kredita u visini 550.000,00 eura iz 2011.g.,kao i za povrat kredita od 300.000,00 kn iz 2012.g.</w:t>
      </w:r>
    </w:p>
    <w:p w:rsidRDefault="00F03962" w:rsidP="00F03962" w:rsidR="00F03962" w:rsidRPr="00D76F3E">
      <w:pPr>
        <w:pStyle w:val="Bezproreda"/>
        <w:jc w:val="both"/>
      </w:pPr>
      <w:r w:rsidRPr="00D76F3E">
        <w:t>Uvidom u ZK uložak 995 Općinskog suda u Osijeku,ZK odjel Valpovo vidljivo je da je dužnik vlasnik kčbr 2554 k.o. Valpovo,površine 4559 m2,u naravi kuća,dvor i oranica.</w:t>
      </w:r>
    </w:p>
    <w:p w:rsidRDefault="00F03962" w:rsidP="00F03962" w:rsidR="00F03962" w:rsidRPr="00D76F3E">
      <w:pPr>
        <w:pStyle w:val="Bezproreda"/>
        <w:jc w:val="both"/>
      </w:pPr>
      <w:r w:rsidRPr="00D76F3E">
        <w:t>Ista nekretnina opterećena je hipotekom HYPO ALPE-ADRIA-BANK DD ZAGREB za osiguranje povrata kredita u iznosu od 550.000,00 eura i kredita u visini od 300.000,00 kn.</w:t>
      </w:r>
    </w:p>
    <w:p w:rsidRDefault="00F03962" w:rsidP="00F03962" w:rsidR="00F03962" w:rsidRPr="00D76F3E">
      <w:pPr>
        <w:pStyle w:val="Bezproreda"/>
        <w:jc w:val="both"/>
      </w:pPr>
      <w:r w:rsidRPr="00D76F3E">
        <w:t>Uvidom u ZK uložak 2769 Općinskog suda u Osijeku,ZK odjel Valpovo vidljivo je da je dužnik vlasnik kčbr 2555 k.o. Valpovo,površine 4523 m2,u naravi kuća,dvor i oranica.</w:t>
      </w:r>
    </w:p>
    <w:p w:rsidRDefault="00F03962" w:rsidP="00F03962" w:rsidR="00F03962" w:rsidRPr="00D76F3E">
      <w:pPr>
        <w:pStyle w:val="Bezproreda"/>
        <w:jc w:val="both"/>
      </w:pPr>
      <w:r w:rsidRPr="00D76F3E">
        <w:t>Ista nekretnina opterećena je upisanim hipotekama kao prve dvije nekretnine.</w:t>
      </w:r>
    </w:p>
    <w:p w:rsidRDefault="00F03962" w:rsidP="00F03962" w:rsidR="00F03962" w:rsidRPr="00D76F3E">
      <w:pPr>
        <w:pStyle w:val="Bezproreda"/>
        <w:jc w:val="both"/>
      </w:pPr>
      <w:r w:rsidRPr="00D76F3E">
        <w:t xml:space="preserve">Uvidom u ZK uložak 1625 Općinskog suda u Osijeku,ZK odjel Valpovo vidljivo je da je dužnik vlasnik kčbr 485 k.o. Valpovo,površine 2655 m2,u naravi oranica.Na istoj nema tereta. </w:t>
      </w:r>
    </w:p>
    <w:p w:rsidRDefault="00F03962" w:rsidP="00F03962" w:rsidR="00F03962" w:rsidRPr="00D76F3E">
      <w:pPr>
        <w:pStyle w:val="Bezproreda"/>
        <w:jc w:val="both"/>
      </w:pPr>
    </w:p>
    <w:p w:rsidRDefault="00F03962" w:rsidP="00F03962" w:rsidR="00F03962" w:rsidRPr="00D76F3E">
      <w:pPr>
        <w:pStyle w:val="Bezproreda"/>
        <w:jc w:val="both"/>
      </w:pPr>
      <w:r w:rsidRPr="00D76F3E">
        <w:t>Dužnik trenutno ima zaposlenih šest zaposlenika.</w:t>
      </w:r>
    </w:p>
    <w:p w:rsidRDefault="00F03962" w:rsidP="00F03962" w:rsidR="00F03962" w:rsidRPr="00D76F3E">
      <w:pPr>
        <w:pStyle w:val="Bezproreda"/>
        <w:jc w:val="both"/>
      </w:pPr>
    </w:p>
    <w:p w:rsidRDefault="00F03962" w:rsidP="00F03962" w:rsidR="00F03962" w:rsidRPr="00D76F3E">
      <w:pPr>
        <w:pStyle w:val="Bezproreda"/>
        <w:jc w:val="both"/>
      </w:pPr>
      <w:r w:rsidRPr="00D76F3E">
        <w:t>Novac,financijska imovina,potraživanja,zalihe</w:t>
      </w:r>
    </w:p>
    <w:p w:rsidRDefault="00F03962" w:rsidP="00F03962" w:rsidR="00F03962" w:rsidRPr="00D76F3E">
      <w:pPr>
        <w:pStyle w:val="Bezproreda"/>
        <w:jc w:val="both"/>
      </w:pPr>
      <w:r w:rsidRPr="00D76F3E">
        <w:t>Prema dostavljenoj bruto bilanci na dan 31.12.2016.g.dužnik ima iskazane slijedeće podatke:</w:t>
      </w:r>
    </w:p>
    <w:p w:rsidRDefault="00F03962" w:rsidP="00F03962" w:rsidR="00F03962" w:rsidRPr="00D76F3E">
      <w:pPr>
        <w:pStyle w:val="Bezproreda"/>
        <w:jc w:val="both"/>
      </w:pPr>
    </w:p>
    <w:tbl>
      <w:tblPr>
        <w:tblStyle w:val="Reetkatablice"/>
        <w:tblW w:type="dxa" w:w="9288"/>
        <w:tblLook w:val="04A0" w:noVBand="1" w:noHBand="0" w:lastColumn="0" w:firstColumn="1" w:lastRow="0" w:firstRow="1"/>
      </w:tblPr>
      <w:tblGrid>
        <w:gridCol w:w="3096"/>
        <w:gridCol w:w="3096"/>
        <w:gridCol w:w="3096"/>
      </w:tblGrid>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Konto</w:t>
            </w:r>
          </w:p>
        </w:tc>
        <w:tc>
          <w:tcPr>
            <w:tcW w:type="dxa" w:w="3096"/>
            <w:shd w:fill="auto" w:color="auto" w:val="clear"/>
            <w:tcMar>
              <w:left w:type="dxa" w:w="108"/>
            </w:tcMar>
          </w:tcPr>
          <w:p w:rsidRDefault="00F03962" w:rsidP="004F0097" w:rsidR="00F03962" w:rsidRPr="00D76F3E">
            <w:pPr>
              <w:pStyle w:val="Bezproreda"/>
              <w:jc w:val="both"/>
            </w:pPr>
            <w:r w:rsidRPr="00D76F3E">
              <w:t>Opis konta</w:t>
            </w:r>
          </w:p>
        </w:tc>
        <w:tc>
          <w:tcPr>
            <w:tcW w:type="dxa" w:w="3096"/>
            <w:shd w:fill="auto" w:color="auto" w:val="clear"/>
            <w:tcMar>
              <w:left w:type="dxa" w:w="108"/>
            </w:tcMar>
          </w:tcPr>
          <w:p w:rsidRDefault="00F03962" w:rsidP="004F0097" w:rsidR="00F03962" w:rsidRPr="00D76F3E">
            <w:pPr>
              <w:pStyle w:val="Bezproreda"/>
              <w:jc w:val="both"/>
            </w:pPr>
            <w:r w:rsidRPr="00D76F3E">
              <w:t>Iznos u kn</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1009</w:t>
            </w:r>
          </w:p>
        </w:tc>
        <w:tc>
          <w:tcPr>
            <w:tcW w:type="dxa" w:w="3096"/>
            <w:shd w:fill="auto" w:color="auto" w:val="clear"/>
            <w:tcMar>
              <w:left w:type="dxa" w:w="108"/>
            </w:tcMar>
          </w:tcPr>
          <w:p w:rsidRDefault="00F03962" w:rsidP="004F0097" w:rsidR="00F03962" w:rsidRPr="00D76F3E">
            <w:pPr>
              <w:pStyle w:val="Bezproreda"/>
              <w:jc w:val="both"/>
            </w:pPr>
            <w:r w:rsidRPr="00D76F3E">
              <w:t>Žrn-prijelazni konto</w:t>
            </w:r>
          </w:p>
        </w:tc>
        <w:tc>
          <w:tcPr>
            <w:tcW w:type="dxa" w:w="3096"/>
            <w:shd w:fill="auto" w:color="auto" w:val="clear"/>
            <w:tcMar>
              <w:left w:type="dxa" w:w="108"/>
            </w:tcMar>
          </w:tcPr>
          <w:p w:rsidRDefault="00F03962" w:rsidP="004F0097" w:rsidR="00F03962" w:rsidRPr="00D76F3E">
            <w:pPr>
              <w:pStyle w:val="Bezproreda"/>
              <w:jc w:val="both"/>
            </w:pPr>
            <w:r w:rsidRPr="00D76F3E">
              <w:t xml:space="preserve">                0</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1024</w:t>
            </w:r>
          </w:p>
        </w:tc>
        <w:tc>
          <w:tcPr>
            <w:tcW w:type="dxa" w:w="3096"/>
            <w:shd w:fill="auto" w:color="auto" w:val="clear"/>
            <w:tcMar>
              <w:left w:type="dxa" w:w="108"/>
            </w:tcMar>
          </w:tcPr>
          <w:p w:rsidRDefault="00F03962" w:rsidP="004F0097" w:rsidR="00F03962" w:rsidRPr="00D76F3E">
            <w:pPr>
              <w:pStyle w:val="Bezproreda"/>
              <w:jc w:val="both"/>
            </w:pPr>
            <w:r w:rsidRPr="00D76F3E">
              <w:t>Utržak po kreditnim karticama</w:t>
            </w:r>
          </w:p>
        </w:tc>
        <w:tc>
          <w:tcPr>
            <w:tcW w:type="dxa" w:w="3096"/>
            <w:shd w:fill="auto" w:color="auto" w:val="clear"/>
            <w:tcMar>
              <w:left w:type="dxa" w:w="108"/>
            </w:tcMar>
          </w:tcPr>
          <w:p w:rsidRDefault="00F03962" w:rsidP="004F0097" w:rsidR="00F03962" w:rsidRPr="00D76F3E">
            <w:pPr>
              <w:pStyle w:val="Bezproreda"/>
              <w:jc w:val="both"/>
            </w:pPr>
            <w:r w:rsidRPr="00D76F3E">
              <w:t xml:space="preserve">    10.456,67</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1200</w:t>
            </w:r>
          </w:p>
        </w:tc>
        <w:tc>
          <w:tcPr>
            <w:tcW w:type="dxa" w:w="3096"/>
            <w:shd w:fill="auto" w:color="auto" w:val="clear"/>
            <w:tcMar>
              <w:left w:type="dxa" w:w="108"/>
            </w:tcMar>
          </w:tcPr>
          <w:p w:rsidRDefault="00F03962" w:rsidP="004F0097" w:rsidR="00F03962" w:rsidRPr="00D76F3E">
            <w:pPr>
              <w:pStyle w:val="Bezproreda"/>
              <w:jc w:val="both"/>
            </w:pPr>
            <w:r w:rsidRPr="00D76F3E">
              <w:t>Kupci</w:t>
            </w:r>
          </w:p>
        </w:tc>
        <w:tc>
          <w:tcPr>
            <w:tcW w:type="dxa" w:w="3096"/>
            <w:shd w:fill="auto" w:color="auto" w:val="clear"/>
            <w:tcMar>
              <w:left w:type="dxa" w:w="108"/>
            </w:tcMar>
          </w:tcPr>
          <w:p w:rsidRDefault="00F03962" w:rsidP="004F0097" w:rsidR="00F03962" w:rsidRPr="00D76F3E">
            <w:pPr>
              <w:pStyle w:val="Bezproreda"/>
              <w:jc w:val="both"/>
            </w:pPr>
            <w:r w:rsidRPr="00D76F3E">
              <w:t xml:space="preserve">  280.362,59</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1800</w:t>
            </w:r>
          </w:p>
        </w:tc>
        <w:tc>
          <w:tcPr>
            <w:tcW w:type="dxa" w:w="3096"/>
            <w:shd w:fill="auto" w:color="auto" w:val="clear"/>
            <w:tcMar>
              <w:left w:type="dxa" w:w="108"/>
            </w:tcMar>
          </w:tcPr>
          <w:p w:rsidRDefault="00F03962" w:rsidP="004F0097" w:rsidR="00F03962" w:rsidRPr="00D76F3E">
            <w:pPr>
              <w:pStyle w:val="Bezproreda"/>
              <w:jc w:val="both"/>
            </w:pPr>
            <w:r w:rsidRPr="00D76F3E">
              <w:t>Pdv u ulaz.rn R-1</w:t>
            </w:r>
          </w:p>
        </w:tc>
        <w:tc>
          <w:tcPr>
            <w:tcW w:type="dxa" w:w="3096"/>
            <w:shd w:fill="auto" w:color="auto" w:val="clear"/>
            <w:tcMar>
              <w:left w:type="dxa" w:w="108"/>
            </w:tcMar>
          </w:tcPr>
          <w:p w:rsidRDefault="00F03962" w:rsidP="004F0097" w:rsidR="00F03962" w:rsidRPr="00D76F3E">
            <w:pPr>
              <w:pStyle w:val="Bezproreda"/>
              <w:jc w:val="both"/>
            </w:pPr>
            <w:r w:rsidRPr="00D76F3E">
              <w:t xml:space="preserve">    27.695,15</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1805</w:t>
            </w:r>
          </w:p>
        </w:tc>
        <w:tc>
          <w:tcPr>
            <w:tcW w:type="dxa" w:w="3096"/>
            <w:shd w:fill="auto" w:color="auto" w:val="clear"/>
            <w:tcMar>
              <w:left w:type="dxa" w:w="108"/>
            </w:tcMar>
          </w:tcPr>
          <w:p w:rsidRDefault="00F03962" w:rsidP="004F0097" w:rsidR="00F03962" w:rsidRPr="00D76F3E">
            <w:pPr>
              <w:pStyle w:val="Bezproreda"/>
              <w:jc w:val="both"/>
            </w:pPr>
            <w:r w:rsidRPr="00D76F3E">
              <w:t>Pdv R-1 u direktnim računima</w:t>
            </w:r>
          </w:p>
        </w:tc>
        <w:tc>
          <w:tcPr>
            <w:tcW w:type="dxa" w:w="3096"/>
            <w:shd w:fill="auto" w:color="auto" w:val="clear"/>
            <w:tcMar>
              <w:left w:type="dxa" w:w="108"/>
            </w:tcMar>
          </w:tcPr>
          <w:p w:rsidRDefault="00F03962" w:rsidP="004F0097" w:rsidR="00F03962" w:rsidRPr="00D76F3E">
            <w:pPr>
              <w:pStyle w:val="Bezproreda"/>
              <w:jc w:val="both"/>
            </w:pPr>
            <w:r w:rsidRPr="00D76F3E">
              <w:t xml:space="preserve">      1.326,60           </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1808</w:t>
            </w:r>
          </w:p>
        </w:tc>
        <w:tc>
          <w:tcPr>
            <w:tcW w:type="dxa" w:w="3096"/>
            <w:shd w:fill="auto" w:color="auto" w:val="clear"/>
            <w:tcMar>
              <w:left w:type="dxa" w:w="108"/>
            </w:tcMar>
          </w:tcPr>
          <w:p w:rsidRDefault="00F03962" w:rsidP="004F0097" w:rsidR="00F03962" w:rsidRPr="00D76F3E">
            <w:pPr>
              <w:pStyle w:val="Bezproreda"/>
              <w:jc w:val="both"/>
            </w:pPr>
            <w:r w:rsidRPr="00D76F3E">
              <w:t>Pdv 13%</w:t>
            </w:r>
          </w:p>
        </w:tc>
        <w:tc>
          <w:tcPr>
            <w:tcW w:type="dxa" w:w="3096"/>
            <w:shd w:fill="auto" w:color="auto" w:val="clear"/>
            <w:tcMar>
              <w:left w:type="dxa" w:w="108"/>
            </w:tcMar>
          </w:tcPr>
          <w:p w:rsidRDefault="00F03962" w:rsidP="004F0097" w:rsidR="00F03962" w:rsidRPr="00D76F3E">
            <w:pPr>
              <w:pStyle w:val="Bezproreda"/>
              <w:jc w:val="both"/>
            </w:pPr>
            <w:r w:rsidRPr="00D76F3E">
              <w:t xml:space="preserve">              9,54</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p>
        </w:tc>
        <w:tc>
          <w:tcPr>
            <w:tcW w:type="dxa" w:w="3096"/>
            <w:shd w:fill="auto" w:color="auto" w:val="clear"/>
            <w:tcMar>
              <w:left w:type="dxa" w:w="108"/>
            </w:tcMar>
          </w:tcPr>
          <w:p w:rsidRDefault="00F03962" w:rsidP="004F0097" w:rsidR="00F03962" w:rsidRPr="00D76F3E">
            <w:pPr>
              <w:pStyle w:val="Bezproreda"/>
              <w:jc w:val="both"/>
            </w:pPr>
            <w:r w:rsidRPr="00D76F3E">
              <w:t>UKUPNO</w:t>
            </w:r>
          </w:p>
        </w:tc>
        <w:tc>
          <w:tcPr>
            <w:tcW w:type="dxa" w:w="3096"/>
            <w:shd w:fill="auto" w:color="auto" w:val="clear"/>
            <w:tcMar>
              <w:left w:type="dxa" w:w="108"/>
            </w:tcMar>
          </w:tcPr>
          <w:p w:rsidRDefault="00F03962" w:rsidP="004F0097" w:rsidR="00F03962" w:rsidRPr="00D76F3E">
            <w:pPr>
              <w:pStyle w:val="Bezproreda"/>
              <w:jc w:val="both"/>
            </w:pPr>
            <w:r w:rsidRPr="00D76F3E">
              <w:t xml:space="preserve">   319.850,55</w:t>
            </w:r>
          </w:p>
        </w:tc>
      </w:tr>
    </w:tbl>
    <w:p w:rsidRDefault="00F03962" w:rsidP="00F03962" w:rsidR="00F03962" w:rsidRPr="00D76F3E">
      <w:pPr>
        <w:pStyle w:val="Bezproreda"/>
        <w:jc w:val="both"/>
      </w:pPr>
    </w:p>
    <w:p w:rsidRDefault="00F03962" w:rsidP="00F03962" w:rsidR="00F03962" w:rsidRPr="00D76F3E">
      <w:pPr>
        <w:pStyle w:val="Bezproreda"/>
        <w:jc w:val="both"/>
      </w:pPr>
      <w:r w:rsidRPr="00D76F3E">
        <w:t>Prema dostavljenoj bruto bilanci na dan 31.12.2016.g. dužnik ima iskazane slijedeće obveze:</w:t>
      </w:r>
    </w:p>
    <w:p w:rsidRDefault="00F03962" w:rsidP="00F03962" w:rsidR="00F03962" w:rsidRPr="00D76F3E">
      <w:pPr>
        <w:pStyle w:val="Bezproreda"/>
        <w:jc w:val="both"/>
      </w:pPr>
    </w:p>
    <w:tbl>
      <w:tblPr>
        <w:tblStyle w:val="Reetkatablice"/>
        <w:tblW w:type="dxa" w:w="9288"/>
        <w:tblLook w:val="04A0" w:noVBand="1" w:noHBand="0" w:lastColumn="0" w:firstColumn="1" w:lastRow="0" w:firstRow="1"/>
      </w:tblPr>
      <w:tblGrid>
        <w:gridCol w:w="3096"/>
        <w:gridCol w:w="3096"/>
        <w:gridCol w:w="3096"/>
      </w:tblGrid>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Konto</w:t>
            </w:r>
          </w:p>
        </w:tc>
        <w:tc>
          <w:tcPr>
            <w:tcW w:type="dxa" w:w="3096"/>
            <w:shd w:fill="auto" w:color="auto" w:val="clear"/>
            <w:tcMar>
              <w:left w:type="dxa" w:w="108"/>
            </w:tcMar>
          </w:tcPr>
          <w:p w:rsidRDefault="00F03962" w:rsidP="004F0097" w:rsidR="00F03962" w:rsidRPr="00D76F3E">
            <w:pPr>
              <w:pStyle w:val="Bezproreda"/>
              <w:jc w:val="both"/>
            </w:pPr>
            <w:r w:rsidRPr="00D76F3E">
              <w:t>Opis konta</w:t>
            </w:r>
          </w:p>
        </w:tc>
        <w:tc>
          <w:tcPr>
            <w:tcW w:type="dxa" w:w="3096"/>
            <w:shd w:fill="auto" w:color="auto" w:val="clear"/>
            <w:tcMar>
              <w:left w:type="dxa" w:w="108"/>
            </w:tcMar>
          </w:tcPr>
          <w:p w:rsidRDefault="00F03962" w:rsidP="004F0097" w:rsidR="00F03962" w:rsidRPr="00D76F3E">
            <w:pPr>
              <w:pStyle w:val="Bezproreda"/>
              <w:jc w:val="both"/>
            </w:pPr>
            <w:r w:rsidRPr="00D76F3E">
              <w:t>Iznos u kn</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2200</w:t>
            </w:r>
          </w:p>
        </w:tc>
        <w:tc>
          <w:tcPr>
            <w:tcW w:type="dxa" w:w="3096"/>
            <w:shd w:fill="auto" w:color="auto" w:val="clear"/>
            <w:tcMar>
              <w:left w:type="dxa" w:w="108"/>
            </w:tcMar>
          </w:tcPr>
          <w:p w:rsidRDefault="00F03962" w:rsidP="004F0097" w:rsidR="00F03962" w:rsidRPr="00D76F3E">
            <w:pPr>
              <w:pStyle w:val="Bezproreda"/>
              <w:jc w:val="both"/>
            </w:pPr>
            <w:r w:rsidRPr="00D76F3E">
              <w:t xml:space="preserve">Dobavljači u zemlji </w:t>
            </w:r>
          </w:p>
        </w:tc>
        <w:tc>
          <w:tcPr>
            <w:tcW w:type="dxa" w:w="3096"/>
            <w:shd w:fill="auto" w:color="auto" w:val="clear"/>
            <w:tcMar>
              <w:left w:type="dxa" w:w="108"/>
            </w:tcMar>
          </w:tcPr>
          <w:p w:rsidRDefault="00F03962" w:rsidP="004F0097" w:rsidR="00F03962" w:rsidRPr="00D76F3E">
            <w:pPr>
              <w:pStyle w:val="Bezproreda"/>
              <w:jc w:val="both"/>
            </w:pPr>
            <w:r w:rsidRPr="00D76F3E">
              <w:t>1.595.856,75</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2512</w:t>
            </w:r>
          </w:p>
        </w:tc>
        <w:tc>
          <w:tcPr>
            <w:tcW w:type="dxa" w:w="3096"/>
            <w:shd w:fill="auto" w:color="auto" w:val="clear"/>
            <w:tcMar>
              <w:left w:type="dxa" w:w="108"/>
            </w:tcMar>
          </w:tcPr>
          <w:p w:rsidRDefault="00F03962" w:rsidP="004F0097" w:rsidR="00F03962" w:rsidRPr="00D76F3E">
            <w:pPr>
              <w:pStyle w:val="Bezproreda"/>
              <w:jc w:val="both"/>
            </w:pPr>
            <w:r w:rsidRPr="00D76F3E">
              <w:t>Kredit bankama-minus po rn</w:t>
            </w:r>
          </w:p>
        </w:tc>
        <w:tc>
          <w:tcPr>
            <w:tcW w:type="dxa" w:w="3096"/>
            <w:shd w:fill="auto" w:color="auto" w:val="clear"/>
            <w:tcMar>
              <w:left w:type="dxa" w:w="108"/>
            </w:tcMar>
          </w:tcPr>
          <w:p w:rsidRDefault="00F03962" w:rsidP="004F0097" w:rsidR="00F03962" w:rsidRPr="00D76F3E">
            <w:pPr>
              <w:pStyle w:val="Bezproreda"/>
              <w:jc w:val="both"/>
            </w:pPr>
            <w:r w:rsidRPr="00D76F3E">
              <w:t xml:space="preserve">     38.111,37</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2515</w:t>
            </w:r>
          </w:p>
        </w:tc>
        <w:tc>
          <w:tcPr>
            <w:tcW w:type="dxa" w:w="3096"/>
            <w:shd w:fill="auto" w:color="auto" w:val="clear"/>
            <w:tcMar>
              <w:left w:type="dxa" w:w="108"/>
            </w:tcMar>
          </w:tcPr>
          <w:p w:rsidRDefault="00F03962" w:rsidP="004F0097" w:rsidR="00F03962" w:rsidRPr="00D76F3E">
            <w:pPr>
              <w:pStyle w:val="Bezproreda"/>
              <w:jc w:val="both"/>
            </w:pPr>
            <w:r w:rsidRPr="00D76F3E">
              <w:t>Kredit Hypo AA banke</w:t>
            </w:r>
          </w:p>
        </w:tc>
        <w:tc>
          <w:tcPr>
            <w:tcW w:type="dxa" w:w="3096"/>
            <w:shd w:fill="auto" w:color="auto" w:val="clear"/>
            <w:tcMar>
              <w:left w:type="dxa" w:w="108"/>
            </w:tcMar>
          </w:tcPr>
          <w:p w:rsidRDefault="00F03962" w:rsidP="004F0097" w:rsidR="00F03962" w:rsidRPr="00D76F3E">
            <w:pPr>
              <w:pStyle w:val="Bezproreda"/>
              <w:jc w:val="both"/>
            </w:pPr>
            <w:r w:rsidRPr="00D76F3E">
              <w:t>3.489.304,43</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2631</w:t>
            </w:r>
          </w:p>
        </w:tc>
        <w:tc>
          <w:tcPr>
            <w:tcW w:type="dxa" w:w="3096"/>
            <w:shd w:fill="auto" w:color="auto" w:val="clear"/>
            <w:tcMar>
              <w:left w:type="dxa" w:w="108"/>
            </w:tcMar>
          </w:tcPr>
          <w:p w:rsidRDefault="00F03962" w:rsidP="004F0097" w:rsidR="00F03962" w:rsidRPr="00D76F3E">
            <w:pPr>
              <w:pStyle w:val="Bezproreda"/>
              <w:jc w:val="both"/>
            </w:pPr>
            <w:r w:rsidRPr="00D76F3E">
              <w:t>Obveza s temelj nabave robe gotovinom</w:t>
            </w:r>
          </w:p>
        </w:tc>
        <w:tc>
          <w:tcPr>
            <w:tcW w:type="dxa" w:w="3096"/>
            <w:shd w:fill="auto" w:color="auto" w:val="clear"/>
            <w:tcMar>
              <w:left w:type="dxa" w:w="108"/>
            </w:tcMar>
          </w:tcPr>
          <w:p w:rsidRDefault="00F03962" w:rsidP="004F0097" w:rsidR="00F03962" w:rsidRPr="00D76F3E">
            <w:pPr>
              <w:pStyle w:val="Bezproreda"/>
              <w:jc w:val="both"/>
            </w:pPr>
            <w:r w:rsidRPr="00D76F3E">
              <w:t xml:space="preserve">   228.518,72</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2640</w:t>
            </w:r>
          </w:p>
        </w:tc>
        <w:tc>
          <w:tcPr>
            <w:tcW w:type="dxa" w:w="3096"/>
            <w:shd w:fill="auto" w:color="auto" w:val="clear"/>
            <w:tcMar>
              <w:left w:type="dxa" w:w="108"/>
            </w:tcMar>
          </w:tcPr>
          <w:p w:rsidRDefault="00F03962" w:rsidP="004F0097" w:rsidR="00F03962" w:rsidRPr="00D76F3E">
            <w:pPr>
              <w:pStyle w:val="Bezproreda"/>
              <w:jc w:val="both"/>
            </w:pPr>
            <w:r w:rsidRPr="00D76F3E">
              <w:t>DO za zdravstvo na plaću</w:t>
            </w:r>
          </w:p>
        </w:tc>
        <w:tc>
          <w:tcPr>
            <w:tcW w:type="dxa" w:w="3096"/>
            <w:shd w:fill="auto" w:color="auto" w:val="clear"/>
            <w:tcMar>
              <w:left w:type="dxa" w:w="108"/>
            </w:tcMar>
          </w:tcPr>
          <w:p w:rsidRDefault="00F03962" w:rsidP="004F0097" w:rsidR="00F03962" w:rsidRPr="00D76F3E">
            <w:pPr>
              <w:pStyle w:val="Bezproreda"/>
              <w:jc w:val="both"/>
            </w:pPr>
            <w:r w:rsidRPr="00D76F3E">
              <w:t xml:space="preserve">     20.676,72</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2641</w:t>
            </w:r>
          </w:p>
        </w:tc>
        <w:tc>
          <w:tcPr>
            <w:tcW w:type="dxa" w:w="3096"/>
            <w:shd w:fill="auto" w:color="auto" w:val="clear"/>
            <w:tcMar>
              <w:left w:type="dxa" w:w="108"/>
            </w:tcMar>
          </w:tcPr>
          <w:p w:rsidRDefault="00F03962" w:rsidP="004F0097" w:rsidR="00F03962" w:rsidRPr="00D76F3E">
            <w:pPr>
              <w:pStyle w:val="Bezproreda"/>
              <w:jc w:val="both"/>
            </w:pPr>
            <w:r w:rsidRPr="00D76F3E">
              <w:t>Doprinos za zapošljavanje</w:t>
            </w:r>
          </w:p>
        </w:tc>
        <w:tc>
          <w:tcPr>
            <w:tcW w:type="dxa" w:w="3096"/>
            <w:shd w:fill="auto" w:color="auto" w:val="clear"/>
            <w:tcMar>
              <w:left w:type="dxa" w:w="108"/>
            </w:tcMar>
          </w:tcPr>
          <w:p w:rsidRDefault="00F03962" w:rsidP="004F0097" w:rsidR="00F03962" w:rsidRPr="00D76F3E">
            <w:pPr>
              <w:pStyle w:val="Bezproreda"/>
              <w:jc w:val="both"/>
            </w:pPr>
            <w:r w:rsidRPr="00D76F3E">
              <w:t xml:space="preserve">        1.788,29</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2642</w:t>
            </w:r>
          </w:p>
        </w:tc>
        <w:tc>
          <w:tcPr>
            <w:tcW w:type="dxa" w:w="3096"/>
            <w:shd w:fill="auto" w:color="auto" w:val="clear"/>
            <w:tcMar>
              <w:left w:type="dxa" w:w="108"/>
            </w:tcMar>
          </w:tcPr>
          <w:p w:rsidRDefault="00F03962" w:rsidP="004F0097" w:rsidR="00F03962" w:rsidRPr="00D76F3E">
            <w:pPr>
              <w:pStyle w:val="Bezproreda"/>
              <w:jc w:val="both"/>
            </w:pPr>
            <w:r w:rsidRPr="00D76F3E">
              <w:t>Doprinos za zdravstvo</w:t>
            </w:r>
          </w:p>
        </w:tc>
        <w:tc>
          <w:tcPr>
            <w:tcW w:type="dxa" w:w="3096"/>
            <w:shd w:fill="auto" w:color="auto" w:val="clear"/>
            <w:tcMar>
              <w:left w:type="dxa" w:w="108"/>
            </w:tcMar>
          </w:tcPr>
          <w:p w:rsidRDefault="00F03962" w:rsidP="004F0097" w:rsidR="00F03962" w:rsidRPr="00D76F3E">
            <w:pPr>
              <w:pStyle w:val="Bezproreda"/>
              <w:jc w:val="both"/>
            </w:pPr>
            <w:r w:rsidRPr="00D76F3E">
              <w:t xml:space="preserve">           649,97</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2651</w:t>
            </w:r>
          </w:p>
        </w:tc>
        <w:tc>
          <w:tcPr>
            <w:tcW w:type="dxa" w:w="3096"/>
            <w:shd w:fill="auto" w:color="auto" w:val="clear"/>
            <w:tcMar>
              <w:left w:type="dxa" w:w="108"/>
            </w:tcMar>
          </w:tcPr>
          <w:p w:rsidRDefault="00F03962" w:rsidP="004F0097" w:rsidR="00F03962" w:rsidRPr="00D76F3E">
            <w:pPr>
              <w:pStyle w:val="Bezproreda"/>
              <w:jc w:val="both"/>
            </w:pPr>
            <w:r w:rsidRPr="00D76F3E">
              <w:t>Doprinos za šume</w:t>
            </w:r>
          </w:p>
        </w:tc>
        <w:tc>
          <w:tcPr>
            <w:tcW w:type="dxa" w:w="3096"/>
            <w:shd w:fill="auto" w:color="auto" w:val="clear"/>
            <w:tcMar>
              <w:left w:type="dxa" w:w="108"/>
            </w:tcMar>
          </w:tcPr>
          <w:p w:rsidRDefault="00F03962" w:rsidP="004F0097" w:rsidR="00F03962" w:rsidRPr="00D76F3E">
            <w:pPr>
              <w:pStyle w:val="Bezproreda"/>
              <w:jc w:val="both"/>
            </w:pPr>
            <w:r w:rsidRPr="00D76F3E">
              <w:t xml:space="preserve">        2.533,12</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2652</w:t>
            </w:r>
          </w:p>
        </w:tc>
        <w:tc>
          <w:tcPr>
            <w:tcW w:type="dxa" w:w="3096"/>
            <w:shd w:fill="auto" w:color="auto" w:val="clear"/>
            <w:tcMar>
              <w:left w:type="dxa" w:w="108"/>
            </w:tcMar>
          </w:tcPr>
          <w:p w:rsidRDefault="00F03962" w:rsidP="004F0097" w:rsidR="00F03962" w:rsidRPr="00D76F3E">
            <w:pPr>
              <w:pStyle w:val="Bezproreda"/>
              <w:jc w:val="both"/>
            </w:pPr>
            <w:r w:rsidRPr="00D76F3E">
              <w:t xml:space="preserve">Članarina HGK </w:t>
            </w:r>
          </w:p>
        </w:tc>
        <w:tc>
          <w:tcPr>
            <w:tcW w:type="dxa" w:w="3096"/>
            <w:shd w:fill="auto" w:color="auto" w:val="clear"/>
            <w:tcMar>
              <w:left w:type="dxa" w:w="108"/>
            </w:tcMar>
          </w:tcPr>
          <w:p w:rsidRDefault="00F03962" w:rsidP="004F0097" w:rsidR="00F03962" w:rsidRPr="00D76F3E">
            <w:pPr>
              <w:pStyle w:val="Bezproreda"/>
              <w:jc w:val="both"/>
            </w:pPr>
            <w:r w:rsidRPr="00D76F3E">
              <w:t xml:space="preserve">              42,05</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2700</w:t>
            </w:r>
          </w:p>
        </w:tc>
        <w:tc>
          <w:tcPr>
            <w:tcW w:type="dxa" w:w="3096"/>
            <w:shd w:fill="auto" w:color="auto" w:val="clear"/>
            <w:tcMar>
              <w:left w:type="dxa" w:w="108"/>
            </w:tcMar>
          </w:tcPr>
          <w:p w:rsidRDefault="00F03962" w:rsidP="004F0097" w:rsidR="00F03962" w:rsidRPr="00D76F3E">
            <w:pPr>
              <w:pStyle w:val="Bezproreda"/>
              <w:jc w:val="both"/>
            </w:pPr>
            <w:r w:rsidRPr="00D76F3E">
              <w:t>Obveza za neto plaće</w:t>
            </w:r>
          </w:p>
        </w:tc>
        <w:tc>
          <w:tcPr>
            <w:tcW w:type="dxa" w:w="3096"/>
            <w:shd w:fill="auto" w:color="auto" w:val="clear"/>
            <w:tcMar>
              <w:left w:type="dxa" w:w="108"/>
            </w:tcMar>
          </w:tcPr>
          <w:p w:rsidRDefault="00F03962" w:rsidP="004F0097" w:rsidR="00F03962" w:rsidRPr="00D76F3E">
            <w:pPr>
              <w:pStyle w:val="Bezproreda"/>
              <w:jc w:val="both"/>
            </w:pPr>
            <w:r w:rsidRPr="00D76F3E">
              <w:t xml:space="preserve">         8.276,85</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2710</w:t>
            </w:r>
          </w:p>
        </w:tc>
        <w:tc>
          <w:tcPr>
            <w:tcW w:type="dxa" w:w="3096"/>
            <w:shd w:fill="auto" w:color="auto" w:val="clear"/>
            <w:tcMar>
              <w:left w:type="dxa" w:w="108"/>
            </w:tcMar>
          </w:tcPr>
          <w:p w:rsidRDefault="00F03962" w:rsidP="004F0097" w:rsidR="00F03962" w:rsidRPr="00D76F3E">
            <w:pPr>
              <w:pStyle w:val="Bezproreda"/>
              <w:jc w:val="both"/>
            </w:pPr>
            <w:r w:rsidRPr="00D76F3E">
              <w:t>Doprinos za MO 2 stup</w:t>
            </w:r>
          </w:p>
        </w:tc>
        <w:tc>
          <w:tcPr>
            <w:tcW w:type="dxa" w:w="3096"/>
            <w:shd w:fill="auto" w:color="auto" w:val="clear"/>
            <w:tcMar>
              <w:left w:type="dxa" w:w="108"/>
            </w:tcMar>
          </w:tcPr>
          <w:p w:rsidRDefault="00F03962" w:rsidP="004F0097" w:rsidR="00F03962" w:rsidRPr="00D76F3E">
            <w:pPr>
              <w:pStyle w:val="Bezproreda"/>
              <w:jc w:val="both"/>
            </w:pPr>
            <w:r w:rsidRPr="00D76F3E">
              <w:t xml:space="preserve">         4.078,21</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lastRenderedPageBreak/>
              <w:t>2720</w:t>
            </w:r>
          </w:p>
        </w:tc>
        <w:tc>
          <w:tcPr>
            <w:tcW w:type="dxa" w:w="3096"/>
            <w:shd w:fill="auto" w:color="auto" w:val="clear"/>
            <w:tcMar>
              <w:left w:type="dxa" w:w="108"/>
            </w:tcMar>
          </w:tcPr>
          <w:p w:rsidRDefault="00F03962" w:rsidP="004F0097" w:rsidR="00F03962" w:rsidRPr="00D76F3E">
            <w:pPr>
              <w:pStyle w:val="Bezproreda"/>
              <w:jc w:val="both"/>
            </w:pPr>
            <w:r w:rsidRPr="00D76F3E">
              <w:t>Doprinos za MO 1 stup</w:t>
            </w:r>
          </w:p>
        </w:tc>
        <w:tc>
          <w:tcPr>
            <w:tcW w:type="dxa" w:w="3096"/>
            <w:shd w:fill="auto" w:color="auto" w:val="clear"/>
            <w:tcMar>
              <w:left w:type="dxa" w:w="108"/>
            </w:tcMar>
          </w:tcPr>
          <w:p w:rsidRDefault="00F03962" w:rsidP="004F0097" w:rsidR="00F03962" w:rsidRPr="00D76F3E">
            <w:pPr>
              <w:pStyle w:val="Bezproreda"/>
              <w:jc w:val="both"/>
            </w:pPr>
            <w:r w:rsidRPr="00D76F3E">
              <w:t xml:space="preserve">       16.288,00</w:t>
            </w:r>
          </w:p>
        </w:tc>
      </w:tr>
      <w:tr w:rsidTr="004F0097" w:rsidR="00F03962" w:rsidRPr="00D76F3E">
        <w:tc>
          <w:tcPr>
            <w:tcW w:type="dxa" w:w="3096"/>
            <w:shd w:fill="auto" w:color="auto" w:val="clear"/>
            <w:tcMar>
              <w:left w:type="dxa" w:w="108"/>
            </w:tcMar>
          </w:tcPr>
          <w:p w:rsidRDefault="00F03962" w:rsidP="004F0097" w:rsidR="00F03962" w:rsidRPr="00D76F3E">
            <w:pPr>
              <w:pStyle w:val="Bezproreda"/>
              <w:jc w:val="both"/>
            </w:pPr>
            <w:r w:rsidRPr="00D76F3E">
              <w:t>2730</w:t>
            </w:r>
          </w:p>
        </w:tc>
        <w:tc>
          <w:tcPr>
            <w:tcW w:type="dxa" w:w="3096"/>
            <w:shd w:fill="auto" w:color="auto" w:val="clear"/>
            <w:tcMar>
              <w:left w:type="dxa" w:w="108"/>
            </w:tcMar>
          </w:tcPr>
          <w:p w:rsidRDefault="00F03962" w:rsidP="004F0097" w:rsidR="00F03962" w:rsidRPr="00D76F3E">
            <w:pPr>
              <w:pStyle w:val="Bezproreda"/>
              <w:jc w:val="both"/>
            </w:pPr>
            <w:r w:rsidRPr="00D76F3E">
              <w:t>Porez na dohodak iz plaće</w:t>
            </w:r>
          </w:p>
        </w:tc>
        <w:tc>
          <w:tcPr>
            <w:tcW w:type="dxa" w:w="3096"/>
            <w:shd w:fill="auto" w:color="auto" w:val="clear"/>
            <w:tcMar>
              <w:left w:type="dxa" w:w="108"/>
            </w:tcMar>
          </w:tcPr>
          <w:p w:rsidRDefault="00F03962" w:rsidP="004F0097" w:rsidR="00F03962" w:rsidRPr="00D76F3E">
            <w:pPr>
              <w:pStyle w:val="Bezproreda"/>
              <w:jc w:val="both"/>
            </w:pPr>
            <w:r w:rsidRPr="00D76F3E">
              <w:t xml:space="preserve">         1.173,85</w:t>
            </w:r>
          </w:p>
        </w:tc>
      </w:tr>
      <w:tr w:rsidTr="004F0097" w:rsidR="00F03962" w:rsidRPr="00D76F3E">
        <w:trPr>
          <w:trHeight w:val="336"/>
        </w:trPr>
        <w:tc>
          <w:tcPr>
            <w:tcW w:type="dxa" w:w="3096"/>
            <w:shd w:fill="auto" w:color="auto" w:val="clear"/>
            <w:tcMar>
              <w:left w:type="dxa" w:w="108"/>
            </w:tcMar>
          </w:tcPr>
          <w:p w:rsidRDefault="00F03962" w:rsidP="004F0097" w:rsidR="00F03962" w:rsidRPr="00D76F3E">
            <w:pPr>
              <w:pStyle w:val="Bezproreda"/>
              <w:jc w:val="both"/>
            </w:pPr>
            <w:r w:rsidRPr="00D76F3E">
              <w:t>2740</w:t>
            </w:r>
          </w:p>
        </w:tc>
        <w:tc>
          <w:tcPr>
            <w:tcW w:type="dxa" w:w="3096"/>
            <w:shd w:fill="auto" w:color="auto" w:val="clear"/>
            <w:tcMar>
              <w:left w:type="dxa" w:w="108"/>
            </w:tcMar>
          </w:tcPr>
          <w:p w:rsidRDefault="00F03962" w:rsidP="004F0097" w:rsidR="00F03962" w:rsidRPr="00D76F3E">
            <w:pPr>
              <w:pStyle w:val="Bezproreda"/>
              <w:jc w:val="both"/>
            </w:pPr>
            <w:r w:rsidRPr="00D76F3E">
              <w:t>Prirez na porez na dohodak</w:t>
            </w:r>
          </w:p>
        </w:tc>
        <w:tc>
          <w:tcPr>
            <w:tcW w:type="dxa" w:w="3096"/>
            <w:shd w:fill="auto" w:color="auto" w:val="clear"/>
            <w:tcMar>
              <w:left w:type="dxa" w:w="108"/>
            </w:tcMar>
          </w:tcPr>
          <w:p w:rsidRDefault="00F03962" w:rsidP="004F0097" w:rsidR="00F03962" w:rsidRPr="00D76F3E">
            <w:pPr>
              <w:pStyle w:val="Bezproreda"/>
              <w:jc w:val="both"/>
            </w:pPr>
            <w:r w:rsidRPr="00D76F3E">
              <w:t xml:space="preserve">            397,01</w:t>
            </w:r>
          </w:p>
        </w:tc>
      </w:tr>
      <w:tr w:rsidTr="004F0097" w:rsidR="00F03962" w:rsidRPr="00D76F3E">
        <w:trPr>
          <w:trHeight w:val="329"/>
        </w:trPr>
        <w:tc>
          <w:tcPr>
            <w:tcW w:type="dxa" w:w="3096"/>
            <w:shd w:fill="auto" w:color="auto" w:val="clear"/>
            <w:tcMar>
              <w:left w:type="dxa" w:w="108"/>
            </w:tcMar>
          </w:tcPr>
          <w:p w:rsidRDefault="00F03962" w:rsidP="004F0097" w:rsidR="00F03962" w:rsidRPr="00D76F3E">
            <w:pPr>
              <w:pStyle w:val="Bezproreda"/>
              <w:jc w:val="both"/>
            </w:pPr>
            <w:r w:rsidRPr="00D76F3E">
              <w:t>2800</w:t>
            </w:r>
          </w:p>
        </w:tc>
        <w:tc>
          <w:tcPr>
            <w:tcW w:type="dxa" w:w="3096"/>
            <w:shd w:fill="auto" w:color="auto" w:val="clear"/>
            <w:tcMar>
              <w:left w:type="dxa" w:w="108"/>
            </w:tcMar>
          </w:tcPr>
          <w:p w:rsidRDefault="00F03962" w:rsidP="004F0097" w:rsidR="00F03962" w:rsidRPr="00D76F3E">
            <w:pPr>
              <w:pStyle w:val="Bezproreda"/>
              <w:jc w:val="both"/>
            </w:pPr>
            <w:r w:rsidRPr="00D76F3E">
              <w:t>Pdv u IR-a</w:t>
            </w:r>
          </w:p>
        </w:tc>
        <w:tc>
          <w:tcPr>
            <w:tcW w:type="dxa" w:w="3096"/>
            <w:shd w:fill="auto" w:color="auto" w:val="clear"/>
            <w:tcMar>
              <w:left w:type="dxa" w:w="108"/>
            </w:tcMar>
          </w:tcPr>
          <w:p w:rsidRDefault="00F03962" w:rsidP="004F0097" w:rsidR="00F03962" w:rsidRPr="00D76F3E">
            <w:pPr>
              <w:pStyle w:val="Bezproreda"/>
              <w:jc w:val="both"/>
            </w:pPr>
            <w:r w:rsidRPr="00D76F3E">
              <w:t xml:space="preserve">         8.261,10</w:t>
            </w:r>
          </w:p>
        </w:tc>
      </w:tr>
      <w:tr w:rsidTr="004F0097" w:rsidR="00F03962" w:rsidRPr="00D76F3E">
        <w:trPr>
          <w:trHeight w:val="336"/>
        </w:trPr>
        <w:tc>
          <w:tcPr>
            <w:tcW w:type="dxa" w:w="3096"/>
            <w:shd w:fill="auto" w:color="auto" w:val="clear"/>
            <w:tcMar>
              <w:left w:type="dxa" w:w="108"/>
            </w:tcMar>
          </w:tcPr>
          <w:p w:rsidRDefault="00F03962" w:rsidP="004F0097" w:rsidR="00F03962" w:rsidRPr="00D76F3E">
            <w:pPr>
              <w:pStyle w:val="Bezproreda"/>
              <w:jc w:val="both"/>
            </w:pPr>
            <w:r w:rsidRPr="00D76F3E">
              <w:t>2801</w:t>
            </w:r>
          </w:p>
        </w:tc>
        <w:tc>
          <w:tcPr>
            <w:tcW w:type="dxa" w:w="3096"/>
            <w:shd w:fill="auto" w:color="auto" w:val="clear"/>
            <w:tcMar>
              <w:left w:type="dxa" w:w="108"/>
            </w:tcMar>
          </w:tcPr>
          <w:p w:rsidRDefault="00F03962" w:rsidP="004F0097" w:rsidR="00F03962" w:rsidRPr="00D76F3E">
            <w:pPr>
              <w:pStyle w:val="Bezproreda"/>
              <w:jc w:val="both"/>
            </w:pPr>
            <w:r w:rsidRPr="00D76F3E">
              <w:t>PDV u MP</w:t>
            </w:r>
          </w:p>
        </w:tc>
        <w:tc>
          <w:tcPr>
            <w:tcW w:type="dxa" w:w="3096"/>
            <w:shd w:fill="auto" w:color="auto" w:val="clear"/>
            <w:tcMar>
              <w:left w:type="dxa" w:w="108"/>
            </w:tcMar>
          </w:tcPr>
          <w:p w:rsidRDefault="00F03962" w:rsidP="004F0097" w:rsidR="00F03962" w:rsidRPr="00D76F3E">
            <w:pPr>
              <w:pStyle w:val="Bezproreda"/>
              <w:jc w:val="both"/>
            </w:pPr>
            <w:r w:rsidRPr="00D76F3E">
              <w:t xml:space="preserve">       36.817,45</w:t>
            </w:r>
          </w:p>
        </w:tc>
      </w:tr>
      <w:tr w:rsidTr="004F0097" w:rsidR="00F03962" w:rsidRPr="00D76F3E">
        <w:trPr>
          <w:trHeight w:val="272"/>
        </w:trPr>
        <w:tc>
          <w:tcPr>
            <w:tcW w:type="dxa" w:w="3096"/>
            <w:shd w:fill="auto" w:color="auto" w:val="clear"/>
            <w:tcMar>
              <w:left w:type="dxa" w:w="108"/>
            </w:tcMar>
          </w:tcPr>
          <w:p w:rsidRDefault="00F03962" w:rsidP="004F0097" w:rsidR="00F03962" w:rsidRPr="00D76F3E">
            <w:pPr>
              <w:pStyle w:val="Bezproreda"/>
              <w:jc w:val="both"/>
            </w:pPr>
            <w:r w:rsidRPr="00D76F3E">
              <w:t>2802</w:t>
            </w:r>
          </w:p>
        </w:tc>
        <w:tc>
          <w:tcPr>
            <w:tcW w:type="dxa" w:w="3096"/>
            <w:shd w:fill="auto" w:color="auto" w:val="clear"/>
            <w:tcMar>
              <w:left w:type="dxa" w:w="108"/>
            </w:tcMar>
          </w:tcPr>
          <w:p w:rsidRDefault="00F03962" w:rsidP="004F0097" w:rsidR="00F03962" w:rsidRPr="00D76F3E">
            <w:pPr>
              <w:pStyle w:val="Bezproreda"/>
              <w:jc w:val="both"/>
            </w:pPr>
            <w:r w:rsidRPr="00D76F3E">
              <w:t>PDV u uslugama</w:t>
            </w:r>
          </w:p>
        </w:tc>
        <w:tc>
          <w:tcPr>
            <w:tcW w:type="dxa" w:w="3096"/>
            <w:shd w:fill="auto" w:color="auto" w:val="clear"/>
            <w:tcMar>
              <w:left w:type="dxa" w:w="108"/>
            </w:tcMar>
          </w:tcPr>
          <w:p w:rsidRDefault="00F03962" w:rsidP="004F0097" w:rsidR="00F03962" w:rsidRPr="00D76F3E">
            <w:pPr>
              <w:pStyle w:val="Bezproreda"/>
              <w:jc w:val="both"/>
            </w:pPr>
            <w:r w:rsidRPr="00D76F3E">
              <w:t xml:space="preserve">         2.872,53</w:t>
            </w:r>
          </w:p>
        </w:tc>
      </w:tr>
      <w:tr w:rsidTr="004F0097" w:rsidR="00F03962" w:rsidRPr="00D76F3E">
        <w:trPr>
          <w:trHeight w:val="291"/>
        </w:trPr>
        <w:tc>
          <w:tcPr>
            <w:tcW w:type="dxa" w:w="3096"/>
            <w:shd w:fill="auto" w:color="auto" w:val="clear"/>
            <w:tcMar>
              <w:left w:type="dxa" w:w="108"/>
            </w:tcMar>
          </w:tcPr>
          <w:p w:rsidRDefault="00F03962" w:rsidP="004F0097" w:rsidR="00F03962" w:rsidRPr="00D76F3E">
            <w:pPr>
              <w:pStyle w:val="Bezproreda"/>
              <w:jc w:val="both"/>
            </w:pPr>
            <w:r w:rsidRPr="00D76F3E">
              <w:t>2860</w:t>
            </w:r>
          </w:p>
        </w:tc>
        <w:tc>
          <w:tcPr>
            <w:tcW w:type="dxa" w:w="3096"/>
            <w:shd w:fill="auto" w:color="auto" w:val="clear"/>
            <w:tcMar>
              <w:left w:type="dxa" w:w="108"/>
            </w:tcMar>
          </w:tcPr>
          <w:p w:rsidRDefault="00F03962" w:rsidP="004F0097" w:rsidR="00F03962" w:rsidRPr="00D76F3E">
            <w:pPr>
              <w:pStyle w:val="Bezproreda"/>
              <w:jc w:val="both"/>
            </w:pPr>
            <w:r w:rsidRPr="00D76F3E">
              <w:t>PDV za obračunsko razdoblje</w:t>
            </w:r>
          </w:p>
        </w:tc>
        <w:tc>
          <w:tcPr>
            <w:tcW w:type="dxa" w:w="3096"/>
            <w:shd w:fill="auto" w:color="auto" w:val="clear"/>
            <w:tcMar>
              <w:left w:type="dxa" w:w="108"/>
            </w:tcMar>
          </w:tcPr>
          <w:p w:rsidRDefault="00F03962" w:rsidP="004F0097" w:rsidR="00F03962" w:rsidRPr="00D76F3E">
            <w:pPr>
              <w:pStyle w:val="Bezproreda"/>
              <w:jc w:val="both"/>
            </w:pPr>
            <w:r w:rsidRPr="00D76F3E">
              <w:t xml:space="preserve">       75.791,70</w:t>
            </w:r>
          </w:p>
        </w:tc>
      </w:tr>
      <w:tr w:rsidTr="004F0097" w:rsidR="00F03962" w:rsidRPr="00D76F3E">
        <w:trPr>
          <w:trHeight w:val="336"/>
        </w:trPr>
        <w:tc>
          <w:tcPr>
            <w:tcW w:type="dxa" w:w="3096"/>
            <w:shd w:fill="auto" w:color="auto" w:val="clear"/>
            <w:tcMar>
              <w:left w:type="dxa" w:w="108"/>
            </w:tcMar>
          </w:tcPr>
          <w:p w:rsidRDefault="00F03962" w:rsidP="004F0097" w:rsidR="00F03962" w:rsidRPr="00D76F3E">
            <w:pPr>
              <w:pStyle w:val="Bezproreda"/>
              <w:jc w:val="both"/>
            </w:pPr>
            <w:r w:rsidRPr="00D76F3E">
              <w:t>2861</w:t>
            </w:r>
          </w:p>
        </w:tc>
        <w:tc>
          <w:tcPr>
            <w:tcW w:type="dxa" w:w="3096"/>
            <w:shd w:fill="auto" w:color="auto" w:val="clear"/>
            <w:tcMar>
              <w:left w:type="dxa" w:w="108"/>
            </w:tcMar>
          </w:tcPr>
          <w:p w:rsidRDefault="00F03962" w:rsidP="004F0097" w:rsidR="00F03962" w:rsidRPr="00D76F3E">
            <w:pPr>
              <w:pStyle w:val="Bezproreda"/>
              <w:jc w:val="both"/>
            </w:pPr>
            <w:r w:rsidRPr="00D76F3E">
              <w:t xml:space="preserve">Obaveze po reprogramu </w:t>
            </w:r>
          </w:p>
        </w:tc>
        <w:tc>
          <w:tcPr>
            <w:tcW w:type="dxa" w:w="3096"/>
            <w:shd w:fill="auto" w:color="auto" w:val="clear"/>
            <w:tcMar>
              <w:left w:type="dxa" w:w="108"/>
            </w:tcMar>
          </w:tcPr>
          <w:p w:rsidRDefault="00F03962" w:rsidP="004F0097" w:rsidR="00F03962" w:rsidRPr="00D76F3E">
            <w:pPr>
              <w:pStyle w:val="Bezproreda"/>
              <w:jc w:val="both"/>
            </w:pPr>
            <w:r w:rsidRPr="00D76F3E">
              <w:t xml:space="preserve">     138.524,44</w:t>
            </w:r>
          </w:p>
        </w:tc>
      </w:tr>
      <w:tr w:rsidTr="004F0097" w:rsidR="00F03962" w:rsidRPr="00D76F3E">
        <w:trPr>
          <w:trHeight w:val="330"/>
        </w:trPr>
        <w:tc>
          <w:tcPr>
            <w:tcW w:type="dxa" w:w="3096"/>
            <w:shd w:fill="auto" w:color="auto" w:val="clear"/>
            <w:tcMar>
              <w:left w:type="dxa" w:w="108"/>
            </w:tcMar>
          </w:tcPr>
          <w:p w:rsidRDefault="00F03962" w:rsidP="004F0097" w:rsidR="00F03962" w:rsidRPr="00D76F3E">
            <w:pPr>
              <w:pStyle w:val="Bezproreda"/>
              <w:jc w:val="both"/>
            </w:pPr>
          </w:p>
        </w:tc>
        <w:tc>
          <w:tcPr>
            <w:tcW w:type="dxa" w:w="3096"/>
            <w:shd w:fill="auto" w:color="auto" w:val="clear"/>
            <w:tcMar>
              <w:left w:type="dxa" w:w="108"/>
            </w:tcMar>
          </w:tcPr>
          <w:p w:rsidRDefault="00F03962" w:rsidP="004F0097" w:rsidR="00F03962" w:rsidRPr="00D76F3E">
            <w:pPr>
              <w:pStyle w:val="Bezproreda"/>
              <w:jc w:val="both"/>
            </w:pPr>
          </w:p>
        </w:tc>
        <w:tc>
          <w:tcPr>
            <w:tcW w:type="dxa" w:w="3096"/>
            <w:shd w:fill="auto" w:color="auto" w:val="clear"/>
            <w:tcMar>
              <w:left w:type="dxa" w:w="108"/>
            </w:tcMar>
          </w:tcPr>
          <w:p w:rsidRDefault="00F03962" w:rsidP="004F0097" w:rsidR="00F03962" w:rsidRPr="00D76F3E">
            <w:pPr>
              <w:pStyle w:val="Bezproreda"/>
              <w:jc w:val="both"/>
            </w:pPr>
          </w:p>
        </w:tc>
      </w:tr>
      <w:tr w:rsidTr="004F0097" w:rsidR="00F03962" w:rsidRPr="00D76F3E">
        <w:trPr>
          <w:trHeight w:val="732"/>
        </w:trPr>
        <w:tc>
          <w:tcPr>
            <w:tcW w:type="dxa" w:w="3096"/>
            <w:shd w:fill="auto" w:color="auto" w:val="clear"/>
            <w:tcMar>
              <w:left w:type="dxa" w:w="108"/>
            </w:tcMar>
          </w:tcPr>
          <w:p w:rsidRDefault="00F03962" w:rsidP="004F0097" w:rsidR="00F03962" w:rsidRPr="00D76F3E">
            <w:pPr>
              <w:pStyle w:val="Bezproreda"/>
              <w:jc w:val="both"/>
            </w:pPr>
          </w:p>
        </w:tc>
        <w:tc>
          <w:tcPr>
            <w:tcW w:type="dxa" w:w="3096"/>
            <w:shd w:fill="auto" w:color="auto" w:val="clear"/>
            <w:tcMar>
              <w:left w:type="dxa" w:w="108"/>
            </w:tcMar>
          </w:tcPr>
          <w:p w:rsidRDefault="00F03962" w:rsidP="004F0097" w:rsidR="00F03962" w:rsidRPr="00D76F3E">
            <w:pPr>
              <w:pStyle w:val="Bezproreda"/>
              <w:jc w:val="both"/>
            </w:pPr>
            <w:r w:rsidRPr="00D76F3E">
              <w:t>UKUPNO</w:t>
            </w:r>
          </w:p>
        </w:tc>
        <w:tc>
          <w:tcPr>
            <w:tcW w:type="dxa" w:w="3096"/>
            <w:shd w:fill="auto" w:color="auto" w:val="clear"/>
            <w:tcMar>
              <w:left w:type="dxa" w:w="108"/>
            </w:tcMar>
          </w:tcPr>
          <w:p w:rsidRDefault="00F03962" w:rsidP="004F0097" w:rsidR="00F03962" w:rsidRPr="00D76F3E">
            <w:pPr>
              <w:pStyle w:val="Bezproreda"/>
              <w:jc w:val="both"/>
            </w:pPr>
            <w:r w:rsidRPr="00D76F3E">
              <w:t>5.669.962,27</w:t>
            </w:r>
          </w:p>
        </w:tc>
      </w:tr>
    </w:tbl>
    <w:p w:rsidRDefault="00F03962" w:rsidP="00F03962" w:rsidR="00F03962" w:rsidRPr="00D76F3E">
      <w:pPr>
        <w:pStyle w:val="Bezproreda"/>
        <w:jc w:val="both"/>
      </w:pPr>
    </w:p>
    <w:p w:rsidRDefault="00F03962" w:rsidP="00F03962" w:rsidR="00F03962" w:rsidRPr="00D76F3E">
      <w:pPr>
        <w:pStyle w:val="Bezproreda"/>
        <w:jc w:val="both"/>
      </w:pPr>
      <w:r w:rsidRPr="00D76F3E">
        <w:t>Radi utvrđivanja postojanja stečajnih razloga izvršen je uvid godišnje financijsko izvješće dužnika,javno dostupne podatke Fine,poslovnu dokumentaciju dužnika ,te uvid u stanje poreznog duga.</w:t>
      </w:r>
    </w:p>
    <w:p w:rsidRDefault="00F03962" w:rsidP="00F03962" w:rsidR="00F03962" w:rsidRPr="00D76F3E">
      <w:pPr>
        <w:pStyle w:val="Bezproreda"/>
        <w:jc w:val="both"/>
      </w:pPr>
      <w:r w:rsidRPr="00D76F3E">
        <w:t>Dužniku je Rješenjem Trgovačkog suda u Osijeku broj 4Stpn-216/14-6 od 19.12.2014.g. odobrena Predstečajna nagodba.</w:t>
      </w:r>
    </w:p>
    <w:p w:rsidRDefault="00F03962" w:rsidP="00F03962" w:rsidR="00F03962" w:rsidRPr="00D76F3E">
      <w:pPr>
        <w:pStyle w:val="Bezproreda"/>
        <w:jc w:val="both"/>
      </w:pPr>
      <w:r w:rsidRPr="00D76F3E">
        <w:t xml:space="preserve">BREMSE d.o.o. nije prema sklopljenoj nagodbi u roku ispunila svoje dospjele obveze što je bio razlog da se izvrši blokada računa dužnika. </w:t>
      </w:r>
    </w:p>
    <w:p w:rsidRDefault="00F03962" w:rsidP="00F03962" w:rsidR="00F03962" w:rsidRPr="00D76F3E">
      <w:pPr>
        <w:pStyle w:val="Bezproreda"/>
        <w:jc w:val="both"/>
      </w:pPr>
      <w:r w:rsidRPr="00D76F3E">
        <w:t>Prema podacima iz Bruto bilance na dan 31.12.2016.g.društvo ima ukupno nepodmirenih obveza u iznosu od 5.669.962,27 kn.</w:t>
      </w:r>
    </w:p>
    <w:p w:rsidRDefault="00F03962" w:rsidP="00F03962" w:rsidR="00F03962" w:rsidRPr="00D76F3E">
      <w:pPr>
        <w:pStyle w:val="Bezproreda"/>
        <w:jc w:val="both"/>
      </w:pPr>
      <w:r w:rsidRPr="00D76F3E">
        <w:t>Prema podacima Fine od 09.01.2017.g dužnik ima evidentirane neizvršene obveze za plaćanje u razdoblju od dana 03.08.2016.g.( neprekinute blokade.)u iznosu od 754.666,23 kn.</w:t>
      </w:r>
    </w:p>
    <w:p w:rsidRDefault="00F03962" w:rsidP="00F03962" w:rsidR="00F03962" w:rsidRPr="00D76F3E">
      <w:pPr>
        <w:pStyle w:val="Bezproreda"/>
        <w:jc w:val="both"/>
      </w:pPr>
      <w:r w:rsidRPr="00D76F3E">
        <w:t>Time je utvrđen stečajni razlog iz čl.6.st.2.Stečajnog zakona nesposobnost za pla</w:t>
      </w:r>
      <w:r>
        <w:t>ć</w:t>
      </w:r>
      <w:r w:rsidRPr="00D76F3E">
        <w:t>anje,dužnik je nelikvidan jer kasni više od 60 dana u ispunjenju novčanih obveza.</w:t>
      </w:r>
    </w:p>
    <w:p w:rsidRDefault="00F03962" w:rsidP="00F03962" w:rsidR="00F03962" w:rsidRPr="00D76F3E">
      <w:pPr>
        <w:pStyle w:val="Bezproreda"/>
        <w:jc w:val="both"/>
      </w:pPr>
    </w:p>
    <w:p w:rsidRDefault="00F03962" w:rsidP="00F03962" w:rsidR="00F03962" w:rsidRPr="00D76F3E">
      <w:pPr>
        <w:pStyle w:val="Bezproreda"/>
        <w:jc w:val="both"/>
      </w:pPr>
      <w:r w:rsidRPr="00D76F3E">
        <w:t>BREMSE d.o.o.Valpovo,Osječka  37,</w:t>
      </w:r>
      <w:r w:rsidR="000C7865">
        <w:t xml:space="preserve"> </w:t>
      </w:r>
      <w:r w:rsidRPr="00D76F3E">
        <w:t>Oib 30589159443,MBS 030016510 nema izgleda za nastavak poslovanja jer mu je račun blokiran duže od 60 dana.</w:t>
      </w:r>
    </w:p>
    <w:p w:rsidRDefault="00F03962" w:rsidP="00F03962" w:rsidR="00F03962" w:rsidRPr="00D76F3E">
      <w:pPr>
        <w:pStyle w:val="Bezproreda"/>
        <w:jc w:val="both"/>
      </w:pPr>
      <w:r w:rsidRPr="00D76F3E">
        <w:t>Dužnik je nesposoban za plaćanje dospjelih obveza,a posebno nakon neuspješnog provođenja odobrene predstečajne nagodbe ,nelikvidan,u neprekinutoj blokadi od 03.08.2016.g.,</w:t>
      </w:r>
      <w:r w:rsidR="000C7865">
        <w:t xml:space="preserve"> </w:t>
      </w:r>
      <w:r w:rsidRPr="00D76F3E">
        <w:t xml:space="preserve">te je ispunjen uvjet </w:t>
      </w:r>
      <w:r w:rsidR="000C7865">
        <w:t>za otvaranje stečajnog postupka. P</w:t>
      </w:r>
      <w:r w:rsidRPr="00D76F3E">
        <w:t>rivremeni stečajni upravitelj predl</w:t>
      </w:r>
      <w:r w:rsidR="000C7865">
        <w:t xml:space="preserve">ožio je </w:t>
      </w:r>
      <w:r w:rsidRPr="00D76F3E">
        <w:t>otvaranje stečajnog postupka nad dužnikom BREMSE d.o.o.Valpovo.</w:t>
      </w:r>
    </w:p>
    <w:p w:rsidRDefault="00F03962" w:rsidP="00F03962" w:rsidR="00F03962">
      <w:pPr>
        <w:pStyle w:val="Bezproreda"/>
        <w:jc w:val="both"/>
      </w:pPr>
      <w:r w:rsidRPr="00D76F3E">
        <w:t>BREMSE d.o.o.ima imovinu dostatnu za pokriće troškova stečajnog postupka te djel</w:t>
      </w:r>
      <w:r>
        <w:t>o</w:t>
      </w:r>
      <w:r w:rsidRPr="00D76F3E">
        <w:t>mično namirenje vjerovnika.</w:t>
      </w:r>
    </w:p>
    <w:p w:rsidRDefault="00F03962" w:rsidP="00F03962" w:rsidR="00F03962">
      <w:pPr>
        <w:pStyle w:val="Bezproreda"/>
        <w:jc w:val="both"/>
      </w:pPr>
      <w:r>
        <w:tab/>
        <w:t>Ujedno privremeni st. upravitelj nav</w:t>
      </w:r>
      <w:r w:rsidR="000C7865">
        <w:t>eo je</w:t>
      </w:r>
      <w:r>
        <w:t xml:space="preserve"> da postoji mogućnost dogovora između stečajnog dužnika i razlučnog vjerovnika Addiko bank d.d. o načinu da se odblokira žiro račun dužnika te da dužnik nastavi poslovanje a da za tu svrhu bilo bi potrebno oko 1,5 milijuna obrtnih sredstava što je realno moguće da dužnik ostvari te </w:t>
      </w:r>
      <w:r w:rsidR="000C7865">
        <w:t>je predložio</w:t>
      </w:r>
      <w:r>
        <w:t xml:space="preserve"> da se odgodi današnje ročište na rok od 60 dana a kako bi se realizirao dogovor i s ostalim vjerovnicima dužnika.</w:t>
      </w:r>
    </w:p>
    <w:p w:rsidRDefault="00F03962" w:rsidP="00F03962" w:rsidR="00F03962">
      <w:pPr>
        <w:pStyle w:val="Bezproreda"/>
        <w:jc w:val="both"/>
      </w:pPr>
      <w:r>
        <w:tab/>
      </w:r>
      <w:r w:rsidR="000C7865">
        <w:t>Zakonski zastupnik</w:t>
      </w:r>
      <w:r>
        <w:t xml:space="preserve"> dužnika </w:t>
      </w:r>
      <w:r w:rsidR="000C7865">
        <w:t xml:space="preserve">naveo je </w:t>
      </w:r>
      <w:r>
        <w:t xml:space="preserve">da je potrebito oko 60 dana a kako bi se žiro račun dužnika odblokirao jer postoje izgledi da se podmiri blokada žiro računa dužnika u tom razdoblju. </w:t>
      </w:r>
      <w:r w:rsidR="000C7865">
        <w:t>Predložio je o</w:t>
      </w:r>
      <w:r>
        <w:t>dgodu ročišta.</w:t>
      </w:r>
    </w:p>
    <w:p w:rsidRDefault="00F03962" w:rsidP="00F03962" w:rsidR="00F03962" w:rsidRPr="00D76F3E">
      <w:pPr>
        <w:pStyle w:val="Bezproreda"/>
        <w:jc w:val="both"/>
      </w:pPr>
      <w:r>
        <w:tab/>
        <w:t>Nazočna savjetnica ŽDO je suglasna s prijedlogom privremenog stečajnog upravitelja i z.z. dužnika za odgodom ročišta na rok od 60 dana iz gore navedenih razloga</w:t>
      </w:r>
      <w:r w:rsidR="000C7865">
        <w:t>.</w:t>
      </w:r>
    </w:p>
    <w:p w:rsidRDefault="00F03962" w:rsidP="000C7865" w:rsidR="007C3243">
      <w:pPr>
        <w:ind w:firstLine="708"/>
        <w:jc w:val="both"/>
        <w:rPr>
          <w:bCs/>
        </w:rPr>
      </w:pPr>
      <w:r w:rsidRPr="00595503">
        <w:rPr>
          <w:bCs/>
        </w:rPr>
        <w:t xml:space="preserve">Nazočni su </w:t>
      </w:r>
      <w:r w:rsidR="000C7865">
        <w:rPr>
          <w:bCs/>
        </w:rPr>
        <w:t>se suglasili</w:t>
      </w:r>
      <w:r w:rsidRPr="00595503">
        <w:rPr>
          <w:bCs/>
        </w:rPr>
        <w:t xml:space="preserve"> </w:t>
      </w:r>
      <w:r>
        <w:rPr>
          <w:bCs/>
        </w:rPr>
        <w:t xml:space="preserve">s izvješćem </w:t>
      </w:r>
      <w:r w:rsidRPr="00595503">
        <w:rPr>
          <w:bCs/>
        </w:rPr>
        <w:t>priv. st. upravitelja</w:t>
      </w:r>
      <w:r>
        <w:rPr>
          <w:bCs/>
        </w:rPr>
        <w:t xml:space="preserve"> te s njegovim prijedlogom za odgodom ročišta odnosno za odgodom donošenja rješenja o otvaranju stečajnog postupka na rok od 60 dana od </w:t>
      </w:r>
      <w:r w:rsidR="000C7865">
        <w:rPr>
          <w:bCs/>
        </w:rPr>
        <w:t>održanog</w:t>
      </w:r>
      <w:r>
        <w:rPr>
          <w:bCs/>
        </w:rPr>
        <w:t xml:space="preserve"> ročišta</w:t>
      </w:r>
      <w:r w:rsidRPr="00595503">
        <w:rPr>
          <w:bCs/>
        </w:rPr>
        <w:t>.</w:t>
      </w:r>
    </w:p>
    <w:p w:rsidRDefault="000C7865" w:rsidP="000C7865" w:rsidR="000C7865" w:rsidRPr="000C7865">
      <w:pPr>
        <w:ind w:firstLine="708"/>
        <w:jc w:val="both"/>
        <w:rPr>
          <w:bCs/>
        </w:rPr>
      </w:pPr>
    </w:p>
    <w:p w:rsidRDefault="00B80907" w:rsidP="00F03962" w:rsidR="00F03962">
      <w:pPr>
        <w:pStyle w:val="Odlomakpopisa"/>
        <w:ind w:firstLine="708" w:left="0"/>
        <w:jc w:val="both"/>
        <w:rPr>
          <w:rStyle w:val="BezproredaChar"/>
        </w:rPr>
      </w:pPr>
      <w:r w:rsidRPr="00B80907">
        <w:t xml:space="preserve">Na istom ročištu </w:t>
      </w:r>
      <w:r w:rsidR="00BE379D">
        <w:t>pročitana je priložena dokumentacija u spisu</w:t>
      </w:r>
      <w:r w:rsidRPr="00B80907">
        <w:t xml:space="preserve">: </w:t>
      </w:r>
      <w:r w:rsidR="00F03962" w:rsidRPr="00595503">
        <w:rPr>
          <w:rStyle w:val="BezproredaChar"/>
        </w:rPr>
        <w:t xml:space="preserve">prijedlog FINE za otvaranje st. postupka od </w:t>
      </w:r>
      <w:r w:rsidR="00F03962">
        <w:rPr>
          <w:rStyle w:val="BezproredaChar"/>
        </w:rPr>
        <w:t>25.11.</w:t>
      </w:r>
      <w:r w:rsidR="00F03962" w:rsidRPr="00595503">
        <w:rPr>
          <w:rStyle w:val="BezproredaChar"/>
        </w:rPr>
        <w:t xml:space="preserve">2016. g., povijesni izvadak iz sud. registra za dužnika, </w:t>
      </w:r>
      <w:r w:rsidR="00F03962">
        <w:rPr>
          <w:rStyle w:val="BezproredaChar"/>
        </w:rPr>
        <w:t xml:space="preserve">bilanca na dan 31.12.2013. g., 31.12.2014. g. i 31.12.2015. g., račun dobiti i gubitka za 2013. g., za 2014. g. i 2015. g., bruto bilanca za 2016. g., pregled stanja partnera od 1.1.2016. g. do 31.12.2016. g., Uvjerenje MUP PU PP Belišće od 9.1.2017. g., popis djelatnika dužnika od 10.1.2017. g., izvadak iz zk. OS Osijek zk. odjel Valpovo zk. ul. 3310 od 9.1.2017. g., zk. ul. 995 od 9.1.2017. g., zk. ul. 2769, zk. ul. 1625, </w:t>
      </w:r>
      <w:r w:rsidR="00F03962" w:rsidRPr="00595503">
        <w:rPr>
          <w:rStyle w:val="BezproredaChar"/>
        </w:rPr>
        <w:t>Očevidn</w:t>
      </w:r>
      <w:r w:rsidR="00F03962">
        <w:rPr>
          <w:rStyle w:val="BezproredaChar"/>
        </w:rPr>
        <w:t xml:space="preserve">ik FINE o redoslijedu plaćanja sa obračunatom kamatom od 9.1.2017. g., </w:t>
      </w:r>
      <w:r w:rsidR="00F03962" w:rsidRPr="00595503">
        <w:rPr>
          <w:rStyle w:val="BezproredaChar"/>
        </w:rPr>
        <w:t xml:space="preserve">prokazni popis imovine dužnika od </w:t>
      </w:r>
      <w:r w:rsidR="00F03962">
        <w:rPr>
          <w:rStyle w:val="BezproredaChar"/>
        </w:rPr>
        <w:t>10.1.2017. g. ovjerovljen kod javnog bilježnika Jelena Grgić od 10.1.2017. g., preslike Stpn-216/14 Rješenja o odobrenoj predstečajnoj nagodbi.</w:t>
      </w:r>
    </w:p>
    <w:p w:rsidRDefault="000C7865" w:rsidP="00F03962" w:rsidR="000C7865">
      <w:pPr>
        <w:pStyle w:val="Odlomakpopisa"/>
        <w:ind w:firstLine="708" w:left="0"/>
        <w:jc w:val="both"/>
        <w:rPr>
          <w:rStyle w:val="BezproredaChar"/>
        </w:rPr>
      </w:pPr>
    </w:p>
    <w:p w:rsidRDefault="000C7865" w:rsidP="00F03962" w:rsidR="000C7865">
      <w:pPr>
        <w:pStyle w:val="Odlomakpopisa"/>
        <w:ind w:firstLine="708" w:left="0"/>
        <w:jc w:val="both"/>
        <w:rPr>
          <w:rStyle w:val="BezproredaChar"/>
        </w:rPr>
      </w:pPr>
      <w:r>
        <w:rPr>
          <w:rStyle w:val="BezproredaChar"/>
        </w:rPr>
        <w:t>Na istom ročištu sud je donio Rješenje kojim je usvojio prijedlog za odgodom na rok od 60 dana a po proteku navedenog roka da se u spis dostavi potvrda o deblokadi žiro računa stečajnog dužnika u protivno će se donijeti rješenje o otvaranju stečajnog postupka.</w:t>
      </w:r>
    </w:p>
    <w:p w:rsidRDefault="000C7865" w:rsidP="00F03962" w:rsidR="000C7865">
      <w:pPr>
        <w:pStyle w:val="Odlomakpopisa"/>
        <w:ind w:firstLine="708" w:left="0"/>
        <w:jc w:val="both"/>
        <w:rPr>
          <w:rStyle w:val="BezproredaChar"/>
        </w:rPr>
      </w:pPr>
    </w:p>
    <w:p w:rsidRDefault="000C7865" w:rsidP="00F03962" w:rsidR="000C7865" w:rsidRPr="00595503">
      <w:pPr>
        <w:pStyle w:val="Odlomakpopisa"/>
        <w:ind w:firstLine="708" w:left="0"/>
        <w:jc w:val="both"/>
        <w:rPr>
          <w:rStyle w:val="BezproredaChar"/>
        </w:rPr>
      </w:pPr>
      <w:r>
        <w:rPr>
          <w:rStyle w:val="BezproredaChar"/>
        </w:rPr>
        <w:t>Podneskom od 5. lipnja 2017. g. privremeni stečajni upravitelj obavijestio je sud da dužnik nije izvršio deblokadu računa te predlaže otvaranje stečajnog postupka nad dužnikom.</w:t>
      </w:r>
    </w:p>
    <w:p w:rsidRDefault="00185284" w:rsidP="00F03962" w:rsidR="00B80907" w:rsidRPr="00B80907">
      <w:pPr>
        <w:pStyle w:val="Bezproreda"/>
        <w:ind w:firstLine="708"/>
        <w:jc w:val="both"/>
      </w:pPr>
      <w:r>
        <w:tab/>
      </w: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r w:rsidR="000C7865">
        <w:t xml:space="preserve"> (NN 71/15 u daljnjem tekstu SZ)</w:t>
      </w:r>
      <w:r w:rsidRPr="00B80907">
        <w:t>.</w:t>
      </w:r>
    </w:p>
    <w:p w:rsidRDefault="00003D92" w:rsidP="00A15781" w:rsidR="00003D92">
      <w:pPr>
        <w:ind w:firstLine="708"/>
        <w:jc w:val="both"/>
      </w:pPr>
    </w:p>
    <w:p w:rsidRDefault="00B1313B" w:rsidP="000C7865" w:rsidR="00A15781" w:rsidRPr="00B80907">
      <w:pPr>
        <w:ind w:firstLine="708"/>
        <w:jc w:val="both"/>
      </w:pPr>
      <w:r>
        <w:t>Također, temeljem čl. 85 st.</w:t>
      </w:r>
      <w:r w:rsidR="000C7865">
        <w:t xml:space="preserve"> 2 SZ u vezi s čl. 84 st. 1 SZ </w:t>
      </w:r>
      <w:r>
        <w:t xml:space="preserve"> imenovan je stečajni upravitelj koji je uvršten u listu A stečajnih upravitelja za područje ovoga suda u osobi </w:t>
      </w:r>
      <w:r w:rsidR="000C7865">
        <w:rPr>
          <w:b/>
        </w:rPr>
        <w:t>Zvonko Tomljanović iz Našica.</w:t>
      </w:r>
    </w:p>
    <w:p w:rsidRDefault="00B80907" w:rsidP="00836454" w:rsidR="00405348">
      <w:pPr>
        <w:jc w:val="center"/>
      </w:pPr>
      <w:r w:rsidRPr="00B80907">
        <w:t xml:space="preserve">U Osijeku </w:t>
      </w:r>
      <w:r w:rsidR="00BA7A7A">
        <w:t>7</w:t>
      </w:r>
      <w:r w:rsidR="00185284">
        <w:t>. lipnja</w:t>
      </w:r>
      <w:r w:rsidR="00BA7A7A">
        <w:t xml:space="preserve"> 2017</w:t>
      </w:r>
      <w:r w:rsidR="004216B4">
        <w:t>. g.</w:t>
      </w:r>
    </w:p>
    <w:p w:rsidRDefault="00003D92" w:rsidP="00142E09" w:rsidR="00003D92"/>
    <w:p w:rsidRDefault="000C7865" w:rsidP="00142E09" w:rsidR="000C7865"/>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4F3E" w:rsidP="00CB179B" w:rsidR="00004F3E">
      <w:pPr>
        <w:jc w:val="both"/>
      </w:pPr>
    </w:p>
    <w:p w:rsidRDefault="000C7865" w:rsidP="00CB179B" w:rsidR="000C7865"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CB179B" w:rsidP="000C7865" w:rsidR="00CB179B">
      <w:pPr>
        <w:pStyle w:val="Tijeloteksta"/>
      </w:pPr>
      <w:r>
        <w:t>DNA</w:t>
      </w:r>
    </w:p>
    <w:p w:rsidRDefault="00CB179B" w:rsidP="000C7865" w:rsidR="0005137F">
      <w:pPr>
        <w:pStyle w:val="Tijeloteksta"/>
        <w:numPr>
          <w:ilvl w:val="0"/>
          <w:numId w:val="9"/>
        </w:numPr>
        <w:spacing w:after="0"/>
      </w:pPr>
      <w:r>
        <w:t>St. upravitel</w:t>
      </w:r>
      <w:r w:rsidR="00936437">
        <w:t xml:space="preserve">j </w:t>
      </w:r>
      <w:r w:rsidR="000C7865">
        <w:t>Zvonko Tomljanović, Našice, J. Runjanina 7</w:t>
      </w:r>
    </w:p>
    <w:p w:rsidRDefault="001D4A12" w:rsidP="00CB179B" w:rsidR="001D4A12" w:rsidRPr="00185284">
      <w:pPr>
        <w:pStyle w:val="Tijeloteksta"/>
        <w:numPr>
          <w:ilvl w:val="0"/>
          <w:numId w:val="9"/>
        </w:numPr>
        <w:spacing w:after="0"/>
      </w:pPr>
      <w:r>
        <w:t>FINA</w:t>
      </w:r>
    </w:p>
    <w:p w:rsidRDefault="00142E09"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185284">
        <w:t>Osijek</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1D4A12">
        <w:t xml:space="preserve">Osijek </w:t>
      </w:r>
      <w:r w:rsidR="000C7865">
        <w:t>zemljišnoknjižni odjel Valpovo</w:t>
      </w:r>
      <w:r w:rsidR="00750C27">
        <w:t xml:space="preserve"> </w:t>
      </w:r>
    </w:p>
    <w:p w:rsidRDefault="004216B4" w:rsidP="00A06FDB" w:rsidR="00A15781">
      <w:pPr>
        <w:pStyle w:val="Tijeloteksta"/>
        <w:numPr>
          <w:ilvl w:val="0"/>
          <w:numId w:val="9"/>
        </w:numPr>
        <w:spacing w:after="0"/>
      </w:pPr>
      <w:r>
        <w:t>e-</w:t>
      </w:r>
      <w:r w:rsidR="00A15781">
        <w:t>oglasna ploča</w:t>
      </w:r>
      <w:r w:rsidR="000C7865">
        <w:t xml:space="preserve"> uz podnesak st. uprav. od 5.6.2017. g. (str. 87 spisa)</w:t>
      </w:r>
    </w:p>
    <w:p w:rsidRDefault="007C3243" w:rsidP="00CB179B" w:rsidR="00A15781">
      <w:pPr>
        <w:pStyle w:val="Tijeloteksta"/>
        <w:numPr>
          <w:ilvl w:val="0"/>
          <w:numId w:val="9"/>
        </w:numPr>
        <w:spacing w:after="0"/>
      </w:pPr>
      <w:r>
        <w:t>R-</w:t>
      </w:r>
      <w:r w:rsidR="000C7865">
        <w:t>14.9.</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6DCC" w:rsidR="00236DCC">
      <w:r>
        <w:separator/>
      </w:r>
    </w:p>
  </w:endnote>
  <w:endnote w:id="0" w:type="continuationSeparator">
    <w:p w:rsidRDefault="00236DCC" w:rsidR="00236D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6DCC" w:rsidR="00236DCC">
      <w:r>
        <w:separator/>
      </w:r>
    </w:p>
  </w:footnote>
  <w:footnote w:id="0" w:type="continuationSeparator">
    <w:p w:rsidRDefault="00236DCC" w:rsidR="00236D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48CF">
      <w:rPr>
        <w:rStyle w:val="Brojstranice"/>
        <w:noProof/>
      </w:rPr>
      <w:t>6</w:t>
    </w:r>
    <w:r>
      <w:rPr>
        <w:rStyle w:val="Brojstranice"/>
      </w:rPr>
      <w:fldChar w:fldCharType="end"/>
    </w:r>
  </w:p>
  <w:p w:rsidRDefault="00C16D77" w:rsidR="00C16D77">
    <w:pPr>
      <w:pStyle w:val="Zaglavlje"/>
    </w:pPr>
  </w:p>
  <w:p w:rsidRDefault="00C16D77" w:rsidR="00C16D77">
    <w:pPr>
      <w:pStyle w:val="Zaglavlje"/>
    </w:pPr>
  </w:p>
  <w:p w:rsidRDefault="00C16D77" w:rsidP="00F03962" w:rsidR="00F03962">
    <w:pPr>
      <w:jc w:val="right"/>
    </w:pPr>
    <w:r>
      <w:tab/>
    </w:r>
    <w:r>
      <w:tab/>
    </w:r>
    <w:r w:rsidR="00F03962">
      <w:t>Broj: 6 St-2877/16-11</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6D6340"/>
    <w:multiLevelType w:val="hybridMultilevel"/>
    <w:tmpl w:val="A8A2D344"/>
    <w:lvl w:tplc="D900971C"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9">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1">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2">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1"/>
  </w:num>
  <w:num w:numId="3">
    <w:abstractNumId w:val="14"/>
  </w:num>
  <w:num w:numId="4">
    <w:abstractNumId w:val="22"/>
  </w:num>
  <w:num w:numId="5">
    <w:abstractNumId w:val="28"/>
  </w:num>
  <w:num w:numId="6">
    <w:abstractNumId w:val="12"/>
  </w:num>
  <w:num w:numId="7">
    <w:abstractNumId w:val="3"/>
  </w:num>
  <w:num w:numId="8">
    <w:abstractNumId w:val="1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1"/>
  </w:num>
  <w:num w:numId="12">
    <w:abstractNumId w:val="27"/>
  </w:num>
  <w:num w:numId="13">
    <w:abstractNumId w:val="1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3"/>
  </w:num>
  <w:num w:numId="23">
    <w:abstractNumId w:val="34"/>
  </w:num>
  <w:num w:numId="24">
    <w:abstractNumId w:val="11"/>
  </w:num>
  <w:num w:numId="25">
    <w:abstractNumId w:val="30"/>
  </w:num>
  <w:num w:numId="26">
    <w:abstractNumId w:val="10"/>
  </w:num>
  <w:num w:numId="27">
    <w:abstractNumId w:val="19"/>
  </w:num>
  <w:num w:numId="28">
    <w:abstractNumId w:val="33"/>
  </w:num>
  <w:num w:numId="29">
    <w:abstractNumId w:val="7"/>
  </w:num>
  <w:num w:numId="30">
    <w:abstractNumId w:val="4"/>
  </w:num>
  <w:num w:numId="31">
    <w:abstractNumId w:val="16"/>
  </w:num>
  <w:num w:numId="32">
    <w:abstractNumId w:val="5"/>
  </w:num>
  <w:num w:numId="33">
    <w:abstractNumId w:val="2"/>
  </w:num>
  <w:num w:numId="34">
    <w:abstractNumId w:val="32"/>
  </w:num>
  <w:num w:numId="3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C7865"/>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A12"/>
    <w:rsid w:val="001E706D"/>
    <w:rsid w:val="001F2334"/>
    <w:rsid w:val="00204DEF"/>
    <w:rsid w:val="00210FD1"/>
    <w:rsid w:val="00217A7D"/>
    <w:rsid w:val="00224191"/>
    <w:rsid w:val="00232ABB"/>
    <w:rsid w:val="00232EDE"/>
    <w:rsid w:val="00234153"/>
    <w:rsid w:val="00234758"/>
    <w:rsid w:val="00236DCC"/>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18D8"/>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96B34"/>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D48CF"/>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1C92"/>
    <w:rsid w:val="00B93F31"/>
    <w:rsid w:val="00BA16B0"/>
    <w:rsid w:val="00BA7A7A"/>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3962"/>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Reetkatablice" w:type="table">
    <w:name w:val="Table Grid"/>
    <w:basedOn w:val="Obinatablica"/>
    <w:uiPriority w:val="59"/>
    <w:rsid w:val="00F039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link w:val="Bezproreda"/>
    <w:uiPriority w:val="1"/>
    <w:rsid w:val="00F03962"/>
    <w:rPr>
      <w:sz w:val="24"/>
      <w:szCs w:val="24"/>
    </w:rPr>
  </w:style>
  <w:style w:styleId="Tekstrezerviranogmjesta" w:type="character">
    <w:name w:val="Placeholder Text"/>
    <w:basedOn w:val="Zadanifontodlomka"/>
    <w:uiPriority w:val="99"/>
    <w:semiHidden/>
    <w:rsid w:val="009D48CF"/>
    <w:rPr>
      <w:color w:val="808080"/>
      <w:bdr w:space="0" w:sz="0" w:color="auto" w:val="none"/>
      <w:shd w:fill="CCFFFF" w:color="auto" w:val="clear"/>
    </w:rPr>
  </w:style>
  <w:style w:customStyle="true" w:styleId="eSPISCCParagraphDefaultFont" w:type="character">
    <w:name w:val="eSPIS_CC_Paragraph Default Font"/>
    <w:basedOn w:val="Zadanifontodlomka"/>
    <w:rsid w:val="009D48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48CF"/>
    <w:rPr>
      <w:bdr w:space="0" w:sz="0" w:color="auto" w:val="none"/>
      <w:shd w:fill="FFFFCC" w:color="auto" w:val="clear"/>
      <w:lang w:val="hr-HR"/>
    </w:rPr>
  </w:style>
  <w:style w:customStyle="true" w:styleId="PozadinaSvijetloCrvena" w:type="character">
    <w:name w:val="Pozadina_SvijetloCrvena"/>
    <w:basedOn w:val="eSPISCCParagraphDefaultFont"/>
    <w:rsid w:val="009D48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48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Reetkatablice" w:type="table">
    <w:name w:val="Table Grid"/>
    <w:basedOn w:val="Obinatablica"/>
    <w:uiPriority w:val="59"/>
    <w:rsid w:val="00F039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link w:val="Bezproreda"/>
    <w:uiPriority w:val="1"/>
    <w:rsid w:val="00F03962"/>
    <w:rPr>
      <w:sz w:val="24"/>
      <w:szCs w:val="24"/>
    </w:rPr>
  </w:style>
  <w:style w:styleId="Tekstrezerviranogmjesta" w:type="character">
    <w:name w:val="Placeholder Text"/>
    <w:basedOn w:val="Zadanifontodlomka"/>
    <w:uiPriority w:val="99"/>
    <w:semiHidden/>
    <w:rsid w:val="009D48CF"/>
    <w:rPr>
      <w:color w:val="808080"/>
      <w:bdr w:color="auto" w:space="0" w:sz="0" w:val="none"/>
      <w:shd w:color="auto" w:fill="CCFFFF" w:val="clear"/>
    </w:rPr>
  </w:style>
  <w:style w:customStyle="1" w:styleId="eSPISCCParagraphDefaultFont" w:type="character">
    <w:name w:val="eSPIS_CC_Paragraph Default Font"/>
    <w:basedOn w:val="Zadanifontodlomka"/>
    <w:rsid w:val="009D48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48CF"/>
    <w:rPr>
      <w:bdr w:color="auto" w:space="0" w:sz="0" w:val="none"/>
      <w:shd w:color="auto" w:fill="FFFFCC" w:val="clear"/>
      <w:lang w:val="hr-HR"/>
    </w:rPr>
  </w:style>
  <w:style w:customStyle="1" w:styleId="PozadinaSvijetloCrvena" w:type="character">
    <w:name w:val="Pozadina_SvijetloCrvena"/>
    <w:basedOn w:val="eSPISCCParagraphDefaultFont"/>
    <w:rsid w:val="009D48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48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21142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2877</izvorni_sadrzaj>
    <derivirana_varijabla naziv="DomainObject.Predmet.Broj_1">2877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St-2877/2016</izvorni_sadrzaj>
    <derivirana_varijabla naziv="DomainObject.Predmet.OznakaBroj_1">St-2877/2016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BREMSE d.o.o. za održavanje automobila, unutrašnju i vanjsku trgovinu na malo i veliko</izvorni_sadrzaj>
    <derivirana_varijabla naziv="DomainObject.Predmet.ProtustrankaFormated_1">  BREMSE d.o.o. za održavanje automobila, unutrašnju i vanjsku trgovinu na malo i veliko</derivirana_varijabla>
  </DomainObject.Predmet.ProtustrankaFormated>
  <DomainObject.Predmet.ProtustrankaFormatedOIB>
    <izvorni_sadrzaj>  BREMSE d.o.o. za održavanje automobila, unutrašnju i vanjsku trgovinu na malo i veliko, OIB 30589159443</izvorni_sadrzaj>
    <derivirana_varijabla naziv="DomainObject.Predmet.ProtustrankaFormatedOIB_1">  BREMSE d.o.o. za održavanje automobila, unutrašnju i vanjsku trgovinu na malo i veliko, OIB 30589159443</derivirana_varijabla>
  </DomainObject.Predmet.ProtustrankaFormatedOIB>
  <DomainObject.Predmet.ProtustrankaFormatedWithAdress>
    <izvorni_sadrzaj> BREMSE d.o.o. za održavanje automobila, unutrašnju i vanjsku trgovinu na malo i veliko, Osječka 37, 31550 Valpovo</izvorni_sadrzaj>
    <derivirana_varijabla naziv="DomainObject.Predmet.ProtustrankaFormatedWithAdress_1"> BREMSE d.o.o. za održavanje automobila, unutrašnju i vanjsku trgovinu na malo i veliko, Osječka 37, 31550 Valpovo</derivirana_varijabla>
  </DomainObject.Predmet.ProtustrankaFormatedWithAdress>
  <DomainObject.Predmet.ProtustrankaFormatedWithAdressOIB>
    <izvorni_sadrzaj> BREMSE d.o.o. za održavanje automobila, unutrašnju i vanjsku trgovinu na malo i veliko, OIB 30589159443, Osječka 37, 31550 Valpovo</izvorni_sadrzaj>
    <derivirana_varijabla naziv="DomainObject.Predmet.ProtustrankaFormatedWithAdressOIB_1"> BREMSE d.o.o. za održavanje automobila, unutrašnju i vanjsku trgovinu na malo i veliko, OIB 30589159443, Osječka 37, 31550 Valpovo</derivirana_varijabla>
  </DomainObject.Predmet.ProtustrankaFormatedWithAdressOIB>
  <DomainObject.Predmet.ProtustrankaWithAdress>
    <izvorni_sadrzaj>BREMSE d.o.o. za održavanje automobila, unutrašnju i vanjsku trgovinu na malo i veliko Osječka 37, 31550 Valpovo</izvorni_sadrzaj>
    <derivirana_varijabla naziv="DomainObject.Predmet.ProtustrankaWithAdress_1">BREMSE d.o.o. za održavanje automobila, unutrašnju i vanjsku trgovinu na malo i veliko Osječka 37, 31550 Valpovo</derivirana_varijabla>
  </DomainObject.Predmet.ProtustrankaWithAdress>
  <DomainObject.Predmet.ProtustrankaWithAdressOIB>
    <izvorni_sadrzaj>BREMSE d.o.o. za održavanje automobila, unutrašnju i vanjsku trgovinu na malo i veliko, OIB 30589159443, Osječka 37, 31550 Valpovo</izvorni_sadrzaj>
    <derivirana_varijabla naziv="DomainObject.Predmet.ProtustrankaWithAdressOIB_1">BREMSE d.o.o. za održavanje automobila, unutrašnju i vanjsku trgovinu na malo i veliko, OIB 30589159443, Osječka 37, 31550 Valpovo</derivirana_varijabla>
  </DomainObject.Predmet.ProtustrankaWithAdressOIB>
  <DomainObject.Predmet.ProtustrankaNazivFormated>
    <izvorni_sadrzaj>BREMSE d.o.o. za održavanje automobila, unutrašnju i vanjsku trgovinu na malo i veliko</izvorni_sadrzaj>
    <derivirana_varijabla naziv="DomainObject.Predmet.ProtustrankaNazivFormated_1">BREMSE d.o.o. za održavanje automobila, unutrašnju i vanjsku trgovinu na malo i veliko</derivirana_varijabla>
  </DomainObject.Predmet.ProtustrankaNazivFormated>
  <DomainObject.Predmet.ProtustrankaNazivFormatedOIB>
    <izvorni_sadrzaj>BREMSE d.o.o. za održavanje automobila, unutrašnju i vanjsku trgovinu na malo i veliko, OIB 30589159443</izvorni_sadrzaj>
    <derivirana_varijabla naziv="DomainObject.Predmet.ProtustrankaNazivFormatedOIB_1">BREMSE d.o.o. za održavanje automobila, unutrašnju i vanjsku trgovinu na malo i veliko, OIB 30589159443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BREMSE d.o.o. za održavanje automobila, unutrašnju i vanjsku trgovinu na malo i veliko</item>
    </izvorni_sadrzaj>
    <derivirana_varijabla naziv="DomainObject.Predmet.ProtuStrankaListFormated_1">
      <item>BREMSE d.o.o. za održavanje automobila, unutrašnju i vanjsku trgovinu na malo i veliko</item>
    </derivirana_varijabla>
  </DomainObject.Predmet.ProtuStrankaListFormated>
  <DomainObject.Predmet.ProtuStrankaListFormatedOIB>
    <izvorni_sadrzaj>
      <item>BREMSE d.o.o. za održavanje automobila, unutrašnju i vanjsku trgovinu na malo i veliko, OIB 30589159443</item>
    </izvorni_sadrzaj>
    <derivirana_varijabla naziv="DomainObject.Predmet.ProtuStrankaListFormatedOIB_1">
      <item>BREMSE d.o.o. za održavanje automobila, unutrašnju i vanjsku trgovinu na malo i veliko, OIB 30589159443</item>
    </derivirana_varijabla>
  </DomainObject.Predmet.ProtuStrankaListFormatedOIB>
  <DomainObject.Predmet.ProtuStrankaListFormatedWithAdress>
    <izvorni_sadrzaj>
      <item>BREMSE d.o.o. za održavanje automobila, unutrašnju i vanjsku trgovinu na malo i veliko, Osječka 37, 31550 Valpovo</item>
    </izvorni_sadrzaj>
    <derivirana_varijabla naziv="DomainObject.Predmet.ProtuStrankaListFormatedWithAdress_1">
      <item>BREMSE d.o.o. za održavanje automobila, unutrašnju i vanjsku trgovinu na malo i veliko, Osječka 37, 31550 Valpovo</item>
    </derivirana_varijabla>
  </DomainObject.Predmet.ProtuStrankaListFormatedWithAdress>
  <DomainObject.Predmet.ProtuStrankaListFormatedWithAdressOIB>
    <izvorni_sadrzaj>
      <item>BREMSE d.o.o. za održavanje automobila, unutrašnju i vanjsku trgovinu na malo i veliko, OIB 30589159443, Osječka 37, 31550 Valpovo</item>
    </izvorni_sadrzaj>
    <derivirana_varijabla naziv="DomainObject.Predmet.ProtuStrankaListFormatedWithAdressOIB_1">
      <item>BREMSE d.o.o. za održavanje automobila, unutrašnju i vanjsku trgovinu na malo i veliko, OIB 30589159443, Osječka 37, 31550 Valpovo</item>
    </derivirana_varijabla>
  </DomainObject.Predmet.ProtuStrankaListFormatedWithAdressOIB>
  <DomainObject.Predmet.ProtuStrankaListNazivFormated>
    <izvorni_sadrzaj>
      <item>BREMSE d.o.o. za održavanje automobila, unutrašnju i vanjsku trgovinu na malo i veliko</item>
    </izvorni_sadrzaj>
    <derivirana_varijabla naziv="DomainObject.Predmet.ProtuStrankaListNazivFormated_1">
      <item>BREMSE d.o.o. za održavanje automobila, unutrašnju i vanjsku trgovinu na malo i veliko</item>
    </derivirana_varijabla>
  </DomainObject.Predmet.ProtuStrankaListNazivFormated>
  <DomainObject.Predmet.ProtuStrankaListNazivFormatedOIB>
    <izvorni_sadrzaj>
      <item>BREMSE d.o.o. za održavanje automobila, unutrašnju i vanjsku trgovinu na malo i veliko, OIB 30589159443</item>
    </izvorni_sadrzaj>
    <derivirana_varijabla naziv="DomainObject.Predmet.ProtuStrankaListNazivFormatedOIB_1">
      <item>BREMSE d.o.o. za održavanje automobila, unutrašnju i vanjsku trgovinu na malo i veliko, OIB 30589159443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BREMSE d.o.o. za održavanje automobila, unutrašnju i vanjsku trgovinu na malo i veliko</izvorni_sadrzaj>
    <derivirana_varijabla naziv="DomainObject.Predmet.ProtustrankaIDrugi_1">BREMSE d.o.o. za održavanje automobila, unutrašnju i vanjsku trgovinu na malo i veliko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BREMSE d.o.o. za održavanje automobila, unutrašnju i vanjsku trgovinu na malo i veliko, OIB 30589159443, Osječka 37, 31550 Valpovo</izvorni_sadrzaj>
    <derivirana_varijabla naziv="DomainObject.Predmet.ProtustrankaIDrugiAdressOIB_1">BREMSE d.o.o. za održavanje automobila, unutrašnju i vanjsku trgovinu na malo i veliko, OIB 30589159443, Osječka 37,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BREMSE d.o.o. za održavanje automobila, unutrašnju i vanjsku trgovinu na malo i veliko</item>
    </izvorni_sadrzaj>
    <derivirana_varijabla naziv="DomainObject.Predmet.SudioniciListNaziv_1">
      <item>FINA RC OSIJEK</item>
      <item>BREMSE d.o.o. za održavanje automobila, unutrašnju i vanjsku trgovinu na malo i veliko</item>
    </derivirana_varijabla>
  </DomainObject.Predmet.SudioniciListNaziv>
  <DomainObject.Predmet.SudioniciListAdressOIB>
    <izvorni_sadrzaj>
      <item>FINA RC OSIJEK, OIB 85821130368</item>
      <item>BREMSE d.o.o. za održavanje automobila, unutrašnju i vanjsku trgovinu na malo i veliko, OIB 30589159443, Osječka 37,31550 Valpovo</item>
    </izvorni_sadrzaj>
    <derivirana_varijabla naziv="DomainObject.Predmet.SudioniciListAdressOIB_1">
      <item>FINA RC OSIJEK, OIB 85821130368</item>
      <item>BREMSE d.o.o. za održavanje automobila, unutrašnju i vanjsku trgovinu na malo i veliko, OIB 30589159443, Osječka 37,31550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30589159443</item>
    </izvorni_sadrzaj>
    <derivirana_varijabla naziv="DomainObject.Predmet.SudioniciListNazivOIB_1">
      <item>, OIB 85821130368</item>
      <item>, OIB 30589159443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780BC-3B4E-4D05-8478-95AB6CD1E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2455</properties:Words>
  <properties:Characters>14029</properties:Characters>
  <properties:Lines>536</properties:Lines>
  <properties:Paragraphs>341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2017-06-07T10:14:00Z</dcterms:created>
  <dc:creator>banka</dc:creator>
  <cp:lastModifiedBy>Danijela Sekulić</cp:lastModifiedBy>
  <cp:lastPrinted>2017-06-07T10:34:00Z</cp:lastPrinted>
  <dcterms:modified xmlns:xsi="http://www.w3.org/2001/XMLSchema-instance" xsi:type="dcterms:W3CDTF">2017-06-07T10:35:00Z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