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a6c0" w14:paraId="428a6c0" w:rsidRDefault="00896652" w:rsidR="004E6CEA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</w:t>
      </w:r>
    </w:p>
    <w:p w:rsidRDefault="003F3784" w:rsidP="00D445BC" w:rsidR="00D445BC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5BC" w:rsidR="00D445BC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BD260D">
        <w:rPr>
          <w:sz w:val="24"/>
        </w:rPr>
        <w:t xml:space="preserve">U </w:t>
      </w:r>
      <w:r w:rsidR="003A2CAA">
        <w:rPr>
          <w:sz w:val="24"/>
        </w:rPr>
        <w:t>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BD260D">
      <w:pPr>
        <w:rPr>
          <w:b/>
          <w:sz w:val="24"/>
        </w:rPr>
      </w:pPr>
      <w:r>
        <w:rPr>
          <w:sz w:val="24"/>
        </w:rPr>
        <w:t xml:space="preserve">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06055C">
        <w:rPr>
          <w:sz w:val="24"/>
        </w:rPr>
        <w:t xml:space="preserve">                    </w:t>
      </w:r>
      <w:r w:rsidR="008F4FAC">
        <w:rPr>
          <w:sz w:val="24"/>
        </w:rPr>
        <w:t xml:space="preserve">       </w:t>
      </w:r>
      <w:r w:rsidR="0006055C">
        <w:rPr>
          <w:sz w:val="24"/>
        </w:rPr>
        <w:t xml:space="preserve">          </w:t>
      </w:r>
      <w:r w:rsidR="00263190">
        <w:rPr>
          <w:b/>
          <w:sz w:val="24"/>
        </w:rPr>
        <w:t>Broj: 1/</w:t>
      </w:r>
      <w:r w:rsidR="00827866">
        <w:rPr>
          <w:b/>
          <w:sz w:val="24"/>
        </w:rPr>
        <w:t>St-</w:t>
      </w:r>
      <w:r w:rsidR="00263190">
        <w:rPr>
          <w:b/>
          <w:sz w:val="24"/>
        </w:rPr>
        <w:t>819/2018-8</w:t>
      </w:r>
    </w:p>
    <w:p w:rsidRDefault="00EF2A2D" w:rsidR="00EF2A2D">
      <w:pPr>
        <w:rPr>
          <w:b/>
          <w:sz w:val="24"/>
        </w:rPr>
      </w:pPr>
    </w:p>
    <w:p w:rsidRDefault="00CD5FD4" w:rsidR="00CD5FD4">
      <w:pPr>
        <w:rPr>
          <w:b/>
          <w:sz w:val="24"/>
        </w:rPr>
      </w:pPr>
    </w:p>
    <w:p w:rsidRDefault="00BD260D" w:rsidP="00BD260D" w:rsidR="0006055C">
      <w:pPr>
        <w:jc w:val="center"/>
        <w:rPr>
          <w:b/>
          <w:sz w:val="24"/>
        </w:rPr>
      </w:pPr>
      <w:r>
        <w:rPr>
          <w:b/>
          <w:sz w:val="24"/>
        </w:rPr>
        <w:t>R E P U B L I K A     H R V A T S K A</w:t>
      </w:r>
      <w:r w:rsidR="00F70160">
        <w:rPr>
          <w:b/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>
      <w:pPr>
        <w:jc w:val="center"/>
        <w:rPr>
          <w:sz w:val="24"/>
        </w:rPr>
      </w:pPr>
      <w:r>
        <w:rPr>
          <w:b/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674345" w:rsidR="00674345">
      <w:pPr>
        <w:rPr>
          <w:sz w:val="24"/>
        </w:rPr>
      </w:pPr>
    </w:p>
    <w:p w:rsidRDefault="0006055C" w:rsidP="00FC1241" w:rsidR="00BD260D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263190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63190">
        <w:rPr>
          <w:sz w:val="24"/>
        </w:rPr>
        <w:t>stečajnoj</w:t>
      </w:r>
      <w:r w:rsidR="002F747F">
        <w:rPr>
          <w:sz w:val="24"/>
        </w:rPr>
        <w:t xml:space="preserve"> </w:t>
      </w:r>
      <w:r w:rsidR="00263190">
        <w:rPr>
          <w:sz w:val="24"/>
        </w:rPr>
        <w:t>sutkinji</w:t>
      </w:r>
      <w:r w:rsidR="00153CD6">
        <w:rPr>
          <w:sz w:val="24"/>
        </w:rPr>
        <w:t xml:space="preserve"> </w:t>
      </w:r>
      <w:r w:rsidR="0054154D">
        <w:rPr>
          <w:sz w:val="24"/>
        </w:rPr>
        <w:t xml:space="preserve">Vesni Vukelić, </w:t>
      </w:r>
      <w:r w:rsidR="002A44C2">
        <w:rPr>
          <w:sz w:val="24"/>
        </w:rPr>
        <w:t>u nastavljenom postupku radi naknadne diobe stečajne mase iza D.A.T.O. d.o.o. u stečaju, Osijek, Dalmatinska 17, OIB 68783478129, nastale iza brisanog subjekta D.A.T.O. d.o.o. u stečaju Rovinj, Rovinjsko Selo bb, OIB 88243309882</w:t>
      </w:r>
      <w:r w:rsidR="003A2CAA">
        <w:rPr>
          <w:sz w:val="24"/>
        </w:rPr>
        <w:t>,</w:t>
      </w:r>
      <w:r w:rsidR="00BD260D">
        <w:rPr>
          <w:sz w:val="24"/>
        </w:rPr>
        <w:t xml:space="preserve"> </w:t>
      </w:r>
      <w:r w:rsidR="001273D6">
        <w:rPr>
          <w:sz w:val="24"/>
        </w:rPr>
        <w:t xml:space="preserve"> dana </w:t>
      </w:r>
      <w:r w:rsidR="008D0A7B">
        <w:rPr>
          <w:sz w:val="24"/>
        </w:rPr>
        <w:t>23</w:t>
      </w:r>
      <w:r w:rsidR="002A44C2">
        <w:rPr>
          <w:sz w:val="24"/>
        </w:rPr>
        <w:t>. srpnja 2018.</w:t>
      </w:r>
      <w:r w:rsidR="00BD260D">
        <w:rPr>
          <w:sz w:val="24"/>
        </w:rPr>
        <w:t xml:space="preserve"> </w:t>
      </w:r>
      <w:r w:rsidR="00FC1241">
        <w:rPr>
          <w:sz w:val="24"/>
        </w:rPr>
        <w:t xml:space="preserve"> </w:t>
      </w:r>
    </w:p>
    <w:p w:rsidRDefault="009E7626" w:rsidP="00FC1241" w:rsidR="009E7626">
      <w:pPr>
        <w:ind w:firstLine="720"/>
        <w:jc w:val="both"/>
        <w:rPr>
          <w:sz w:val="24"/>
        </w:rPr>
      </w:pP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D445BC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</w:t>
      </w:r>
      <w:r w:rsidR="002F747F" w:rsidRPr="002F747F">
        <w:rPr>
          <w:b/>
          <w:sz w:val="24"/>
        </w:rPr>
        <w:t xml:space="preserve">    j e</w:t>
      </w:r>
    </w:p>
    <w:p w:rsidRDefault="00EF2A2D" w:rsidP="002F747F" w:rsidR="00EF2A2D" w:rsidRPr="002F747F">
      <w:pPr>
        <w:jc w:val="center"/>
        <w:rPr>
          <w:b/>
          <w:sz w:val="24"/>
        </w:rPr>
      </w:pPr>
    </w:p>
    <w:p w:rsidRDefault="002F747F" w:rsidP="0006055C" w:rsidR="002F747F">
      <w:pPr>
        <w:jc w:val="both"/>
        <w:rPr>
          <w:sz w:val="24"/>
        </w:rPr>
      </w:pPr>
    </w:p>
    <w:p w:rsidRDefault="0054154D" w:rsidP="0006055C" w:rsidR="00D81C87">
      <w:pPr>
        <w:jc w:val="both"/>
        <w:rPr>
          <w:sz w:val="24"/>
        </w:rPr>
      </w:pPr>
      <w:r>
        <w:rPr>
          <w:sz w:val="24"/>
        </w:rPr>
        <w:tab/>
      </w:r>
      <w:r w:rsidR="00A17614" w:rsidRPr="00153CD6">
        <w:rPr>
          <w:b/>
          <w:sz w:val="24"/>
        </w:rPr>
        <w:t>I</w:t>
      </w:r>
      <w:r w:rsidR="00153CD6">
        <w:rPr>
          <w:sz w:val="24"/>
        </w:rPr>
        <w:t xml:space="preserve"> </w:t>
      </w:r>
      <w:r w:rsidR="00A17614">
        <w:rPr>
          <w:sz w:val="24"/>
        </w:rPr>
        <w:t xml:space="preserve">-  </w:t>
      </w:r>
      <w:r w:rsidR="00D81C87">
        <w:rPr>
          <w:sz w:val="24"/>
        </w:rPr>
        <w:t>Utvrđuje se da je prijava tražbine vjerovnika nižeg isplatnog reda Claudia Dara i</w:t>
      </w:r>
      <w:r w:rsidR="00BF1635">
        <w:rPr>
          <w:sz w:val="24"/>
        </w:rPr>
        <w:t>z</w:t>
      </w:r>
      <w:r w:rsidR="00D81C87">
        <w:rPr>
          <w:sz w:val="24"/>
        </w:rPr>
        <w:t xml:space="preserve"> Italije, Marco Di Rovereto, Via Varini 24 u iznosu 931.434,40 kn, povučena.</w:t>
      </w:r>
    </w:p>
    <w:p w:rsidRDefault="00D81C87" w:rsidP="0006055C" w:rsidR="00D81C87">
      <w:pPr>
        <w:jc w:val="both"/>
        <w:rPr>
          <w:sz w:val="24"/>
        </w:rPr>
      </w:pPr>
    </w:p>
    <w:p w:rsidRDefault="00D81C87" w:rsidP="00D81C87" w:rsidR="00042D50">
      <w:pPr>
        <w:ind w:firstLine="720"/>
        <w:jc w:val="both"/>
        <w:rPr>
          <w:sz w:val="24"/>
          <w:szCs w:val="24"/>
        </w:rPr>
      </w:pPr>
      <w:r w:rsidRPr="00D81C87">
        <w:rPr>
          <w:b/>
          <w:sz w:val="24"/>
        </w:rPr>
        <w:t>II</w:t>
      </w:r>
      <w:r>
        <w:rPr>
          <w:sz w:val="24"/>
        </w:rPr>
        <w:t xml:space="preserve"> - </w:t>
      </w:r>
      <w:r w:rsidR="00042D50">
        <w:rPr>
          <w:sz w:val="24"/>
        </w:rPr>
        <w:t>Pozivaju se</w:t>
      </w:r>
      <w:r w:rsidR="00A17614">
        <w:rPr>
          <w:sz w:val="24"/>
        </w:rPr>
        <w:t xml:space="preserve"> nositelji udjela u društvu dužnika</w:t>
      </w:r>
      <w:r w:rsidR="000459D0">
        <w:rPr>
          <w:sz w:val="24"/>
        </w:rPr>
        <w:t>,</w:t>
      </w:r>
      <w:r w:rsidR="00A17614">
        <w:rPr>
          <w:sz w:val="24"/>
        </w:rPr>
        <w:t xml:space="preserve"> </w:t>
      </w:r>
      <w:r w:rsidR="002A44C2" w:rsidRPr="000459D0">
        <w:rPr>
          <w:b/>
          <w:sz w:val="24"/>
        </w:rPr>
        <w:t>Maria Giovanna Toss i Claudio Daru</w:t>
      </w:r>
      <w:r w:rsidR="002A44C2">
        <w:rPr>
          <w:sz w:val="24"/>
        </w:rPr>
        <w:t xml:space="preserve">, oboje s prebivalištem u Italiji, Marco Di Rovereto, Via Varini 24, </w:t>
      </w:r>
      <w:r w:rsidR="00A17614" w:rsidRPr="000459D0">
        <w:rPr>
          <w:b/>
          <w:sz w:val="24"/>
        </w:rPr>
        <w:t>u roku od 15 dana</w:t>
      </w:r>
      <w:r w:rsidR="00A17614">
        <w:rPr>
          <w:sz w:val="24"/>
        </w:rPr>
        <w:t xml:space="preserve"> po pravomoćnosti ovog rješenja </w:t>
      </w:r>
      <w:r w:rsidR="00042D50">
        <w:rPr>
          <w:sz w:val="24"/>
        </w:rPr>
        <w:t>solidarno uplatiti</w:t>
      </w:r>
      <w:r w:rsidR="00A17614">
        <w:rPr>
          <w:sz w:val="24"/>
        </w:rPr>
        <w:t xml:space="preserve"> iznos od </w:t>
      </w:r>
      <w:r w:rsidR="002A44C2" w:rsidRPr="002A44C2">
        <w:rPr>
          <w:b/>
          <w:sz w:val="24"/>
        </w:rPr>
        <w:t>109.917,70</w:t>
      </w:r>
      <w:r w:rsidR="00D46833" w:rsidRPr="002A44C2">
        <w:rPr>
          <w:b/>
          <w:sz w:val="24"/>
        </w:rPr>
        <w:t xml:space="preserve"> kn</w:t>
      </w:r>
      <w:r w:rsidR="00D46833">
        <w:rPr>
          <w:sz w:val="24"/>
        </w:rPr>
        <w:t xml:space="preserve"> na ime pokrića troškova stečajnog postupka</w:t>
      </w:r>
      <w:r w:rsidR="00042D50">
        <w:rPr>
          <w:sz w:val="24"/>
        </w:rPr>
        <w:t xml:space="preserve"> i drugih obveza stečajne mase</w:t>
      </w:r>
      <w:r w:rsidR="00D46833">
        <w:rPr>
          <w:sz w:val="24"/>
        </w:rPr>
        <w:t xml:space="preserve"> na račun sudskog depozita </w:t>
      </w:r>
      <w:r w:rsidR="00ED0248" w:rsidRPr="00ED0248">
        <w:rPr>
          <w:sz w:val="24"/>
          <w:szCs w:val="24"/>
        </w:rPr>
        <w:t xml:space="preserve">Trgovačkog suda </w:t>
      </w:r>
      <w:r w:rsidR="00ED0248">
        <w:rPr>
          <w:sz w:val="24"/>
          <w:szCs w:val="24"/>
        </w:rPr>
        <w:t xml:space="preserve">u </w:t>
      </w:r>
      <w:r w:rsidR="00ED0248" w:rsidRPr="00ED0248">
        <w:rPr>
          <w:sz w:val="24"/>
          <w:szCs w:val="24"/>
        </w:rPr>
        <w:t>Osijeku br. IBAN HR31 2390001-1300000200 poziv na broj HR05 221-</w:t>
      </w:r>
      <w:r w:rsidR="002A44C2">
        <w:rPr>
          <w:b/>
          <w:sz w:val="24"/>
          <w:szCs w:val="24"/>
        </w:rPr>
        <w:t>819</w:t>
      </w:r>
      <w:r w:rsidR="002A44C2">
        <w:rPr>
          <w:sz w:val="24"/>
          <w:szCs w:val="24"/>
        </w:rPr>
        <w:t>-2018</w:t>
      </w:r>
      <w:r w:rsidR="0072304F">
        <w:rPr>
          <w:sz w:val="24"/>
          <w:szCs w:val="24"/>
        </w:rPr>
        <w:t>.</w:t>
      </w:r>
    </w:p>
    <w:p w:rsidRDefault="00042D50" w:rsidP="0006055C" w:rsidR="00042D50">
      <w:pPr>
        <w:jc w:val="both"/>
        <w:rPr>
          <w:sz w:val="24"/>
          <w:szCs w:val="24"/>
        </w:rPr>
      </w:pPr>
    </w:p>
    <w:p w:rsidRDefault="00042D50" w:rsidP="0006055C" w:rsidR="007615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95A9B">
        <w:rPr>
          <w:b/>
          <w:sz w:val="24"/>
          <w:szCs w:val="24"/>
        </w:rPr>
        <w:t>I</w:t>
      </w:r>
      <w:r w:rsidRPr="00042D50">
        <w:rPr>
          <w:b/>
          <w:sz w:val="24"/>
          <w:szCs w:val="24"/>
        </w:rPr>
        <w:t>I</w:t>
      </w:r>
      <w:r w:rsidR="00D81C87">
        <w:rPr>
          <w:b/>
          <w:sz w:val="24"/>
          <w:szCs w:val="24"/>
        </w:rPr>
        <w:t xml:space="preserve">I </w:t>
      </w:r>
      <w:r>
        <w:rPr>
          <w:sz w:val="24"/>
          <w:szCs w:val="24"/>
        </w:rPr>
        <w:t>- Ukoliko nositelji poslovnih udjela u zatraženom roku uplate navedeni iznos,</w:t>
      </w:r>
      <w:r w:rsidR="00153CD6">
        <w:rPr>
          <w:sz w:val="24"/>
          <w:szCs w:val="24"/>
        </w:rPr>
        <w:t xml:space="preserve"> bit će ostvarene zakonske pretpostavke da se stečajna masa koju čini </w:t>
      </w:r>
      <w:r w:rsidR="002A44C2">
        <w:rPr>
          <w:sz w:val="24"/>
          <w:szCs w:val="24"/>
        </w:rPr>
        <w:t xml:space="preserve">nekretnina označena sa kč.br. </w:t>
      </w:r>
      <w:r w:rsidR="00C21512">
        <w:rPr>
          <w:sz w:val="24"/>
          <w:szCs w:val="24"/>
        </w:rPr>
        <w:t>816/4 i kč.br. 816/5,</w:t>
      </w:r>
      <w:r w:rsidR="002A44C2">
        <w:rPr>
          <w:sz w:val="24"/>
          <w:szCs w:val="24"/>
        </w:rPr>
        <w:t xml:space="preserve"> upisan</w:t>
      </w:r>
      <w:r w:rsidR="00D95A9B">
        <w:rPr>
          <w:sz w:val="24"/>
          <w:szCs w:val="24"/>
        </w:rPr>
        <w:t>a</w:t>
      </w:r>
      <w:r w:rsidR="00153CD6">
        <w:rPr>
          <w:sz w:val="24"/>
          <w:szCs w:val="24"/>
        </w:rPr>
        <w:t xml:space="preserve"> u zk.ul. </w:t>
      </w:r>
      <w:r w:rsidR="00C21512">
        <w:rPr>
          <w:sz w:val="24"/>
          <w:szCs w:val="24"/>
        </w:rPr>
        <w:t>513</w:t>
      </w:r>
      <w:r w:rsidR="00153CD6">
        <w:rPr>
          <w:sz w:val="24"/>
          <w:szCs w:val="24"/>
        </w:rPr>
        <w:t xml:space="preserve"> k.o. </w:t>
      </w:r>
      <w:r w:rsidR="00C21512">
        <w:rPr>
          <w:sz w:val="24"/>
          <w:szCs w:val="24"/>
        </w:rPr>
        <w:t>Rovinjsko Selo, u naravi kuća, dvorište i oranica</w:t>
      </w:r>
      <w:r w:rsidR="000F2EDE">
        <w:rPr>
          <w:sz w:val="24"/>
          <w:szCs w:val="24"/>
        </w:rPr>
        <w:t xml:space="preserve"> površine 2550 m2, s pripadajućim pokretninama i opremom</w:t>
      </w:r>
      <w:r w:rsidR="00153CD6">
        <w:rPr>
          <w:sz w:val="24"/>
          <w:szCs w:val="24"/>
        </w:rPr>
        <w:t>, kao naknadno pronađena imovina, istima preda u vlasništvo kao višak</w:t>
      </w:r>
      <w:r>
        <w:rPr>
          <w:sz w:val="24"/>
          <w:szCs w:val="24"/>
        </w:rPr>
        <w:t xml:space="preserve">, a ukoliko se uplata ne obavi, </w:t>
      </w:r>
      <w:r w:rsidR="00153CD6">
        <w:rPr>
          <w:sz w:val="24"/>
          <w:szCs w:val="24"/>
        </w:rPr>
        <w:t>navedena nekretnina</w:t>
      </w:r>
      <w:r>
        <w:rPr>
          <w:sz w:val="24"/>
          <w:szCs w:val="24"/>
        </w:rPr>
        <w:t xml:space="preserve"> u nastavljenom postupku</w:t>
      </w:r>
      <w:r w:rsidR="00153CD6">
        <w:rPr>
          <w:sz w:val="24"/>
          <w:szCs w:val="24"/>
        </w:rPr>
        <w:t xml:space="preserve"> ima se izloži</w:t>
      </w:r>
      <w:r>
        <w:rPr>
          <w:sz w:val="24"/>
          <w:szCs w:val="24"/>
        </w:rPr>
        <w:t>ti prodaji kao slobodna imovina te će se</w:t>
      </w:r>
      <w:r w:rsidR="0076150B">
        <w:rPr>
          <w:sz w:val="24"/>
          <w:szCs w:val="24"/>
        </w:rPr>
        <w:t xml:space="preserve"> troškovi stečajnog postupka i druge obveze stečajne mase</w:t>
      </w:r>
      <w:r w:rsidR="00153CD6">
        <w:rPr>
          <w:sz w:val="24"/>
          <w:szCs w:val="24"/>
        </w:rPr>
        <w:t xml:space="preserve"> namirit</w:t>
      </w:r>
      <w:r>
        <w:rPr>
          <w:sz w:val="24"/>
          <w:szCs w:val="24"/>
        </w:rPr>
        <w:t>i</w:t>
      </w:r>
      <w:r w:rsidR="009F585A">
        <w:rPr>
          <w:sz w:val="24"/>
          <w:szCs w:val="24"/>
        </w:rPr>
        <w:t xml:space="preserve"> iz iznosa ostvarenog prodajom</w:t>
      </w:r>
      <w:r w:rsidR="00153CD6">
        <w:rPr>
          <w:sz w:val="24"/>
          <w:szCs w:val="24"/>
        </w:rPr>
        <w:t xml:space="preserve">, a </w:t>
      </w:r>
      <w:r w:rsidR="000F2EDE">
        <w:rPr>
          <w:sz w:val="24"/>
          <w:szCs w:val="24"/>
        </w:rPr>
        <w:t xml:space="preserve">eventualni </w:t>
      </w:r>
      <w:r w:rsidR="00153CD6">
        <w:rPr>
          <w:sz w:val="24"/>
          <w:szCs w:val="24"/>
        </w:rPr>
        <w:t>višak</w:t>
      </w:r>
      <w:r w:rsidR="0076150B">
        <w:rPr>
          <w:sz w:val="24"/>
          <w:szCs w:val="24"/>
        </w:rPr>
        <w:t xml:space="preserve"> novčanih sredstava </w:t>
      </w:r>
      <w:r w:rsidR="009F585A">
        <w:rPr>
          <w:sz w:val="24"/>
          <w:szCs w:val="24"/>
        </w:rPr>
        <w:t>predat će se</w:t>
      </w:r>
      <w:r w:rsidR="00153CD6">
        <w:rPr>
          <w:sz w:val="24"/>
          <w:szCs w:val="24"/>
        </w:rPr>
        <w:t xml:space="preserve"> nositeljima udjela.</w:t>
      </w:r>
    </w:p>
    <w:p w:rsidRDefault="00C063F5" w:rsidP="0006055C" w:rsidR="00C063F5">
      <w:pPr>
        <w:jc w:val="both"/>
        <w:rPr>
          <w:sz w:val="24"/>
        </w:rPr>
      </w:pPr>
    </w:p>
    <w:p w:rsidRDefault="000F2EDE" w:rsidP="00C063F5" w:rsidR="00874891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</w:p>
    <w:p w:rsidRDefault="00874891" w:rsidP="00C063F5" w:rsidR="00874891">
      <w:pPr>
        <w:jc w:val="center"/>
        <w:rPr>
          <w:b/>
          <w:sz w:val="24"/>
        </w:rPr>
      </w:pPr>
    </w:p>
    <w:p w:rsidRDefault="00874891" w:rsidP="00C063F5" w:rsidR="00874891">
      <w:pPr>
        <w:jc w:val="center"/>
        <w:rPr>
          <w:b/>
          <w:sz w:val="24"/>
        </w:rPr>
      </w:pPr>
    </w:p>
    <w:p w:rsidRDefault="00874891" w:rsidP="00C063F5" w:rsidR="00874891">
      <w:pPr>
        <w:jc w:val="center"/>
        <w:rPr>
          <w:b/>
          <w:sz w:val="24"/>
        </w:rPr>
      </w:pPr>
    </w:p>
    <w:p w:rsidRDefault="00874891" w:rsidP="00C063F5" w:rsidR="00874891">
      <w:pPr>
        <w:jc w:val="center"/>
        <w:rPr>
          <w:b/>
          <w:sz w:val="24"/>
        </w:rPr>
      </w:pPr>
    </w:p>
    <w:p w:rsidRDefault="00474655" w:rsidP="000459D0" w:rsidR="00474655">
      <w:pPr>
        <w:jc w:val="right"/>
        <w:rPr>
          <w:sz w:val="24"/>
        </w:rPr>
      </w:pPr>
    </w:p>
    <w:p w:rsidRDefault="000459D0" w:rsidP="000459D0" w:rsidR="000459D0">
      <w:pPr>
        <w:jc w:val="right"/>
        <w:rPr>
          <w:b/>
          <w:sz w:val="24"/>
        </w:rPr>
      </w:pPr>
      <w:r>
        <w:rPr>
          <w:sz w:val="24"/>
        </w:rPr>
        <w:t xml:space="preserve">     </w:t>
      </w:r>
      <w:r>
        <w:rPr>
          <w:b/>
          <w:sz w:val="24"/>
        </w:rPr>
        <w:t>Broj: 1/St-819/2018-8</w:t>
      </w:r>
    </w:p>
    <w:p w:rsidRDefault="000459D0" w:rsidP="00C063F5" w:rsidR="000459D0">
      <w:pPr>
        <w:jc w:val="center"/>
        <w:rPr>
          <w:b/>
          <w:sz w:val="24"/>
        </w:rPr>
      </w:pPr>
    </w:p>
    <w:p w:rsidRDefault="00C063F5" w:rsidP="00C063F5" w:rsidR="00674345">
      <w:pPr>
        <w:jc w:val="center"/>
        <w:rPr>
          <w:b/>
          <w:sz w:val="24"/>
        </w:rPr>
      </w:pPr>
      <w:r w:rsidRPr="00C063F5">
        <w:rPr>
          <w:b/>
          <w:sz w:val="24"/>
        </w:rPr>
        <w:t>Obrazloženje</w:t>
      </w:r>
    </w:p>
    <w:p w:rsidRDefault="000F2EDE" w:rsidP="00C063F5" w:rsidR="000F2EDE">
      <w:pPr>
        <w:jc w:val="center"/>
        <w:rPr>
          <w:b/>
          <w:sz w:val="24"/>
        </w:rPr>
      </w:pPr>
    </w:p>
    <w:p w:rsidRDefault="001C1FCF" w:rsidP="00C063F5" w:rsidR="001C1FCF">
      <w:pPr>
        <w:jc w:val="center"/>
        <w:rPr>
          <w:b/>
          <w:sz w:val="24"/>
        </w:rPr>
      </w:pPr>
    </w:p>
    <w:p w:rsidRDefault="001C1FCF" w:rsidP="00874891" w:rsidR="00874891">
      <w:pPr>
        <w:jc w:val="both"/>
        <w:rPr>
          <w:sz w:val="24"/>
        </w:rPr>
      </w:pPr>
      <w:r>
        <w:rPr>
          <w:sz w:val="24"/>
        </w:rPr>
        <w:tab/>
      </w:r>
      <w:r w:rsidR="00874891">
        <w:rPr>
          <w:sz w:val="24"/>
        </w:rPr>
        <w:t>Rješenjem ovog suda 1/St-2357/2016-</w:t>
      </w:r>
      <w:r w:rsidR="008D0A7B">
        <w:rPr>
          <w:sz w:val="24"/>
        </w:rPr>
        <w:t>4 od 03.siječnja 2017</w:t>
      </w:r>
      <w:r w:rsidR="00874891">
        <w:rPr>
          <w:sz w:val="24"/>
        </w:rPr>
        <w:t>. otvoren je te istovremeno zaključen skraćeni stečajni postupak nad dužnikom D.A.T.O. d.o.o., Rovinj, Rovinjsko Selo bb, te je istim rješenjem za stečajnu upraviteljicu imenovana Jadranka Šeput, dipl.oec. iz Osijeka.</w:t>
      </w:r>
    </w:p>
    <w:p w:rsidRDefault="00874891" w:rsidP="00874891" w:rsidR="00874891">
      <w:pPr>
        <w:jc w:val="both"/>
        <w:rPr>
          <w:sz w:val="24"/>
        </w:rPr>
      </w:pPr>
    </w:p>
    <w:p w:rsidRDefault="00874891" w:rsidP="00874891" w:rsidR="00874891">
      <w:pPr>
        <w:jc w:val="both"/>
        <w:rPr>
          <w:sz w:val="24"/>
        </w:rPr>
      </w:pPr>
      <w:r>
        <w:rPr>
          <w:sz w:val="24"/>
        </w:rPr>
        <w:tab/>
        <w:t>Nakon brisanja dužnika iz sudskog registr</w:t>
      </w:r>
      <w:r w:rsidR="00973262">
        <w:rPr>
          <w:sz w:val="24"/>
        </w:rPr>
        <w:t>a, podneskom od 20.rujna 2017</w:t>
      </w:r>
      <w:r>
        <w:rPr>
          <w:sz w:val="24"/>
        </w:rPr>
        <w:t>. osnivač i bivši član Uprave dužnika Claudio Daru iz Italije, putem punomoćnika izvijestio je sud da se dužnik vodi kao vlasnik nekretnina označenih sa kč.br. 816/4, oranica površine 920 m2 i kč.br. 816/5, kuća, dvorište i oranica površine 1630 m2, obje upisane u zk.ul. 513 k.o. Rovinj te je predložio izvršiti upis stečajne mase u sudski registar i provesti naknadnu diobu.</w:t>
      </w:r>
    </w:p>
    <w:p w:rsidRDefault="00874891" w:rsidP="001C1FCF" w:rsidR="00874891">
      <w:pPr>
        <w:rPr>
          <w:sz w:val="24"/>
        </w:rPr>
      </w:pPr>
    </w:p>
    <w:p w:rsidRDefault="00874891" w:rsidP="00B2601B" w:rsidR="001C1FCF">
      <w:pPr>
        <w:ind w:firstLine="720"/>
        <w:rPr>
          <w:sz w:val="24"/>
        </w:rPr>
      </w:pPr>
      <w:r>
        <w:rPr>
          <w:sz w:val="24"/>
        </w:rPr>
        <w:t>Temeljem prijedloga osnivača te izvješća stečajne upraviteljice</w:t>
      </w:r>
      <w:r w:rsidR="00174AE4">
        <w:rPr>
          <w:sz w:val="24"/>
        </w:rPr>
        <w:t xml:space="preserve">, </w:t>
      </w:r>
      <w:r>
        <w:rPr>
          <w:sz w:val="24"/>
        </w:rPr>
        <w:t xml:space="preserve">rješenjem ovog suda posl.br. 1/St-2357/2016-17 od 31.01.2018. </w:t>
      </w:r>
      <w:r w:rsidR="009150CB">
        <w:rPr>
          <w:sz w:val="24"/>
        </w:rPr>
        <w:t xml:space="preserve">određeno je nastavljanje postupka radi naknadne diobe stečajne mase iza brisanog subjekta D.A.T.O. d.o.o. u stečaju </w:t>
      </w:r>
      <w:r w:rsidR="00D710E3">
        <w:rPr>
          <w:sz w:val="24"/>
        </w:rPr>
        <w:t>Rovinj, Rovinjsko selo bb</w:t>
      </w:r>
      <w:r w:rsidR="00923210">
        <w:rPr>
          <w:sz w:val="24"/>
        </w:rPr>
        <w:t xml:space="preserve"> jer je </w:t>
      </w:r>
      <w:r w:rsidR="00B2601B">
        <w:rPr>
          <w:sz w:val="24"/>
        </w:rPr>
        <w:t>po ocjeni ovog suda</w:t>
      </w:r>
      <w:r w:rsidR="00923210">
        <w:rPr>
          <w:sz w:val="24"/>
        </w:rPr>
        <w:t xml:space="preserve"> utvrđeno da </w:t>
      </w:r>
      <w:r w:rsidR="00B2601B">
        <w:rPr>
          <w:sz w:val="24"/>
        </w:rPr>
        <w:t>su ostvarene pretpostavke za naknadnu diobu budući postoji stečajna masa</w:t>
      </w:r>
      <w:r w:rsidR="00840782">
        <w:rPr>
          <w:sz w:val="24"/>
        </w:rPr>
        <w:t xml:space="preserve"> dostatna za namirenje troškova stečajnog postupka, a djelomice i za namirenje vjerovnika.</w:t>
      </w:r>
    </w:p>
    <w:p w:rsidRDefault="00840782" w:rsidP="00B2601B" w:rsidR="00840782">
      <w:pPr>
        <w:ind w:firstLine="720"/>
        <w:rPr>
          <w:sz w:val="24"/>
        </w:rPr>
      </w:pPr>
    </w:p>
    <w:p w:rsidRDefault="00840782" w:rsidP="00840782" w:rsidR="002B767B">
      <w:pPr>
        <w:ind w:firstLine="720"/>
        <w:rPr>
          <w:sz w:val="24"/>
        </w:rPr>
      </w:pPr>
      <w:r>
        <w:rPr>
          <w:sz w:val="24"/>
        </w:rPr>
        <w:t xml:space="preserve">Istim rješenjem zakazano je ispitno i izvještajno ročište te su vjerovnici pozvani </w:t>
      </w:r>
      <w:r w:rsidR="002B767B">
        <w:rPr>
          <w:sz w:val="24"/>
        </w:rPr>
        <w:t>u roku od 30 dana  stečajnoj upraviteljici prijaviti svoje tražbine</w:t>
      </w:r>
      <w:r>
        <w:rPr>
          <w:sz w:val="24"/>
        </w:rPr>
        <w:t>.</w:t>
      </w:r>
    </w:p>
    <w:p w:rsidRDefault="00840782" w:rsidP="00840782" w:rsidR="00840782">
      <w:pPr>
        <w:ind w:firstLine="720"/>
        <w:rPr>
          <w:sz w:val="24"/>
        </w:rPr>
      </w:pPr>
    </w:p>
    <w:p w:rsidRDefault="00840782" w:rsidP="002B767B" w:rsidR="00923210">
      <w:pPr>
        <w:ind w:firstLine="720"/>
        <w:rPr>
          <w:sz w:val="24"/>
        </w:rPr>
      </w:pPr>
      <w:r>
        <w:rPr>
          <w:sz w:val="24"/>
        </w:rPr>
        <w:t>Na održanom r</w:t>
      </w:r>
      <w:r w:rsidR="002B767B">
        <w:rPr>
          <w:sz w:val="24"/>
        </w:rPr>
        <w:t xml:space="preserve">očištu utvrđeno je da niti jedan vjerovnik tražbina viših isplatnih redova nije podnio prijavu, </w:t>
      </w:r>
      <w:r w:rsidR="00222AE7">
        <w:rPr>
          <w:sz w:val="24"/>
        </w:rPr>
        <w:t>i da ne postoje obveze stečajnih vjerovnika prema dužniku</w:t>
      </w:r>
      <w:r w:rsidR="00F74E78">
        <w:rPr>
          <w:sz w:val="24"/>
        </w:rPr>
        <w:t>, osim vjerovnika nižeg isplatnog reda Claudia Dara, koji je ujedno nositelj poslovnog udjela u društvu dužnika i bivši član uprave.</w:t>
      </w:r>
    </w:p>
    <w:p w:rsidRDefault="00F74E78" w:rsidP="002B767B" w:rsidR="00F74E78">
      <w:pPr>
        <w:ind w:firstLine="720"/>
        <w:rPr>
          <w:sz w:val="24"/>
        </w:rPr>
      </w:pPr>
    </w:p>
    <w:p w:rsidRDefault="00B679C8" w:rsidP="002B767B" w:rsidR="0049525F">
      <w:pPr>
        <w:ind w:firstLine="720"/>
        <w:rPr>
          <w:sz w:val="24"/>
        </w:rPr>
      </w:pPr>
      <w:r>
        <w:rPr>
          <w:sz w:val="24"/>
        </w:rPr>
        <w:t xml:space="preserve">Iz izvješća </w:t>
      </w:r>
      <w:r w:rsidR="00F74E78">
        <w:rPr>
          <w:sz w:val="24"/>
        </w:rPr>
        <w:t>stečajne upraviteljice proizlazi da prema podacima iz poslovnih knji</w:t>
      </w:r>
      <w:r w:rsidR="000C44F7">
        <w:rPr>
          <w:sz w:val="24"/>
        </w:rPr>
        <w:t>ga dužnika</w:t>
      </w:r>
      <w:r w:rsidR="00F74E78">
        <w:rPr>
          <w:sz w:val="24"/>
        </w:rPr>
        <w:t xml:space="preserve"> nema drugih obveza niti nenamirenih tražbina </w:t>
      </w:r>
      <w:r w:rsidR="0049525F">
        <w:rPr>
          <w:sz w:val="24"/>
        </w:rPr>
        <w:t xml:space="preserve">iz radnog odnosa, a stečajnu masu čini opisana nekretnina </w:t>
      </w:r>
      <w:r w:rsidR="008D6183">
        <w:rPr>
          <w:sz w:val="24"/>
        </w:rPr>
        <w:t>zajedno s namještajem i opremom knjigovodstvene vrijednosti 818.371,89 kn</w:t>
      </w:r>
      <w:r>
        <w:rPr>
          <w:sz w:val="24"/>
        </w:rPr>
        <w:t>.</w:t>
      </w:r>
    </w:p>
    <w:p w:rsidRDefault="002559F8" w:rsidP="002B767B" w:rsidR="00222AE7">
      <w:pPr>
        <w:ind w:firstLine="720"/>
        <w:rPr>
          <w:sz w:val="24"/>
        </w:rPr>
      </w:pPr>
      <w:r>
        <w:rPr>
          <w:sz w:val="24"/>
        </w:rPr>
        <w:t xml:space="preserve">S </w:t>
      </w:r>
      <w:r w:rsidR="008D6183">
        <w:rPr>
          <w:sz w:val="24"/>
        </w:rPr>
        <w:t>obzirom da je utvrđeno da ne postoje vjerovnici viših isplatnih redova, to je predložila pozvati vjerovnike nižih isplatnih redova na prijavu tražbina.</w:t>
      </w:r>
    </w:p>
    <w:p w:rsidRDefault="008D6183" w:rsidP="002B767B" w:rsidR="008D6183">
      <w:pPr>
        <w:ind w:firstLine="720"/>
        <w:rPr>
          <w:sz w:val="24"/>
        </w:rPr>
      </w:pPr>
    </w:p>
    <w:p w:rsidRDefault="008D6183" w:rsidP="002B767B" w:rsidR="008D6183">
      <w:pPr>
        <w:ind w:firstLine="720"/>
        <w:rPr>
          <w:sz w:val="24"/>
        </w:rPr>
      </w:pPr>
      <w:r>
        <w:rPr>
          <w:sz w:val="24"/>
        </w:rPr>
        <w:t>Na ispitnom ročištu od 05. srpnja 2018. utvrđeno je da je zaprimljena jedna tražbina vjerovnika nižeg isplatnog reda, i to nositelja poslovnog udjela Claudia Dara u iznosu 931.434,40 kn koju je stečajna upraviteljica priznala</w:t>
      </w:r>
      <w:r w:rsidR="003D0D13">
        <w:rPr>
          <w:sz w:val="24"/>
        </w:rPr>
        <w:t xml:space="preserve"> jer je </w:t>
      </w:r>
      <w:r w:rsidR="002559F8">
        <w:rPr>
          <w:sz w:val="24"/>
        </w:rPr>
        <w:t xml:space="preserve">utvrdila da je tražbina osnovana, a radi se o </w:t>
      </w:r>
      <w:r w:rsidR="003D0D13">
        <w:rPr>
          <w:sz w:val="24"/>
        </w:rPr>
        <w:t>povrat</w:t>
      </w:r>
      <w:r w:rsidR="002559F8">
        <w:rPr>
          <w:sz w:val="24"/>
        </w:rPr>
        <w:t>u</w:t>
      </w:r>
      <w:r w:rsidR="003D0D13">
        <w:rPr>
          <w:sz w:val="24"/>
        </w:rPr>
        <w:t xml:space="preserve"> zajma kojim se nadomješta kapital člana društva</w:t>
      </w:r>
      <w:r w:rsidR="002559F8">
        <w:rPr>
          <w:sz w:val="24"/>
        </w:rPr>
        <w:t>.</w:t>
      </w:r>
    </w:p>
    <w:p w:rsidRDefault="002559F8" w:rsidP="002B767B" w:rsidR="002559F8">
      <w:pPr>
        <w:ind w:firstLine="720"/>
        <w:rPr>
          <w:sz w:val="24"/>
        </w:rPr>
      </w:pPr>
    </w:p>
    <w:p w:rsidRDefault="00D355C5" w:rsidP="002559F8" w:rsidR="002559F8">
      <w:pPr>
        <w:ind w:firstLine="720"/>
        <w:rPr>
          <w:sz w:val="24"/>
        </w:rPr>
      </w:pPr>
      <w:r>
        <w:rPr>
          <w:sz w:val="24"/>
        </w:rPr>
        <w:t>Neposredno prije ročišta n</w:t>
      </w:r>
      <w:r w:rsidR="008D0A7B">
        <w:rPr>
          <w:sz w:val="24"/>
        </w:rPr>
        <w:t>ositelj poslovnog udjela Claudio Daru putem svog punomoćnika, p</w:t>
      </w:r>
      <w:r w:rsidR="0057336A">
        <w:rPr>
          <w:sz w:val="24"/>
        </w:rPr>
        <w:t xml:space="preserve">odneskom od </w:t>
      </w:r>
      <w:r w:rsidR="002559F8">
        <w:rPr>
          <w:sz w:val="24"/>
        </w:rPr>
        <w:t xml:space="preserve">04. srpnja 2018. izvijestio je sud </w:t>
      </w:r>
      <w:r w:rsidR="00332D34">
        <w:rPr>
          <w:sz w:val="24"/>
        </w:rPr>
        <w:t xml:space="preserve">da </w:t>
      </w:r>
      <w:r w:rsidR="00A2405D">
        <w:rPr>
          <w:sz w:val="24"/>
        </w:rPr>
        <w:t>povlači</w:t>
      </w:r>
      <w:r w:rsidR="007D54D1">
        <w:rPr>
          <w:sz w:val="24"/>
        </w:rPr>
        <w:t xml:space="preserve"> s</w:t>
      </w:r>
      <w:r w:rsidR="00A2405D">
        <w:rPr>
          <w:sz w:val="24"/>
        </w:rPr>
        <w:t>voju</w:t>
      </w:r>
      <w:r w:rsidR="007D54D1">
        <w:rPr>
          <w:sz w:val="24"/>
        </w:rPr>
        <w:t xml:space="preserve"> prijav</w:t>
      </w:r>
      <w:r w:rsidR="00A2405D">
        <w:rPr>
          <w:sz w:val="24"/>
        </w:rPr>
        <w:t>u</w:t>
      </w:r>
      <w:r w:rsidR="007D54D1">
        <w:rPr>
          <w:sz w:val="24"/>
        </w:rPr>
        <w:t xml:space="preserve"> tražbine te </w:t>
      </w:r>
      <w:r>
        <w:rPr>
          <w:sz w:val="24"/>
        </w:rPr>
        <w:t xml:space="preserve">je predložio </w:t>
      </w:r>
      <w:r w:rsidR="007D54D1">
        <w:rPr>
          <w:sz w:val="24"/>
        </w:rPr>
        <w:t xml:space="preserve">da se njemu kao osnivaču i nositelju udjela </w:t>
      </w:r>
      <w:r>
        <w:rPr>
          <w:sz w:val="24"/>
        </w:rPr>
        <w:t xml:space="preserve">u društvu dužnika, </w:t>
      </w:r>
      <w:r w:rsidR="007D54D1">
        <w:rPr>
          <w:sz w:val="24"/>
        </w:rPr>
        <w:t xml:space="preserve">navedena imovina koja ulazi u stečajnu masu, prenese kao višak uz obvezu snošenja svih troškova </w:t>
      </w:r>
      <w:r w:rsidR="00474655">
        <w:rPr>
          <w:sz w:val="24"/>
        </w:rPr>
        <w:t>stečajnog postupka</w:t>
      </w:r>
      <w:r w:rsidR="007D54D1">
        <w:rPr>
          <w:sz w:val="24"/>
        </w:rPr>
        <w:t>.</w:t>
      </w:r>
      <w:r w:rsidR="002559F8">
        <w:rPr>
          <w:sz w:val="24"/>
        </w:rPr>
        <w:t xml:space="preserve"> </w:t>
      </w:r>
    </w:p>
    <w:p w:rsidRDefault="00474655" w:rsidP="00F7638E" w:rsidR="00474655">
      <w:pPr>
        <w:ind w:firstLine="720"/>
        <w:rPr>
          <w:sz w:val="24"/>
        </w:rPr>
      </w:pPr>
    </w:p>
    <w:p w:rsidRDefault="0057336A" w:rsidP="00F7638E" w:rsidR="00A5520C">
      <w:pPr>
        <w:ind w:firstLine="720"/>
        <w:rPr>
          <w:sz w:val="24"/>
        </w:rPr>
      </w:pPr>
      <w:r>
        <w:rPr>
          <w:sz w:val="24"/>
        </w:rPr>
        <w:t xml:space="preserve"> </w:t>
      </w:r>
      <w:r w:rsidR="00305A42">
        <w:rPr>
          <w:sz w:val="24"/>
        </w:rPr>
        <w:t>Na ročištu održanom 05. srpnja 2018. stečajna upraviteljica sačinila je obračun troškova stečajnog postupka u ukupnom iznosu od 109.91</w:t>
      </w:r>
      <w:r w:rsidR="00F7638E">
        <w:rPr>
          <w:sz w:val="24"/>
        </w:rPr>
        <w:t>7,70 kn</w:t>
      </w:r>
      <w:r w:rsidR="00160648">
        <w:rPr>
          <w:sz w:val="24"/>
        </w:rPr>
        <w:t>.</w:t>
      </w:r>
      <w:r w:rsidR="009A793D">
        <w:rPr>
          <w:sz w:val="24"/>
        </w:rPr>
        <w:tab/>
      </w:r>
    </w:p>
    <w:p w:rsidRDefault="00474655" w:rsidP="00F7638E" w:rsidR="00474655">
      <w:pPr>
        <w:ind w:firstLine="720"/>
        <w:rPr>
          <w:sz w:val="24"/>
        </w:rPr>
      </w:pPr>
    </w:p>
    <w:p w:rsidRDefault="00474655" w:rsidP="00F7638E" w:rsidR="00474655">
      <w:pPr>
        <w:ind w:firstLine="720"/>
        <w:rPr>
          <w:sz w:val="24"/>
        </w:rPr>
      </w:pPr>
    </w:p>
    <w:p w:rsidRDefault="005B6275" w:rsidP="000F2EDE" w:rsidR="000F2EDE">
      <w:pPr>
        <w:jc w:val="right"/>
        <w:rPr>
          <w:b/>
          <w:sz w:val="24"/>
        </w:rPr>
      </w:pPr>
      <w:r>
        <w:rPr>
          <w:sz w:val="24"/>
        </w:rPr>
        <w:t xml:space="preserve"> </w:t>
      </w:r>
      <w:r w:rsidR="00A5520C">
        <w:rPr>
          <w:sz w:val="24"/>
        </w:rPr>
        <w:tab/>
      </w:r>
      <w:r w:rsidR="000F2EDE">
        <w:rPr>
          <w:sz w:val="24"/>
        </w:rPr>
        <w:t xml:space="preserve">     </w:t>
      </w:r>
      <w:r w:rsidR="000F2EDE">
        <w:rPr>
          <w:b/>
          <w:sz w:val="24"/>
        </w:rPr>
        <w:t>Broj: 1/St-819/2018-8</w:t>
      </w:r>
    </w:p>
    <w:p w:rsidRDefault="000F2EDE" w:rsidP="0006055C" w:rsidR="000F2EDE">
      <w:pPr>
        <w:jc w:val="both"/>
        <w:rPr>
          <w:sz w:val="24"/>
        </w:rPr>
      </w:pPr>
    </w:p>
    <w:p w:rsidRDefault="000F2EDE" w:rsidP="0006055C" w:rsidR="000F2EDE">
      <w:pPr>
        <w:jc w:val="both"/>
        <w:rPr>
          <w:sz w:val="24"/>
        </w:rPr>
      </w:pPr>
    </w:p>
    <w:p w:rsidRDefault="00A5520C" w:rsidP="000F2EDE" w:rsidR="005B6275">
      <w:pPr>
        <w:ind w:firstLine="720"/>
        <w:jc w:val="both"/>
        <w:rPr>
          <w:sz w:val="24"/>
        </w:rPr>
      </w:pPr>
      <w:r>
        <w:rPr>
          <w:sz w:val="24"/>
        </w:rPr>
        <w:t>Te troškove čin</w:t>
      </w:r>
      <w:r w:rsidR="00F7638E">
        <w:rPr>
          <w:sz w:val="24"/>
        </w:rPr>
        <w:t>i nagrada steč</w:t>
      </w:r>
      <w:r w:rsidR="00332D34">
        <w:rPr>
          <w:sz w:val="24"/>
        </w:rPr>
        <w:t xml:space="preserve">ajnoj </w:t>
      </w:r>
      <w:r w:rsidR="00F7638E">
        <w:rPr>
          <w:sz w:val="24"/>
        </w:rPr>
        <w:t>upraviteljici</w:t>
      </w:r>
      <w:r w:rsidR="009E7626">
        <w:rPr>
          <w:sz w:val="24"/>
        </w:rPr>
        <w:t xml:space="preserve"> </w:t>
      </w:r>
      <w:r w:rsidR="00F7638E">
        <w:rPr>
          <w:sz w:val="24"/>
        </w:rPr>
        <w:t>u bruto</w:t>
      </w:r>
      <w:r w:rsidR="005B6275">
        <w:rPr>
          <w:sz w:val="24"/>
        </w:rPr>
        <w:t xml:space="preserve"> iznosu </w:t>
      </w:r>
      <w:r w:rsidR="00F7638E">
        <w:rPr>
          <w:sz w:val="24"/>
        </w:rPr>
        <w:t>7.000</w:t>
      </w:r>
      <w:r w:rsidR="005B6275">
        <w:rPr>
          <w:sz w:val="24"/>
        </w:rPr>
        <w:t>,00 kn</w:t>
      </w:r>
      <w:r w:rsidR="009E7626">
        <w:rPr>
          <w:sz w:val="24"/>
        </w:rPr>
        <w:t xml:space="preserve"> </w:t>
      </w:r>
      <w:r w:rsidR="00950B33">
        <w:rPr>
          <w:sz w:val="24"/>
        </w:rPr>
        <w:t>obračunata</w:t>
      </w:r>
      <w:r w:rsidR="00F7638E">
        <w:rPr>
          <w:sz w:val="24"/>
        </w:rPr>
        <w:t xml:space="preserve"> sukladno Uredbi o kriterijima i načinu obračuna i plaćanja nagrade stečajnim upraviteljima</w:t>
      </w:r>
      <w:r w:rsidR="005B6275">
        <w:rPr>
          <w:sz w:val="24"/>
        </w:rPr>
        <w:t>,</w:t>
      </w:r>
      <w:r w:rsidR="009E7626">
        <w:rPr>
          <w:sz w:val="24"/>
        </w:rPr>
        <w:t xml:space="preserve"> zatim</w:t>
      </w:r>
      <w:r w:rsidR="005B6275">
        <w:rPr>
          <w:sz w:val="24"/>
        </w:rPr>
        <w:t xml:space="preserve"> </w:t>
      </w:r>
      <w:r w:rsidR="00F7638E">
        <w:rPr>
          <w:sz w:val="24"/>
        </w:rPr>
        <w:t>trošak izrade pečata 150,00 kn, naknade za izdavanje potvrda iz evidenci</w:t>
      </w:r>
      <w:r w:rsidR="00160648">
        <w:rPr>
          <w:sz w:val="24"/>
        </w:rPr>
        <w:t>ja 17,94 kn, trošak poštarine 12</w:t>
      </w:r>
      <w:r w:rsidR="00F7638E">
        <w:rPr>
          <w:sz w:val="24"/>
        </w:rPr>
        <w:t>6,50 kn, trošak knjigovodstvenih usluga 3.000,00 kn bruto, trošak električne energije 418,63 kn, ostali predvidivi materijalni troškovi 1.000,00 kn</w:t>
      </w:r>
      <w:r w:rsidR="00950B33">
        <w:rPr>
          <w:sz w:val="24"/>
        </w:rPr>
        <w:t xml:space="preserve"> i</w:t>
      </w:r>
      <w:r w:rsidR="00F7638E">
        <w:rPr>
          <w:sz w:val="24"/>
        </w:rPr>
        <w:t xml:space="preserve"> porez na dohodak od kapitala na obračunatu osnovicu </w:t>
      </w:r>
      <w:r w:rsidR="009E7626">
        <w:rPr>
          <w:sz w:val="24"/>
        </w:rPr>
        <w:t xml:space="preserve"> </w:t>
      </w:r>
      <w:r w:rsidR="00F7638E">
        <w:rPr>
          <w:sz w:val="24"/>
        </w:rPr>
        <w:t>818.371,89 kn koji iznosi 98.204,63 kn</w:t>
      </w:r>
      <w:r w:rsidR="005B6275">
        <w:rPr>
          <w:sz w:val="24"/>
        </w:rPr>
        <w:t>.</w:t>
      </w:r>
    </w:p>
    <w:p w:rsidRDefault="00160648" w:rsidP="0006055C" w:rsidR="00160648">
      <w:pPr>
        <w:jc w:val="both"/>
        <w:rPr>
          <w:sz w:val="24"/>
        </w:rPr>
      </w:pPr>
    </w:p>
    <w:p w:rsidRDefault="00160648" w:rsidP="0006055C" w:rsidR="00D52F09">
      <w:pPr>
        <w:jc w:val="both"/>
        <w:rPr>
          <w:sz w:val="24"/>
        </w:rPr>
      </w:pPr>
      <w:r>
        <w:rPr>
          <w:sz w:val="24"/>
        </w:rPr>
        <w:tab/>
        <w:t xml:space="preserve">Kako je na ročištu </w:t>
      </w:r>
      <w:r w:rsidR="001D0945">
        <w:rPr>
          <w:sz w:val="24"/>
        </w:rPr>
        <w:t xml:space="preserve">vjerovnik i nositelj udjela Claudio Daru putem </w:t>
      </w:r>
      <w:r w:rsidR="00332D34">
        <w:rPr>
          <w:sz w:val="24"/>
        </w:rPr>
        <w:t xml:space="preserve">punomoćnika </w:t>
      </w:r>
      <w:r>
        <w:rPr>
          <w:sz w:val="24"/>
        </w:rPr>
        <w:t>u cijelost</w:t>
      </w:r>
      <w:r w:rsidR="009E2E6E">
        <w:rPr>
          <w:sz w:val="24"/>
        </w:rPr>
        <w:t>i prihvatio</w:t>
      </w:r>
      <w:r>
        <w:rPr>
          <w:sz w:val="24"/>
        </w:rPr>
        <w:t xml:space="preserve"> </w:t>
      </w:r>
      <w:r w:rsidR="00673BBA">
        <w:rPr>
          <w:sz w:val="24"/>
        </w:rPr>
        <w:t>obračun troškova stečajne upraviteljice u utvrđenom iznosu od 109.917,70 kn</w:t>
      </w:r>
      <w:r w:rsidR="00674345">
        <w:rPr>
          <w:sz w:val="24"/>
        </w:rPr>
        <w:t xml:space="preserve">, </w:t>
      </w:r>
      <w:r w:rsidR="00D52F09">
        <w:rPr>
          <w:sz w:val="24"/>
        </w:rPr>
        <w:t>sud je iz razloga ekonomičnosti i svrsishodnosti postupka, kako se nekretnina ne bi prodavala i ti troškovi bili namireni iz izn</w:t>
      </w:r>
      <w:r w:rsidR="00B77DCC">
        <w:rPr>
          <w:sz w:val="24"/>
        </w:rPr>
        <w:t>osa dobivenog</w:t>
      </w:r>
      <w:r w:rsidR="000550F7">
        <w:rPr>
          <w:sz w:val="24"/>
        </w:rPr>
        <w:t xml:space="preserve"> prodajom, pozvao nositelj</w:t>
      </w:r>
      <w:r w:rsidR="00D52F09">
        <w:rPr>
          <w:sz w:val="24"/>
        </w:rPr>
        <w:t xml:space="preserve">e poslovnih udjela na uplatu navedenog iznosa pa je iz tih razloga odlučeno kao </w:t>
      </w:r>
      <w:r>
        <w:rPr>
          <w:sz w:val="24"/>
        </w:rPr>
        <w:t>u</w:t>
      </w:r>
      <w:r w:rsidR="00D52F09">
        <w:rPr>
          <w:sz w:val="24"/>
        </w:rPr>
        <w:t xml:space="preserve"> izre</w:t>
      </w:r>
      <w:r>
        <w:rPr>
          <w:sz w:val="24"/>
        </w:rPr>
        <w:t>ci</w:t>
      </w:r>
      <w:r w:rsidR="00D52F09">
        <w:rPr>
          <w:sz w:val="24"/>
        </w:rPr>
        <w:t xml:space="preserve"> rješenja.</w:t>
      </w:r>
    </w:p>
    <w:p w:rsidRDefault="00F97344" w:rsidP="00126E17" w:rsidR="00F97344" w:rsidRPr="00126E17">
      <w:pPr>
        <w:jc w:val="both"/>
        <w:rPr>
          <w:sz w:val="24"/>
        </w:rPr>
      </w:pPr>
      <w:r w:rsidRPr="00126E17">
        <w:rPr>
          <w:sz w:val="24"/>
        </w:rPr>
        <w:t xml:space="preserve">                                  </w:t>
      </w:r>
    </w:p>
    <w:p w:rsidRDefault="00126E17" w:rsidP="0006055C" w:rsidR="008306F4">
      <w:pPr>
        <w:jc w:val="both"/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  <w:r w:rsidR="000550F7">
        <w:rPr>
          <w:sz w:val="24"/>
        </w:rPr>
        <w:t xml:space="preserve">Uvidom u priložene podatke iz sudskog registra, utvrđeno je da </w:t>
      </w:r>
      <w:r w:rsidR="004F07FB">
        <w:rPr>
          <w:sz w:val="24"/>
        </w:rPr>
        <w:t>je pored nositelja</w:t>
      </w:r>
      <w:r w:rsidR="002F7DBC">
        <w:rPr>
          <w:sz w:val="24"/>
        </w:rPr>
        <w:t xml:space="preserve"> poslovnog udjela </w:t>
      </w:r>
      <w:r w:rsidR="004F07FB">
        <w:rPr>
          <w:sz w:val="24"/>
        </w:rPr>
        <w:t>Claudia Dara</w:t>
      </w:r>
      <w:r w:rsidR="000550F7">
        <w:rPr>
          <w:sz w:val="24"/>
        </w:rPr>
        <w:t xml:space="preserve"> u omjeru 51 %</w:t>
      </w:r>
      <w:r w:rsidR="004F07FB">
        <w:rPr>
          <w:sz w:val="24"/>
        </w:rPr>
        <w:t xml:space="preserve"> nositeljica</w:t>
      </w:r>
      <w:r w:rsidR="00140EA9">
        <w:rPr>
          <w:sz w:val="24"/>
        </w:rPr>
        <w:t xml:space="preserve"> udjela</w:t>
      </w:r>
      <w:r w:rsidR="002F7DBC">
        <w:rPr>
          <w:sz w:val="24"/>
        </w:rPr>
        <w:t xml:space="preserve"> i Ma</w:t>
      </w:r>
      <w:r w:rsidR="00922E90">
        <w:rPr>
          <w:sz w:val="24"/>
        </w:rPr>
        <w:t xml:space="preserve">ria Giovanna Toss u omjeru 49 % te su isti </w:t>
      </w:r>
      <w:r w:rsidR="004F07FB">
        <w:rPr>
          <w:sz w:val="24"/>
        </w:rPr>
        <w:t xml:space="preserve">oboje </w:t>
      </w:r>
      <w:r w:rsidR="00922E90">
        <w:rPr>
          <w:sz w:val="24"/>
        </w:rPr>
        <w:t>pozvani solidarno izmiriti navedeni iznos</w:t>
      </w:r>
      <w:r w:rsidR="00140EA9">
        <w:rPr>
          <w:sz w:val="24"/>
        </w:rPr>
        <w:t xml:space="preserve"> troška</w:t>
      </w:r>
      <w:r w:rsidR="00922E90">
        <w:rPr>
          <w:sz w:val="24"/>
        </w:rPr>
        <w:t>.</w:t>
      </w:r>
    </w:p>
    <w:p w:rsidRDefault="000550F7" w:rsidP="0006055C" w:rsidR="000550F7">
      <w:pPr>
        <w:jc w:val="both"/>
        <w:rPr>
          <w:sz w:val="24"/>
        </w:rPr>
      </w:pPr>
    </w:p>
    <w:p w:rsidRDefault="000550F7" w:rsidP="0006055C" w:rsidR="000550F7" w:rsidRPr="00126E17">
      <w:pPr>
        <w:jc w:val="both"/>
        <w:rPr>
          <w:sz w:val="24"/>
        </w:rPr>
      </w:pPr>
    </w:p>
    <w:p w:rsidRDefault="00F009C9" w:rsidP="00BD180B" w:rsidR="0006055C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4154D">
        <w:rPr>
          <w:sz w:val="24"/>
        </w:rPr>
        <w:t xml:space="preserve">Brodu, </w:t>
      </w:r>
      <w:r w:rsidR="008D0A7B">
        <w:rPr>
          <w:sz w:val="24"/>
        </w:rPr>
        <w:t>23</w:t>
      </w:r>
      <w:r w:rsidR="000550F7">
        <w:rPr>
          <w:sz w:val="24"/>
        </w:rPr>
        <w:t>. srpnja 2018</w:t>
      </w:r>
      <w:r w:rsidR="00C211DA">
        <w:rPr>
          <w:sz w:val="24"/>
        </w:rPr>
        <w:t>.</w:t>
      </w:r>
    </w:p>
    <w:p w:rsidRDefault="000550F7" w:rsidP="0006055C" w:rsidR="000550F7">
      <w:pPr>
        <w:jc w:val="both"/>
        <w:rPr>
          <w:sz w:val="24"/>
        </w:rPr>
      </w:pPr>
    </w:p>
    <w:p w:rsidRDefault="00674345" w:rsidP="0006055C" w:rsidR="0006055C">
      <w:pPr>
        <w:jc w:val="both"/>
        <w:rPr>
          <w:sz w:val="24"/>
        </w:rPr>
      </w:pPr>
      <w:r>
        <w:rPr>
          <w:sz w:val="24"/>
        </w:rPr>
        <w:t xml:space="preserve">  </w:t>
      </w:r>
    </w:p>
    <w:p w:rsidRDefault="0006055C" w:rsidP="0006055C" w:rsidR="0006055C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</w:t>
      </w:r>
      <w:r w:rsidR="00012CE1">
        <w:rPr>
          <w:sz w:val="24"/>
        </w:rPr>
        <w:t xml:space="preserve">    </w:t>
      </w:r>
      <w:r w:rsidR="008306F4">
        <w:rPr>
          <w:sz w:val="24"/>
        </w:rPr>
        <w:t xml:space="preserve">  </w:t>
      </w:r>
      <w:r w:rsidR="000550F7">
        <w:rPr>
          <w:sz w:val="24"/>
        </w:rPr>
        <w:t>STEČAJNA SUTKINJA</w:t>
      </w:r>
      <w:r>
        <w:rPr>
          <w:sz w:val="24"/>
        </w:rPr>
        <w:t>:</w:t>
      </w:r>
    </w:p>
    <w:p w:rsidRDefault="0006055C" w:rsidP="0006055C" w:rsidR="00153CD6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</w:t>
      </w:r>
      <w:r w:rsidR="0086796F">
        <w:rPr>
          <w:sz w:val="24"/>
        </w:rPr>
        <w:t xml:space="preserve">                           </w:t>
      </w:r>
      <w:r w:rsidR="002F747F">
        <w:rPr>
          <w:sz w:val="24"/>
        </w:rPr>
        <w:t xml:space="preserve">   </w:t>
      </w:r>
      <w:r w:rsidR="008306F4">
        <w:rPr>
          <w:sz w:val="24"/>
        </w:rPr>
        <w:t xml:space="preserve">           </w:t>
      </w:r>
      <w:r w:rsidR="00674345">
        <w:rPr>
          <w:sz w:val="24"/>
        </w:rPr>
        <w:t xml:space="preserve">      </w:t>
      </w:r>
      <w:r w:rsidR="00EF2A2D">
        <w:rPr>
          <w:sz w:val="24"/>
        </w:rPr>
        <w:t xml:space="preserve">  </w:t>
      </w:r>
      <w:smartTag w:element="metricconverter" w:uri="urn:schemas-microsoft-com:office:smarttags">
        <w:r>
          <w:rPr>
            <w:sz w:val="24"/>
          </w:rPr>
          <w:t>Vesna Vukelić</w:t>
        </w:r>
      </w:smartTag>
      <w:r w:rsidR="0086796F">
        <w:rPr>
          <w:sz w:val="24"/>
        </w:rPr>
        <w:t xml:space="preserve"> </w:t>
      </w:r>
    </w:p>
    <w:p w:rsidRDefault="00E007C5" w:rsidP="00E007C5" w:rsidR="00E007C5">
      <w:pPr>
        <w:jc w:val="both"/>
        <w:rPr>
          <w:sz w:val="24"/>
        </w:rPr>
      </w:pPr>
      <w:r>
        <w:rPr>
          <w:sz w:val="24"/>
        </w:rPr>
        <w:t>Dostaviti</w:t>
      </w:r>
      <w:r w:rsidR="007A340B">
        <w:rPr>
          <w:sz w:val="24"/>
        </w:rPr>
        <w:t xml:space="preserve"> putem mrežne st</w:t>
      </w:r>
      <w:r w:rsidR="00922E90">
        <w:rPr>
          <w:sz w:val="24"/>
        </w:rPr>
        <w:t>r</w:t>
      </w:r>
      <w:r w:rsidR="007A340B">
        <w:rPr>
          <w:sz w:val="24"/>
        </w:rPr>
        <w:t>anice e-O</w:t>
      </w:r>
      <w:r w:rsidR="008E2B57">
        <w:rPr>
          <w:sz w:val="24"/>
        </w:rPr>
        <w:t>glasna ploča</w:t>
      </w:r>
      <w:r w:rsidR="00663439">
        <w:rPr>
          <w:sz w:val="24"/>
        </w:rPr>
        <w:t xml:space="preserve"> </w:t>
      </w:r>
      <w:r>
        <w:rPr>
          <w:sz w:val="24"/>
        </w:rPr>
        <w:t>:</w:t>
      </w:r>
    </w:p>
    <w:p w:rsidRDefault="00E007C5" w:rsidP="00E007C5" w:rsidR="00C211DA">
      <w:pPr>
        <w:jc w:val="both"/>
        <w:rPr>
          <w:sz w:val="24"/>
        </w:rPr>
      </w:pPr>
      <w:r>
        <w:rPr>
          <w:sz w:val="24"/>
        </w:rPr>
        <w:t xml:space="preserve">1. </w:t>
      </w:r>
      <w:r w:rsidR="00922E90">
        <w:rPr>
          <w:sz w:val="24"/>
        </w:rPr>
        <w:t>stečajnoj upraviteljici</w:t>
      </w:r>
    </w:p>
    <w:p w:rsidRDefault="00ED0248" w:rsidP="00E007C5" w:rsidR="00663439">
      <w:pPr>
        <w:jc w:val="both"/>
        <w:rPr>
          <w:sz w:val="24"/>
        </w:rPr>
      </w:pPr>
      <w:r>
        <w:rPr>
          <w:sz w:val="24"/>
        </w:rPr>
        <w:t>2</w:t>
      </w:r>
      <w:r w:rsidR="00663439">
        <w:rPr>
          <w:sz w:val="24"/>
        </w:rPr>
        <w:t xml:space="preserve">. </w:t>
      </w:r>
      <w:r w:rsidR="00BD180B">
        <w:rPr>
          <w:sz w:val="24"/>
        </w:rPr>
        <w:t xml:space="preserve"> nositelji</w:t>
      </w:r>
      <w:r w:rsidR="00663439">
        <w:rPr>
          <w:sz w:val="24"/>
        </w:rPr>
        <w:t>ma poslovnih udjela po pun.</w:t>
      </w:r>
    </w:p>
    <w:p w:rsidRDefault="00CD5FD4" w:rsidP="00E007C5" w:rsidR="00CD5FD4">
      <w:pPr>
        <w:jc w:val="both"/>
        <w:rPr>
          <w:sz w:val="24"/>
        </w:rPr>
      </w:pPr>
    </w:p>
    <w:p w:rsidRDefault="000D2F88" w:rsidP="0006055C" w:rsidR="000D2F88">
      <w:pPr>
        <w:jc w:val="both"/>
        <w:rPr>
          <w:sz w:val="24"/>
        </w:rPr>
      </w:pPr>
    </w:p>
    <w:sectPr w:rsidSect="00474655" w:rsidR="000D2F88">
      <w:headerReference w:type="default" r:id="rId10"/>
      <w:pgSz w:h="16838" w:w="11906"/>
      <w:pgMar w:gutter="0" w:footer="720" w:header="720" w:left="1417" w:bottom="993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B4F" w:rsidP="0076150B" w:rsidR="00FF3B4F">
      <w:r>
        <w:separator/>
      </w:r>
    </w:p>
  </w:endnote>
  <w:endnote w:id="0" w:type="continuationSeparator">
    <w:p w:rsidRDefault="00FF3B4F" w:rsidP="0076150B" w:rsidR="00FF3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B4F" w:rsidP="0076150B" w:rsidR="00FF3B4F">
      <w:r>
        <w:separator/>
      </w:r>
    </w:p>
  </w:footnote>
  <w:footnote w:id="0" w:type="continuationSeparator">
    <w:p w:rsidRDefault="00FF3B4F" w:rsidP="0076150B" w:rsidR="00FF3B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0B" w:rsidR="0076150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37A5A">
      <w:rPr>
        <w:noProof/>
      </w:rPr>
      <w:t>1</w:t>
    </w:r>
    <w:r>
      <w:fldChar w:fldCharType="end"/>
    </w:r>
  </w:p>
  <w:p w:rsidRDefault="0076150B" w:rsidR="007615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CE1"/>
    <w:rsid w:val="00015669"/>
    <w:rsid w:val="00023946"/>
    <w:rsid w:val="000246AA"/>
    <w:rsid w:val="00032323"/>
    <w:rsid w:val="00034E55"/>
    <w:rsid w:val="00042D50"/>
    <w:rsid w:val="0004501B"/>
    <w:rsid w:val="000459D0"/>
    <w:rsid w:val="0004719A"/>
    <w:rsid w:val="00052F0B"/>
    <w:rsid w:val="00053CEE"/>
    <w:rsid w:val="000550F7"/>
    <w:rsid w:val="0006055C"/>
    <w:rsid w:val="000758C9"/>
    <w:rsid w:val="00092A09"/>
    <w:rsid w:val="000A3D7C"/>
    <w:rsid w:val="000A51E1"/>
    <w:rsid w:val="000C44F7"/>
    <w:rsid w:val="000D2F88"/>
    <w:rsid w:val="000D5DB6"/>
    <w:rsid w:val="000E2479"/>
    <w:rsid w:val="000E3270"/>
    <w:rsid w:val="000E6F3C"/>
    <w:rsid w:val="000F2EDE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0EA9"/>
    <w:rsid w:val="00146DD3"/>
    <w:rsid w:val="00153CD6"/>
    <w:rsid w:val="00156B39"/>
    <w:rsid w:val="00160648"/>
    <w:rsid w:val="00164E12"/>
    <w:rsid w:val="00174AE4"/>
    <w:rsid w:val="001A45AB"/>
    <w:rsid w:val="001A6BED"/>
    <w:rsid w:val="001C1FCF"/>
    <w:rsid w:val="001C6402"/>
    <w:rsid w:val="001D0945"/>
    <w:rsid w:val="001D2DE3"/>
    <w:rsid w:val="00222AE7"/>
    <w:rsid w:val="002233CF"/>
    <w:rsid w:val="00232FE1"/>
    <w:rsid w:val="00233457"/>
    <w:rsid w:val="00233ACC"/>
    <w:rsid w:val="002508D4"/>
    <w:rsid w:val="00251994"/>
    <w:rsid w:val="00251F5F"/>
    <w:rsid w:val="002532F0"/>
    <w:rsid w:val="002559F8"/>
    <w:rsid w:val="00255B9D"/>
    <w:rsid w:val="00263190"/>
    <w:rsid w:val="0026585E"/>
    <w:rsid w:val="00282A48"/>
    <w:rsid w:val="00286A2F"/>
    <w:rsid w:val="002959F1"/>
    <w:rsid w:val="00297333"/>
    <w:rsid w:val="002A12FC"/>
    <w:rsid w:val="002A44C2"/>
    <w:rsid w:val="002B0FED"/>
    <w:rsid w:val="002B2A06"/>
    <w:rsid w:val="002B36B1"/>
    <w:rsid w:val="002B4087"/>
    <w:rsid w:val="002B767B"/>
    <w:rsid w:val="002C1103"/>
    <w:rsid w:val="002C4BBD"/>
    <w:rsid w:val="002E7053"/>
    <w:rsid w:val="002F2078"/>
    <w:rsid w:val="002F26FB"/>
    <w:rsid w:val="002F2E27"/>
    <w:rsid w:val="002F747F"/>
    <w:rsid w:val="002F7DBC"/>
    <w:rsid w:val="00304E1E"/>
    <w:rsid w:val="00305A42"/>
    <w:rsid w:val="003306EF"/>
    <w:rsid w:val="00331C27"/>
    <w:rsid w:val="00332D34"/>
    <w:rsid w:val="00333AF3"/>
    <w:rsid w:val="00341C5B"/>
    <w:rsid w:val="00345DBF"/>
    <w:rsid w:val="00346C94"/>
    <w:rsid w:val="00347588"/>
    <w:rsid w:val="00347B63"/>
    <w:rsid w:val="00352BEB"/>
    <w:rsid w:val="00373E91"/>
    <w:rsid w:val="00391412"/>
    <w:rsid w:val="003975AF"/>
    <w:rsid w:val="003A2CAA"/>
    <w:rsid w:val="003B6DB7"/>
    <w:rsid w:val="003D0D13"/>
    <w:rsid w:val="003E517A"/>
    <w:rsid w:val="003E642D"/>
    <w:rsid w:val="003F1FEF"/>
    <w:rsid w:val="003F3784"/>
    <w:rsid w:val="003F60FF"/>
    <w:rsid w:val="00401053"/>
    <w:rsid w:val="00414710"/>
    <w:rsid w:val="00425654"/>
    <w:rsid w:val="00441C03"/>
    <w:rsid w:val="00446C85"/>
    <w:rsid w:val="004644F8"/>
    <w:rsid w:val="00474655"/>
    <w:rsid w:val="00474FA3"/>
    <w:rsid w:val="00477DF6"/>
    <w:rsid w:val="00482EAC"/>
    <w:rsid w:val="0049525F"/>
    <w:rsid w:val="00495F52"/>
    <w:rsid w:val="004A49B5"/>
    <w:rsid w:val="004B10B1"/>
    <w:rsid w:val="004B261A"/>
    <w:rsid w:val="004C7473"/>
    <w:rsid w:val="004C7FE7"/>
    <w:rsid w:val="004D1F91"/>
    <w:rsid w:val="004D2943"/>
    <w:rsid w:val="004E0BE8"/>
    <w:rsid w:val="004E377B"/>
    <w:rsid w:val="004E6CEA"/>
    <w:rsid w:val="004F05AA"/>
    <w:rsid w:val="004F07FB"/>
    <w:rsid w:val="004F7546"/>
    <w:rsid w:val="00500221"/>
    <w:rsid w:val="00503849"/>
    <w:rsid w:val="005039C4"/>
    <w:rsid w:val="005053C6"/>
    <w:rsid w:val="00540633"/>
    <w:rsid w:val="00540842"/>
    <w:rsid w:val="00540922"/>
    <w:rsid w:val="0054154D"/>
    <w:rsid w:val="00542640"/>
    <w:rsid w:val="00545983"/>
    <w:rsid w:val="00547F4A"/>
    <w:rsid w:val="005565D9"/>
    <w:rsid w:val="00567AC3"/>
    <w:rsid w:val="0057336A"/>
    <w:rsid w:val="00574E85"/>
    <w:rsid w:val="00582280"/>
    <w:rsid w:val="005824D7"/>
    <w:rsid w:val="005861B2"/>
    <w:rsid w:val="005B6275"/>
    <w:rsid w:val="005B757B"/>
    <w:rsid w:val="005B7FB0"/>
    <w:rsid w:val="005D27C0"/>
    <w:rsid w:val="005D3E21"/>
    <w:rsid w:val="005D49B4"/>
    <w:rsid w:val="005D7896"/>
    <w:rsid w:val="005E618A"/>
    <w:rsid w:val="00607F20"/>
    <w:rsid w:val="00610778"/>
    <w:rsid w:val="0062771E"/>
    <w:rsid w:val="00627C47"/>
    <w:rsid w:val="00640980"/>
    <w:rsid w:val="00654945"/>
    <w:rsid w:val="00663439"/>
    <w:rsid w:val="0066796D"/>
    <w:rsid w:val="00673BBA"/>
    <w:rsid w:val="00674345"/>
    <w:rsid w:val="00674F92"/>
    <w:rsid w:val="006842D1"/>
    <w:rsid w:val="0069191F"/>
    <w:rsid w:val="00693D92"/>
    <w:rsid w:val="00694335"/>
    <w:rsid w:val="006961A8"/>
    <w:rsid w:val="006A6DE9"/>
    <w:rsid w:val="006B0D61"/>
    <w:rsid w:val="006B270F"/>
    <w:rsid w:val="006E68B5"/>
    <w:rsid w:val="006F2157"/>
    <w:rsid w:val="007069CC"/>
    <w:rsid w:val="0072304F"/>
    <w:rsid w:val="0075577F"/>
    <w:rsid w:val="0076150B"/>
    <w:rsid w:val="007701D9"/>
    <w:rsid w:val="00771360"/>
    <w:rsid w:val="0077706D"/>
    <w:rsid w:val="007847F9"/>
    <w:rsid w:val="00795203"/>
    <w:rsid w:val="007A340B"/>
    <w:rsid w:val="007B7A45"/>
    <w:rsid w:val="007C1CCB"/>
    <w:rsid w:val="007C1D50"/>
    <w:rsid w:val="007D54D1"/>
    <w:rsid w:val="007E0234"/>
    <w:rsid w:val="008204F0"/>
    <w:rsid w:val="00822E7C"/>
    <w:rsid w:val="00826EBB"/>
    <w:rsid w:val="00827866"/>
    <w:rsid w:val="008306F4"/>
    <w:rsid w:val="008357DC"/>
    <w:rsid w:val="00840782"/>
    <w:rsid w:val="0084317F"/>
    <w:rsid w:val="00846F69"/>
    <w:rsid w:val="008635D6"/>
    <w:rsid w:val="0086796F"/>
    <w:rsid w:val="00874891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0A7B"/>
    <w:rsid w:val="008D172F"/>
    <w:rsid w:val="008D6183"/>
    <w:rsid w:val="008E2B57"/>
    <w:rsid w:val="008E4CE1"/>
    <w:rsid w:val="008F1DFC"/>
    <w:rsid w:val="008F4FAC"/>
    <w:rsid w:val="0090315C"/>
    <w:rsid w:val="009046F9"/>
    <w:rsid w:val="00907D46"/>
    <w:rsid w:val="009103EE"/>
    <w:rsid w:val="00912A08"/>
    <w:rsid w:val="009150CB"/>
    <w:rsid w:val="009174B2"/>
    <w:rsid w:val="00922E90"/>
    <w:rsid w:val="00923210"/>
    <w:rsid w:val="00926E0B"/>
    <w:rsid w:val="009373D4"/>
    <w:rsid w:val="00941882"/>
    <w:rsid w:val="0094563C"/>
    <w:rsid w:val="00950B33"/>
    <w:rsid w:val="00951FD0"/>
    <w:rsid w:val="009619BB"/>
    <w:rsid w:val="0096420E"/>
    <w:rsid w:val="00973262"/>
    <w:rsid w:val="00985EDA"/>
    <w:rsid w:val="00992E97"/>
    <w:rsid w:val="00996033"/>
    <w:rsid w:val="009A2EE9"/>
    <w:rsid w:val="009A4CBA"/>
    <w:rsid w:val="009A6663"/>
    <w:rsid w:val="009A793D"/>
    <w:rsid w:val="009B4014"/>
    <w:rsid w:val="009B548D"/>
    <w:rsid w:val="009B7329"/>
    <w:rsid w:val="009B75A6"/>
    <w:rsid w:val="009C4F65"/>
    <w:rsid w:val="009E2E6E"/>
    <w:rsid w:val="009E50C5"/>
    <w:rsid w:val="009E7626"/>
    <w:rsid w:val="009F5049"/>
    <w:rsid w:val="009F585A"/>
    <w:rsid w:val="009F59E5"/>
    <w:rsid w:val="00A17614"/>
    <w:rsid w:val="00A2405D"/>
    <w:rsid w:val="00A250AE"/>
    <w:rsid w:val="00A26A57"/>
    <w:rsid w:val="00A50367"/>
    <w:rsid w:val="00A51050"/>
    <w:rsid w:val="00A5520C"/>
    <w:rsid w:val="00A60AEF"/>
    <w:rsid w:val="00A61F4C"/>
    <w:rsid w:val="00A76ED4"/>
    <w:rsid w:val="00A802EB"/>
    <w:rsid w:val="00A84C1C"/>
    <w:rsid w:val="00A91DD8"/>
    <w:rsid w:val="00AA46FB"/>
    <w:rsid w:val="00AA5DC0"/>
    <w:rsid w:val="00AC4020"/>
    <w:rsid w:val="00AE2256"/>
    <w:rsid w:val="00AE2F6F"/>
    <w:rsid w:val="00AF70DC"/>
    <w:rsid w:val="00B2199D"/>
    <w:rsid w:val="00B2601B"/>
    <w:rsid w:val="00B31CE9"/>
    <w:rsid w:val="00B33DFD"/>
    <w:rsid w:val="00B425FC"/>
    <w:rsid w:val="00B439A2"/>
    <w:rsid w:val="00B50867"/>
    <w:rsid w:val="00B679C8"/>
    <w:rsid w:val="00B70571"/>
    <w:rsid w:val="00B70819"/>
    <w:rsid w:val="00B72939"/>
    <w:rsid w:val="00B77DCC"/>
    <w:rsid w:val="00B87F43"/>
    <w:rsid w:val="00B934CF"/>
    <w:rsid w:val="00B94512"/>
    <w:rsid w:val="00BA72AA"/>
    <w:rsid w:val="00BB5018"/>
    <w:rsid w:val="00BB6921"/>
    <w:rsid w:val="00BD180B"/>
    <w:rsid w:val="00BD260D"/>
    <w:rsid w:val="00BE3015"/>
    <w:rsid w:val="00BE4B29"/>
    <w:rsid w:val="00BE6738"/>
    <w:rsid w:val="00BF1635"/>
    <w:rsid w:val="00C063F5"/>
    <w:rsid w:val="00C1130A"/>
    <w:rsid w:val="00C1451A"/>
    <w:rsid w:val="00C205D3"/>
    <w:rsid w:val="00C211DA"/>
    <w:rsid w:val="00C21512"/>
    <w:rsid w:val="00C3309D"/>
    <w:rsid w:val="00C4554F"/>
    <w:rsid w:val="00C75100"/>
    <w:rsid w:val="00C97171"/>
    <w:rsid w:val="00CA16E5"/>
    <w:rsid w:val="00CB071E"/>
    <w:rsid w:val="00CB3C69"/>
    <w:rsid w:val="00CB4563"/>
    <w:rsid w:val="00CB4948"/>
    <w:rsid w:val="00CC797E"/>
    <w:rsid w:val="00CD5FD4"/>
    <w:rsid w:val="00CE3E86"/>
    <w:rsid w:val="00CE6225"/>
    <w:rsid w:val="00CF1B1D"/>
    <w:rsid w:val="00CF2A0A"/>
    <w:rsid w:val="00CF6FC9"/>
    <w:rsid w:val="00D03A85"/>
    <w:rsid w:val="00D05FF0"/>
    <w:rsid w:val="00D2142F"/>
    <w:rsid w:val="00D21DE0"/>
    <w:rsid w:val="00D2248B"/>
    <w:rsid w:val="00D236EE"/>
    <w:rsid w:val="00D355C5"/>
    <w:rsid w:val="00D36DD9"/>
    <w:rsid w:val="00D37A5A"/>
    <w:rsid w:val="00D445BC"/>
    <w:rsid w:val="00D46833"/>
    <w:rsid w:val="00D51863"/>
    <w:rsid w:val="00D52F09"/>
    <w:rsid w:val="00D538FF"/>
    <w:rsid w:val="00D5552E"/>
    <w:rsid w:val="00D55DBF"/>
    <w:rsid w:val="00D60784"/>
    <w:rsid w:val="00D710E3"/>
    <w:rsid w:val="00D81C87"/>
    <w:rsid w:val="00D82701"/>
    <w:rsid w:val="00D84495"/>
    <w:rsid w:val="00D93C9E"/>
    <w:rsid w:val="00D95A9B"/>
    <w:rsid w:val="00DB606E"/>
    <w:rsid w:val="00DB71A6"/>
    <w:rsid w:val="00DC1BF3"/>
    <w:rsid w:val="00DC33A1"/>
    <w:rsid w:val="00DD35EA"/>
    <w:rsid w:val="00E007C5"/>
    <w:rsid w:val="00E116B5"/>
    <w:rsid w:val="00E1633E"/>
    <w:rsid w:val="00E21C87"/>
    <w:rsid w:val="00E45A76"/>
    <w:rsid w:val="00E54050"/>
    <w:rsid w:val="00E611E9"/>
    <w:rsid w:val="00E62FD0"/>
    <w:rsid w:val="00E718E9"/>
    <w:rsid w:val="00E753F8"/>
    <w:rsid w:val="00E96E3D"/>
    <w:rsid w:val="00E97C73"/>
    <w:rsid w:val="00EA10EC"/>
    <w:rsid w:val="00EA3E4A"/>
    <w:rsid w:val="00EA4F62"/>
    <w:rsid w:val="00EC6FBE"/>
    <w:rsid w:val="00ED0248"/>
    <w:rsid w:val="00EF0C5D"/>
    <w:rsid w:val="00EF2A2D"/>
    <w:rsid w:val="00F009C9"/>
    <w:rsid w:val="00F05331"/>
    <w:rsid w:val="00F12512"/>
    <w:rsid w:val="00F168B7"/>
    <w:rsid w:val="00F2118B"/>
    <w:rsid w:val="00F21C81"/>
    <w:rsid w:val="00F45C44"/>
    <w:rsid w:val="00F600F0"/>
    <w:rsid w:val="00F67D09"/>
    <w:rsid w:val="00F70160"/>
    <w:rsid w:val="00F72758"/>
    <w:rsid w:val="00F74E78"/>
    <w:rsid w:val="00F7638E"/>
    <w:rsid w:val="00F823FF"/>
    <w:rsid w:val="00F82A94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3B4F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15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150B"/>
  </w:style>
  <w:style w:styleId="Podnoje" w:type="paragraph">
    <w:name w:val="footer"/>
    <w:basedOn w:val="Normal"/>
    <w:link w:val="PodnojeChar"/>
    <w:rsid w:val="007615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150B"/>
  </w:style>
  <w:style w:styleId="Tekstrezerviranogmjesta" w:type="character">
    <w:name w:val="Placeholder Text"/>
    <w:basedOn w:val="Zadanifontodlomka"/>
    <w:uiPriority w:val="99"/>
    <w:semiHidden/>
    <w:rsid w:val="00D23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6E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15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150B"/>
  </w:style>
  <w:style w:styleId="Podnoje" w:type="paragraph">
    <w:name w:val="footer"/>
    <w:basedOn w:val="Normal"/>
    <w:link w:val="PodnojeChar"/>
    <w:rsid w:val="007615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150B"/>
  </w:style>
  <w:style w:styleId="Tekstrezerviranogmjesta" w:type="character">
    <w:name w:val="Placeholder Text"/>
    <w:basedOn w:val="Zadanifontodlomka"/>
    <w:uiPriority w:val="99"/>
    <w:semiHidden/>
    <w:rsid w:val="00D23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6E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536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St-819/2018</izvorni_sadrzaj>
    <derivirana_varijabla naziv="DomainObject.Predmet.OznakaBroj_1">St-819/2018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A. T. O.  d.o.o. ROVINJ</izvorni_sadrzaj>
    <derivirana_varijabla naziv="DomainObject.Predmet.ProtustrankaFormated_1">  D. A. T. O.  d.o.o. ROVINJ</derivirana_varijabla>
  </DomainObject.Predmet.ProtustrankaFormated>
  <DomainObject.Predmet.ProtustrankaFormatedOIB>
    <izvorni_sadrzaj>  D. A. T. O.  d.o.o. ROVINJ, OIB 88243309882</izvorni_sadrzaj>
    <derivirana_varijabla naziv="DomainObject.Predmet.ProtustrankaFormatedOIB_1">  D. A. T. O.  d.o.o. ROVINJ, OIB 88243309882</derivirana_varijabla>
  </DomainObject.Predmet.ProtustrankaFormatedOIB>
  <DomainObject.Predmet.ProtustrankaFormatedWithAdress>
    <izvorni_sadrzaj> D. A. T. O.  d.o.o. ROVINJ, Rovinjsko Selo/bb, 52210 Rovinj</izvorni_sadrzaj>
    <derivirana_varijabla naziv="DomainObject.Predmet.ProtustrankaFormatedWithAdress_1"> D. A. T. O.  d.o.o. ROVINJ, Rovinjsko Selo/bb, 52210 Rovinj</derivirana_varijabla>
  </DomainObject.Predmet.ProtustrankaFormatedWithAdress>
  <DomainObject.Predmet.ProtustrankaFormatedWithAdressOIB>
    <izvorni_sadrzaj> D. A. T. O.  d.o.o. ROVINJ, OIB 88243309882, Rovinjsko Selo/bb, 52210 Rovinj</izvorni_sadrzaj>
    <derivirana_varijabla naziv="DomainObject.Predmet.ProtustrankaFormatedWithAdressOIB_1"> D. A. T. O.  d.o.o. ROVINJ, OIB 88243309882, Rovinjsko Selo/bb, 52210 Rovinj</derivirana_varijabla>
  </DomainObject.Predmet.ProtustrankaFormatedWithAdressOIB>
  <DomainObject.Predmet.ProtustrankaWithAdress>
    <izvorni_sadrzaj>D. A. T. O.  d.o.o. ROVINJ Rovinjsko Selo/bb, 52210 Rovinj</izvorni_sadrzaj>
    <derivirana_varijabla naziv="DomainObject.Predmet.ProtustrankaWithAdress_1">D. A. T. O.  d.o.o. ROVINJ Rovinjsko Selo/bb, 52210 Rovinj</derivirana_varijabla>
  </DomainObject.Predmet.ProtustrankaWithAdress>
  <DomainObject.Predmet.ProtustrankaWithAdressOIB>
    <izvorni_sadrzaj>D. A. T. O.  d.o.o. ROVINJ, OIB 88243309882, Rovinjsko Selo/bb, 52210 Rovinj</izvorni_sadrzaj>
    <derivirana_varijabla naziv="DomainObject.Predmet.ProtustrankaWithAdressOIB_1">D. A. T. O.  d.o.o. ROVINJ, OIB 88243309882, Rovinjsko Selo/bb, 52210 Rovinj</derivirana_varijabla>
  </DomainObject.Predmet.ProtustrankaWithAdressOIB>
  <DomainObject.Predmet.ProtustrankaNazivFormated>
    <izvorni_sadrzaj>D. A. T. O.  d.o.o. ROVINJ</izvorni_sadrzaj>
    <derivirana_varijabla naziv="DomainObject.Predmet.ProtustrankaNazivFormated_1">D. A. T. O.  d.o.o. ROVINJ</derivirana_varijabla>
  </DomainObject.Predmet.ProtustrankaNazivFormated>
  <DomainObject.Predmet.ProtustrankaNazivFormatedOIB>
    <izvorni_sadrzaj>D. A. T. O.  d.o.o. ROVINJ, OIB 88243309882</izvorni_sadrzaj>
    <derivirana_varijabla naziv="DomainObject.Predmet.ProtustrankaNazivFormatedOIB_1">D. A. T. O.  d.o.o. ROVINJ, OIB 88243309882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A. T. O.  d.o.o. ROVINJ</item>
    </izvorni_sadrzaj>
    <derivirana_varijabla naziv="DomainObject.Predmet.ProtuStrankaListFormated_1">
      <item>D. A. T. O.  d.o.o. ROVINJ</item>
    </derivirana_varijabla>
  </DomainObject.Predmet.ProtuStrankaListFormated>
  <DomainObject.Predmet.ProtuStrankaListFormatedOIB>
    <izvorni_sadrzaj>
      <item>D. A. T. O.  d.o.o. ROVINJ, OIB 88243309882</item>
    </izvorni_sadrzaj>
    <derivirana_varijabla naziv="DomainObject.Predmet.ProtuStrankaListFormatedOIB_1">
      <item>D. A. T. O.  d.o.o. ROVINJ, OIB 88243309882</item>
    </derivirana_varijabla>
  </DomainObject.Predmet.ProtuStrankaListFormatedOIB>
  <DomainObject.Predmet.ProtuStrankaListFormatedWithAdress>
    <izvorni_sadrzaj>
      <item>D. A. T. O.  d.o.o. ROVINJ, Rovinjsko Selo/bb, 52210 Rovinj</item>
    </izvorni_sadrzaj>
    <derivirana_varijabla naziv="DomainObject.Predmet.ProtuStrankaListFormatedWithAdress_1">
      <item>D. A. T. O.  d.o.o. ROVINJ, Rovinjsko Selo/bb, 52210 Rovinj</item>
    </derivirana_varijabla>
  </DomainObject.Predmet.ProtuStrankaListFormatedWithAdress>
  <DomainObject.Predmet.ProtuStrankaListFormatedWithAdressOIB>
    <izvorni_sadrzaj>
      <item>D. A. T. O.  d.o.o. ROVINJ, OIB 88243309882, Rovinjsko Selo/bb, 52210 Rovinj</item>
    </izvorni_sadrzaj>
    <derivirana_varijabla naziv="DomainObject.Predmet.ProtuStrankaListFormatedWithAdressOIB_1">
      <item>D. A. T. O.  d.o.o. ROVINJ, OIB 88243309882, Rovinjsko Selo/bb, 52210 Rovinj</item>
    </derivirana_varijabla>
  </DomainObject.Predmet.ProtuStrankaListFormatedWithAdressOIB>
  <DomainObject.Predmet.ProtuStrankaListNazivFormated>
    <izvorni_sadrzaj>
      <item>D. A. T. O.  d.o.o. ROVINJ</item>
    </izvorni_sadrzaj>
    <derivirana_varijabla naziv="DomainObject.Predmet.ProtuStrankaListNazivFormated_1">
      <item>D. A. T. O.  d.o.o. ROVINJ</item>
    </derivirana_varijabla>
  </DomainObject.Predmet.ProtuStrankaListNazivFormated>
  <DomainObject.Predmet.ProtuStrankaListNazivFormatedOIB>
    <izvorni_sadrzaj>
      <item>D. A. T. O.  d.o.o. ROVINJ, OIB 88243309882</item>
    </izvorni_sadrzaj>
    <derivirana_varijabla naziv="DomainObject.Predmet.ProtuStrankaListNazivFormatedOIB_1">
      <item>D. A. T. O.  d.o.o. ROVINJ, OIB 88243309882</item>
    </derivirana_varijabla>
  </DomainObject.Predmet.ProtuStrankaListNazivFormatedOIB>
  <DomainObject.Predmet.OstaliListFormated>
    <izvorni_sadrzaj>
      <item>Vanesa Sponza</item>
      <item>Jadranka Šeput</item>
      <item>Danijela Kovačević</item>
    </izvorni_sadrzaj>
    <derivirana_varijabla naziv="DomainObject.Predmet.OstaliListFormated_1">
      <item>Vanesa Sponza</item>
      <item>Jadranka Šeput</item>
      <item>Danijela Kovačević</item>
    </derivirana_varijabla>
  </DomainObject.Predmet.OstaliListFormated>
  <DomainObject.Predmet.OstaliListFormatedOIB>
    <izvorni_sadrzaj>
      <item>Vanesa Sponza, OIB 43839574011</item>
      <item>Jadranka Šeput, OIB 56729601545</item>
      <item>Danijela Kovačević, OIB </item>
    </izvorni_sadrzaj>
    <derivirana_varijabla naziv="DomainObject.Predmet.OstaliListFormatedOIB_1">
      <item>Vanesa Sponza, OIB 43839574011</item>
      <item>Jadranka Šeput, OIB 56729601545</item>
      <item>Danijela Kovačević, OIB </item>
    </derivirana_varijabla>
  </DomainObject.Predmet.OstaliListFormatedOIB>
  <DomainObject.Predmet.OstaliListFormatedWithAdress>
    <izvorni_sadrzaj>
      <item>Vanesa Sponza, Trg na lokvi 1, 52210 Rovinj</item>
      <item>Jadranka Šeput</item>
      <item>Danijela Kovačević</item>
    </izvorni_sadrzaj>
    <derivirana_varijabla naziv="DomainObject.Predmet.OstaliListFormatedWithAdress_1">
      <item>Vanesa Sponza, Trg na lokvi 1, 52210 Rovinj</item>
      <item>Jadranka Šeput</item>
      <item>Danijela Kovačević</item>
    </derivirana_varijabla>
  </DomainObject.Predmet.OstaliListFormatedWithAdress>
  <DomainObject.Predmet.OstaliListFormatedWithAdressOIB>
    <izvorni_sadrzaj>
      <item>Vanesa Sponza, OIB 43839574011, Trg na lokvi 1, 52210 Rovinj</item>
      <item>Jadranka Šeput, OIB 56729601545</item>
      <item>Danijela Kovačević, OIB </item>
    </izvorni_sadrzaj>
    <derivirana_varijabla naziv="DomainObject.Predmet.OstaliListFormatedWithAdressOIB_1">
      <item>Vanesa Sponza, OIB 43839574011, Trg na lokvi 1, 52210 Rovinj</item>
      <item>Jadranka Šeput, OIB 56729601545</item>
      <item>Danijela Kovačević, OIB </item>
    </derivirana_varijabla>
  </DomainObject.Predmet.OstaliListFormatedWithAdressOIB>
  <DomainObject.Predmet.OstaliListNazivFormated>
    <izvorni_sadrzaj>
      <item>Vanesa Sponza</item>
      <item>Jadranka Šeput</item>
      <item>Danijela Kovačević</item>
    </izvorni_sadrzaj>
    <derivirana_varijabla naziv="DomainObject.Predmet.OstaliListNazivFormated_1">
      <item>Vanesa Sponza</item>
      <item>Jadranka Šeput</item>
      <item>Danijela Kovačević</item>
    </derivirana_varijabla>
  </DomainObject.Predmet.OstaliListNazivFormated>
  <DomainObject.Predmet.OstaliListNazivFormatedOIB>
    <izvorni_sadrzaj>
      <item>Vanesa Sponza, OIB 43839574011</item>
      <item>Jadranka Šeput, OIB 56729601545</item>
      <item>Danijela Kovačević, OIB </item>
    </izvorni_sadrzaj>
    <derivirana_varijabla naziv="DomainObject.Predmet.OstaliListNazivFormatedOIB_1">
      <item>Vanesa Sponza, OIB 43839574011</item>
      <item>Jadranka Šeput, OIB 56729601545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A. T. O.  d.o.o. ROVINJ</izvorni_sadrzaj>
    <derivirana_varijabla naziv="DomainObject.Predmet.ProtustrankaIDrugi_1">D. A. T. O. 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A. T. O.  d.o.o. ROVINJ, OIB 88243309882, Rovinjsko Selo/bb, 52210 Rovinj</izvorni_sadrzaj>
    <derivirana_varijabla naziv="DomainObject.Predmet.ProtustrankaIDrugiAdressOIB_1">D. A. T. O.  d.o.o. ROVINJ, OIB 88243309882,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A. T. O.  d.o.o. ROVINJ</item>
      <item>Vanesa Sponza</item>
      <item>Jadranka Šeput</item>
      <item>Danijela Kovačević</item>
    </izvorni_sadrzaj>
    <derivirana_varijabla naziv="DomainObject.Predmet.SudioniciListNaziv_1">
      <item>FINANCIJSKA AGENCIJA, RC RIJEKA, PODRUŽNICA PULA, PULA</item>
      <item>D. A. T. O.  d.o.o. ROVINJ</item>
      <item>Vanesa Sponza</item>
      <item>Jadranka Šeput</item>
      <item>Danijela Kovačević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 A. T. O.  d.o.o. ROVINJ, OIB 88243309882, Rovinjsko Selo/bb,52210 Rovinj</item>
      <item>Vanesa Sponza, OIB 43839574011, Trg na lokvi 1,52210 Rovinj</item>
      <item>Jadranka Šeput, OIB 56729601545</item>
      <item>Danijela Kovačević, OIB </item>
    </izvorni_sadrzaj>
    <derivirana_varijabla naziv="DomainObject.Predmet.SudioniciListAdressOIB_1">
      <item>FINANCIJSKA AGENCIJA, RC RIJEKA, PODRUŽNICA PULA, PULA, OIB 85821130368, Giardini 5,52100 Pula</item>
      <item>D. A. T. O.  d.o.o. ROVINJ, OIB 88243309882, Rovinjsko Selo/bb,52210 Rovinj</item>
      <item>Vanesa Sponza, OIB 43839574011, Trg na lokvi 1,52210 Rovinj</item>
      <item>Jadranka Šeput, OIB 56729601545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88243309882</item>
      <item>, OIB 43839574011</item>
      <item>, OIB 56729601545</item>
      <item>, OIB </item>
    </izvorni_sadrzaj>
    <derivirana_varijabla naziv="DomainObject.Predmet.SudioniciListNazivOIB_1">
      <item>, OIB 85821130368</item>
      <item>, OIB 88243309882</item>
      <item>, OIB 43839574011</item>
      <item>, OIB 56729601545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942</properties:Words>
  <properties:Characters>5284</properties:Characters>
  <properties:Lines>133</properties:Lines>
  <properties:Paragraphs>35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2018-07-20T09:12:00Z</dcterms:created>
  <dc:creator>Trgovacki sud</dc:creator>
  <cp:lastModifiedBy>wsadmin</cp:lastModifiedBy>
  <cp:lastPrinted>2018-07-23T06:36:00Z</cp:lastPrinted>
  <dcterms:modified xmlns:xsi="http://www.w3.org/2001/XMLSchema-instance" xsi:type="dcterms:W3CDTF">2018-07-23T06:38:00Z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DATO.docx)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