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6589" w14:paraId="2c56589" w:rsidRDefault="00AB4602" w:rsidP="00F2103C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1623060</wp:posOffset>
            </wp:positionH>
            <wp:positionV relativeFrom="page">
              <wp:posOffset>774700</wp:posOffset>
            </wp:positionV>
            <wp:extent cy="722262" cx="541020"/>
            <wp:effectExtent b="190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2262" cx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103C" w:rsidP="00F2103C" w:rsidR="00F2103C">
      <w:pPr>
        <w:spacing w:after="0"/>
        <w:jc w:val="both"/>
      </w:pPr>
      <w:r>
        <w:t xml:space="preserve">          </w:t>
      </w:r>
      <w:r>
        <w:t>Republika Hrvatska</w:t>
      </w:r>
    </w:p>
    <w:p w:rsidRDefault="00F2103C" w:rsidP="00F2103C" w:rsidR="00F2103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2103C" w:rsidP="00F2103C" w:rsidR="00F2103C" w:rsidRPr="00F2103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t>Bjelov</w:t>
      </w:r>
      <w:r>
        <w:t xml:space="preserve">ar, Šetalište dr. I. </w:t>
      </w:r>
      <w:proofErr w:type="spellStart"/>
      <w:r>
        <w:t>Lebovića</w:t>
      </w:r>
      <w:proofErr w:type="spellEnd"/>
      <w:r>
        <w:t xml:space="preserve"> 42                                     </w:t>
      </w:r>
      <w:bookmarkStart w:name="_GoBack" w:id="0"/>
      <w:bookmarkEnd w:id="0"/>
      <w:r w:rsidRPr="00F2103C">
        <w:rPr>
          <w:rFonts w:cs="Times New Roman" w:eastAsia="Times New Roman"/>
          <w:noProof/>
          <w:szCs w:val="20"/>
          <w:lang w:eastAsia="hr-HR"/>
        </w:rPr>
        <w:t>Poslovni broj: 5 St</w:t>
      </w:r>
      <w:r w:rsidRPr="00F2103C">
        <w:rPr>
          <w:rFonts w:cs="Times New Roman" w:eastAsia="Times New Roman"/>
          <w:szCs w:val="20"/>
          <w:lang w:eastAsia="hr-HR"/>
        </w:rPr>
        <w:t>-361/2017-40</w:t>
      </w: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2103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2103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103C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F2103C">
        <w:rPr>
          <w:rFonts w:cs="Times New Roman" w:eastAsia="SimSun"/>
          <w:szCs w:val="20"/>
          <w:lang w:eastAsia="zh-CN"/>
        </w:rPr>
        <w:t xml:space="preserve">SAN PETER – društvo s ograničenom odgovornošću za proizvodnju, trgovinu i usluge, Sveti Petar, </w:t>
      </w:r>
      <w:proofErr w:type="spellStart"/>
      <w:r w:rsidRPr="00F2103C">
        <w:rPr>
          <w:rFonts w:cs="Times New Roman" w:eastAsia="SimSun"/>
          <w:szCs w:val="20"/>
          <w:lang w:eastAsia="zh-CN"/>
        </w:rPr>
        <w:t>Harambašina</w:t>
      </w:r>
      <w:proofErr w:type="spellEnd"/>
      <w:r w:rsidRPr="00F2103C">
        <w:rPr>
          <w:rFonts w:cs="Times New Roman" w:eastAsia="SimSun"/>
          <w:szCs w:val="20"/>
          <w:lang w:eastAsia="zh-CN"/>
        </w:rPr>
        <w:t xml:space="preserve"> 108, OIB: 93183880993</w:t>
      </w:r>
      <w:r w:rsidRPr="00F2103C">
        <w:rPr>
          <w:rFonts w:cs="Times New Roman" w:eastAsia="Times New Roman"/>
          <w:szCs w:val="20"/>
          <w:lang w:eastAsia="hr-HR"/>
        </w:rPr>
        <w:t xml:space="preserve">, 6. svibnja 2019.  </w:t>
      </w: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2103C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2103C">
        <w:rPr>
          <w:rFonts w:cs="Times New Roman" w:eastAsia="Times New Roman"/>
          <w:color w:val="000000"/>
          <w:szCs w:val="20"/>
          <w:lang w:eastAsia="hr-HR"/>
        </w:rPr>
        <w:t xml:space="preserve">Stečajnom upravitelju Krešimiru Fučkaru, </w:t>
      </w:r>
      <w:proofErr w:type="spellStart"/>
      <w:r w:rsidRPr="00F2103C">
        <w:rPr>
          <w:rFonts w:cs="Times New Roman" w:eastAsia="Times New Roman"/>
          <w:lang w:eastAsia="hr-HR"/>
        </w:rPr>
        <w:t>mag</w:t>
      </w:r>
      <w:proofErr w:type="spellEnd"/>
      <w:r w:rsidRPr="00F2103C">
        <w:rPr>
          <w:rFonts w:cs="Times New Roman" w:eastAsia="Times New Roman"/>
          <w:lang w:eastAsia="hr-HR"/>
        </w:rPr>
        <w:t xml:space="preserve">. oec. iz </w:t>
      </w:r>
      <w:proofErr w:type="spellStart"/>
      <w:r w:rsidRPr="00F2103C">
        <w:rPr>
          <w:rFonts w:cs="Times New Roman" w:eastAsia="Times New Roman"/>
          <w:lang w:eastAsia="hr-HR"/>
        </w:rPr>
        <w:t>Sladojevaca</w:t>
      </w:r>
      <w:proofErr w:type="spellEnd"/>
      <w:r w:rsidRPr="00F2103C">
        <w:rPr>
          <w:rFonts w:cs="Times New Roman" w:eastAsia="Times New Roman"/>
          <w:lang w:eastAsia="hr-HR"/>
        </w:rPr>
        <w:t>, Braće Radića 63, OIB: 01195634741</w:t>
      </w:r>
      <w:r w:rsidRPr="00F2103C">
        <w:rPr>
          <w:rFonts w:cs="Times New Roman" w:eastAsia="Times New Roman"/>
          <w:szCs w:val="20"/>
          <w:lang w:eastAsia="hr-HR"/>
        </w:rPr>
        <w:t xml:space="preserve">, </w:t>
      </w:r>
      <w:r w:rsidRPr="00F2103C">
        <w:rPr>
          <w:rFonts w:cs="Times New Roman" w:eastAsia="Times New Roman"/>
          <w:color w:val="000000"/>
          <w:szCs w:val="20"/>
          <w:lang w:eastAsia="hr-HR"/>
        </w:rPr>
        <w:t>određuje se nagrada za rad u bruto iznosu od 8.800,00 kn i naknada troškova u iznosu od 1.790,00 kn.</w:t>
      </w: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F2103C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2103C" w:rsidP="00F2103C" w:rsidR="00F2103C" w:rsidRPr="00F2103C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2103C">
        <w:rPr>
          <w:rFonts w:cs="Times New Roman" w:eastAsia="Times New Roman"/>
          <w:color w:val="000000"/>
          <w:szCs w:val="20"/>
          <w:lang w:eastAsia="hr-HR"/>
        </w:rPr>
        <w:t xml:space="preserve">Podneskom od 25. veljače 2019. stečajni upravitelj Krešimir Fučkar zatražio je da mu sud odredi nagradu za obavljeni rad u bruto iznosu od 8.800,00 kn, jer je unovčena cjelokupna imovina dužnika, za iznos od 55.000,00 kn. </w:t>
      </w:r>
    </w:p>
    <w:p w:rsidRDefault="00F2103C" w:rsidP="00F2103C" w:rsidR="00F2103C" w:rsidRPr="00F2103C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F2103C" w:rsidP="00F2103C" w:rsidR="00F2103C" w:rsidRPr="00F2103C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2103C">
        <w:rPr>
          <w:rFonts w:cs="Times New Roman" w:eastAsia="Times New Roman"/>
          <w:color w:val="000000"/>
          <w:szCs w:val="20"/>
          <w:lang w:eastAsia="hr-HR"/>
        </w:rPr>
        <w:t>Stečajni upravitelj je, podneskom od 25. veljače 2019. i 25. travnja 2019., zatražio  da mu se odobri i naknada troškova putovanja u sjedište dužnika te na sud radi prisustvovanja ispitnom i izvještajnom ročištu, u ukupnom iznosu od 1.790,00 kn.</w:t>
      </w:r>
    </w:p>
    <w:p w:rsidRDefault="00F2103C" w:rsidP="00F2103C" w:rsidR="00F2103C" w:rsidRPr="00F2103C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2103C" w:rsidP="00F2103C" w:rsidR="00F2103C" w:rsidRPr="00F2103C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2103C">
        <w:rPr>
          <w:rFonts w:cs="Times New Roman" w:eastAsia="Times New Roman"/>
          <w:szCs w:val="20"/>
          <w:lang w:eastAsia="hr-HR"/>
        </w:rPr>
        <w:t xml:space="preserve">Zahtjev stečajnog upravitelja je razmotren i temeljem čl.4. Uredbe o kriterijima i načinu obračuna i plaćanja nagrade stečajnim upraviteljima ("Narodne novine" broj 105/2015) određena mu je nagrada u bruto iznosu od </w:t>
      </w:r>
      <w:r w:rsidRPr="00F2103C">
        <w:rPr>
          <w:rFonts w:cs="Times New Roman" w:eastAsia="Times New Roman"/>
          <w:color w:val="000000"/>
          <w:szCs w:val="20"/>
          <w:lang w:eastAsia="hr-HR"/>
        </w:rPr>
        <w:t>8.800,00 kn</w:t>
      </w:r>
      <w:r w:rsidRPr="00F2103C">
        <w:rPr>
          <w:rFonts w:cs="Times New Roman" w:eastAsia="Times New Roman"/>
          <w:szCs w:val="20"/>
          <w:lang w:eastAsia="hr-HR"/>
        </w:rPr>
        <w:t xml:space="preserve">. </w:t>
      </w:r>
      <w:r w:rsidRPr="00F2103C">
        <w:rPr>
          <w:rFonts w:cs="Times New Roman" w:eastAsia="Times New Roman"/>
          <w:color w:val="000000"/>
          <w:szCs w:val="20"/>
          <w:lang w:eastAsia="hr-HR"/>
        </w:rPr>
        <w:t xml:space="preserve">Kod utvrđivanja visine nagrade sud je uzeo u obzir vrijednost unovčene imovine te obujam poslova i rad stečajnog upravitelja. </w:t>
      </w:r>
    </w:p>
    <w:p w:rsidRDefault="00F2103C" w:rsidP="00F2103C" w:rsidR="00F2103C" w:rsidRPr="00F2103C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2103C" w:rsidP="00F2103C" w:rsidR="00F2103C" w:rsidRPr="00F2103C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103C">
        <w:rPr>
          <w:rFonts w:cs="Times New Roman" w:eastAsia="Times New Roman"/>
          <w:szCs w:val="20"/>
          <w:lang w:eastAsia="hr-HR"/>
        </w:rPr>
        <w:t>Troškovi putovanja, naknadu kojih stečajni upravitelj traži, odnose se na putovanje stečajnog upravitelja radi obavljanja dužnosti te su isti odobreni.</w:t>
      </w:r>
    </w:p>
    <w:p w:rsidRDefault="00F2103C" w:rsidP="00F2103C" w:rsidR="00F2103C" w:rsidRPr="00F2103C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2103C" w:rsidP="00F2103C" w:rsidR="00F2103C" w:rsidRPr="00F2103C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2103C">
        <w:rPr>
          <w:rFonts w:cs="Times New Roman" w:eastAsia="Times New Roman"/>
          <w:szCs w:val="20"/>
          <w:lang w:eastAsia="hr-HR"/>
        </w:rPr>
        <w:t xml:space="preserve"> Slijedom navedenog je temeljem čl.94. st.1.-3. Stečajnog zakona ("Narodne novine" broj 71/15  i 104/17, dalje: SZ) riješeno kao u izreci.</w:t>
      </w: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2103C">
        <w:rPr>
          <w:rFonts w:cs="Times New Roman" w:eastAsia="Times New Roman"/>
          <w:noProof/>
          <w:szCs w:val="20"/>
          <w:lang w:eastAsia="hr-HR"/>
        </w:rPr>
        <w:t xml:space="preserve">U Bjelovaru 6. svibnja 2019. </w:t>
      </w: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F2103C">
        <w:rPr>
          <w:rFonts w:cs="Times New Roman" w:eastAsia="Times New Roman"/>
          <w:noProof/>
          <w:szCs w:val="20"/>
          <w:lang w:eastAsia="hr-HR"/>
        </w:rPr>
        <w:t xml:space="preserve">                     Sutkinja</w:t>
      </w: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F2103C">
        <w:rPr>
          <w:rFonts w:cs="Times New Roman" w:eastAsia="Times New Roman"/>
          <w:noProof/>
          <w:szCs w:val="20"/>
          <w:lang w:eastAsia="hr-HR"/>
        </w:rPr>
        <w:t xml:space="preserve">           Marija Petrina Kubica v.r.</w:t>
      </w:r>
    </w:p>
    <w:p w:rsidRDefault="00F2103C" w:rsidP="00F2103C" w:rsidR="00F2103C" w:rsidRPr="00F2103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2103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2103C" w:rsidP="00F2103C" w:rsidR="00F2103C" w:rsidRPr="00F2103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F2103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2103C" w:rsidP="00F2103C" w:rsidR="00F2103C" w:rsidRPr="00F21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2103C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F2103C" w:rsidR="00AE649C" w:rsidRPr="00B76F3C">
      <w:headerReference w:type="default" r:id="rId11"/>
      <w:pgSz w:code="9" w:h="16839" w:w="11907"/>
      <w:pgMar w:gutter="0" w:footer="1134" w:header="1134" w:left="1417" w:bottom="426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3C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087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998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St-361/2017-40</izvorni_sadrzaj>
    <derivirana_varijabla naziv="DomainObject.Oznaka_1">St-361/2017-40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PETER - društvo s ograničenom odgovornošću za proizvodnju, trgovinu i usluge zastupanog po punomoćniku Andreja Trojak</izvorni_sadrzaj>
    <derivirana_varijabla naziv="DomainObject.Predmet.ProtustrankaFormated_1">  SAN PETER - društvo s ograničenom odgovornošću za proizvodnju, trgovinu i usluge zastupanog po punomoćniku Andreja Trojak</derivirana_varijabla>
  </DomainObject.Predmet.ProtustrankaFormated>
  <DomainObject.Predmet.ProtustrankaFormatedOIB>
    <izvorni_sadrzaj>  SAN PETER - društvo s ograničenom odgovornošću za proizvodnju, trgovinu i usluge, OIB 93183880993 zastupanog po punomoćniku Andreja Trojak</izvorni_sadrzaj>
    <derivirana_varijabla naziv="DomainObject.Predmet.ProtustrankaFormatedOIB_1">  SAN PETER - društvo s ograničenom odgovornošću za proizvodnju, trgovinu i usluge, OIB 93183880993 zastupanog po punomoćniku Andreja Trojak</derivirana_varijabla>
  </DomainObject.Predmet.ProtustrankaFormatedOIB>
  <DomainObject.Predmet.ProtustrankaFormatedWithAdress>
    <izvorni_sadrzaj> SAN PETER - društvo s ograničenom odgovornošću za proizvodnju, trgovinu i usluge, Harambašina 108, 42231 Sveti Petar zastupanog po punomoćniku Andreja Trojak</izvorni_sadrzaj>
    <derivirana_varijabla naziv="DomainObject.Predmet.ProtustrankaFormatedWithAdress_1"> SAN PETER - društvo s ograničenom odgovornošću za proizvodnju, trgovinu i usluge, Harambašina 108, 42231 Sveti Petar zastupanog po punomoćniku Andreja Trojak</derivirana_varijabla>
  </DomainObject.Predmet.ProtustrankaFormatedWithAdress>
  <DomainObject.Predmet.ProtustrankaFormatedWithAdressOIB>
    <izvorni_sadrzaj> SAN PETER - društvo s ograničenom odgovornošću za proizvodnju, trgovinu i usluge, OIB 93183880993, Harambašina 108, 42231 Sveti Petar zastupanog po punomoćniku Andreja Trojak</izvorni_sadrzaj>
    <derivirana_varijabla naziv="DomainObject.Predmet.ProtustrankaFormatedWithAdressOIB_1"> SAN PETER - društvo s ograničenom odgovornošću za proizvodnju, trgovinu i usluge, OIB 93183880993, Harambašina 108, 42231 Sveti Petar zastupanog po punomoćniku Andreja Trojak</derivirana_varijabla>
  </DomainObject.Predmet.ProtustrankaFormatedWithAdressOIB>
  <DomainObject.Predmet.ProtustrankaWithAdress>
    <izvorni_sadrzaj>SAN PETER - društvo s ograničenom odgovornošću za proizvodnju, trgovinu i usluge Harambašina 108, 42231 Sveti Petar</izvorni_sadrzaj>
    <derivirana_varijabla naziv="DomainObject.Predmet.ProtustrankaWithAdress_1">SAN PETER - društvo s ograničenom odgovornošću za proizvodnju, trgovinu i usluge Harambašina 108, 42231 Sveti Petar</derivirana_varijabla>
  </DomainObject.Predmet.ProtustrankaWithAdress>
  <DomainObject.Predmet.ProtustrankaWithAdressOIB>
    <izvorni_sadrzaj>SAN PETER - društvo s ograničenom odgovornošću za proizvodnju, trgovinu i usluge, OIB 93183880993, Harambašina 108, 42231 Sveti Petar</izvorni_sadrzaj>
    <derivirana_varijabla naziv="DomainObject.Predmet.ProtustrankaWithAdressOIB_1">SAN PETER - društvo s ograničenom odgovornošću za proizvodnju, trgovinu i usluge, OIB 93183880993, Harambašina 108, 42231 Sveti Petar</derivirana_varijabla>
  </DomainObject.Predmet.ProtustrankaWithAdressOIB>
  <DomainObject.Predmet.ProtustrankaNazivFormated>
    <izvorni_sadrzaj>SAN PETER - društvo s ograničenom odgovornošću za proizvodnju, trgovinu i usluge</izvorni_sadrzaj>
    <derivirana_varijabla naziv="DomainObject.Predmet.ProtustrankaNazivFormated_1">SAN PETER - društvo s ograničenom odgovornošću za proizvodnju, trgovinu i usluge</derivirana_varijabla>
  </DomainObject.Predmet.ProtustrankaNazivFormated>
  <DomainObject.Predmet.ProtustrankaNazivFormatedOIB>
    <izvorni_sadrzaj>SAN PETER - društvo s ograničenom odgovornošću za proizvodnju, trgovinu i usluge, OIB 93183880993</izvorni_sadrzaj>
    <derivirana_varijabla naziv="DomainObject.Predmet.ProtustrankaNazivFormatedOIB_1">SAN PETER - društvo s ograničenom odgovornošću za proizvodnju, trgovinu i usluge, OIB 93183880993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</izvorni_sadrzaj>
    <derivirana_varijabla naziv="DomainObject.Predmet.StrankaFormatedWithAdress_1"> RH Ministarstvo financija - Porezna uprava, Područni ured sjeverna Hrvatska</derivirana_varijabla>
  </DomainObject.Predmet.StrankaFormatedWithAdress>
  <DomainObject.Predmet.StrankaFormatedWithAdressOIB>
    <izvorni_sadrzaj> RH Ministarstvo financija - Porezna uprava, Područni ured sjeverna Hrvatska, OIB 18683136487</izvorni_sadrzaj>
    <derivirana_varijabla naziv="DomainObject.Predmet.StrankaFormatedWithAdressOIB_1"> RH Ministarstvo financija - Porezna uprava, Područni ured sjeverna Hrvatska, OIB 18683136487</derivirana_varijabla>
  </DomainObject.Predmet.StrankaFormatedWithAdressOIB>
  <DomainObject.Predmet.StrankaWithAdress>
    <izvorni_sadrzaj>RH Ministarstvo financija - Porezna uprava, Područni ured sjeverna Hrvatska </izvorni_sadrzaj>
    <derivirana_varijabla naziv="DomainObject.Predmet.StrankaWithAdress_1">RH Ministarstvo financija - Porezna uprava, Područni ured sjeverna Hrvatska </derivirana_varijabla>
  </DomainObject.Predmet.StrankaWithAdress>
  <DomainObject.Predmet.StrankaWithAdressOIB>
    <izvorni_sadrzaj>RH Ministarstvo financija - Porezna uprava, Područni ured sjeverna Hrvatska, OIB 18683136487</izvorni_sadrzaj>
    <derivirana_varijabla naziv="DomainObject.Predmet.StrankaWithAdressOIB_1">RH Ministarstvo financija - Porezna uprava, Područni ured sjeverna Hrvatska, OIB 18683136487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</item>
    </izvorni_sadrzaj>
    <derivirana_varijabla naziv="DomainObject.Predmet.StrankaListFormatedWithAdress_1">
      <item>RH Ministarstvo financija - Porezna uprava, Područni ured sjeverna Hrvatska</item>
    </derivirana_varijabla>
  </DomainObject.Predmet.StrankaListFormatedWithAdress>
  <DomainObject.Predmet.StrankaListFormatedWithAdressOIB>
    <izvorni_sadrzaj>
      <item>RH Ministarstvo financija - Porezna uprava, Područni ured sjeverna Hrvatska, OIB 18683136487</item>
    </izvorni_sadrzaj>
    <derivirana_varijabla naziv="DomainObject.Predmet.StrankaListFormatedWithAdressOIB_1">
      <item>RH Ministarstvo financija - Porezna uprava, Područni ured sjeverna Hrvatska, OIB 18683136487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SAN PETER - društvo s ograničenom odgovornošću za proizvodnju, trgovinu i usluge zastupanog po punomoćniku Andreja Trojak</item>
    </izvorni_sadrzaj>
    <derivirana_varijabla naziv="DomainObject.Predmet.ProtuStrankaListFormated_1">
      <item>SAN PETER - društvo s ograničenom odgovornošću za proizvodnju, trgovinu i usluge zastupanog po punomoćniku Andreja Trojak</item>
    </derivirana_varijabla>
  </DomainObject.Predmet.ProtuStrankaListFormated>
  <DomainObject.Predmet.ProtuStrankaListFormatedOIB>
    <izvorni_sadrzaj>
      <item>SAN PETER - društvo s ograničenom odgovornošću za proizvodnju, trgovinu i usluge, OIB 93183880993 zastupanog po punomoćniku Andreja Trojak</item>
    </izvorni_sadrzaj>
    <derivirana_varijabla naziv="DomainObject.Predmet.ProtuStrankaListFormatedOIB_1">
      <item>SAN PETER - društvo s ograničenom odgovornošću za proizvodnju, trgovinu i usluge, OIB 93183880993 zastupanog po punomoćniku Andreja Trojak</item>
    </derivirana_varijabla>
  </DomainObject.Predmet.ProtuStrankaListFormatedOIB>
  <DomainObject.Predmet.ProtuStrankaListFormatedWithAdress>
    <izvorni_sadrzaj>
      <item>SAN PETER - društvo s ograničenom odgovornošću za proizvodnju, trgovinu i usluge, Harambašina 108, 42231 Sveti Petar zastupanog po punomoćniku Andreja Trojak</item>
    </izvorni_sadrzaj>
    <derivirana_varijabla naziv="DomainObject.Predmet.ProtuStrankaListFormatedWithAdress_1">
      <item>SAN PETER - društvo s ograničenom odgovornošću za proizvodnju, trgovinu i usluge, Harambašina 108, 42231 Sveti Petar zastupanog po punomoćniku Andreja Trojak</item>
    </derivirana_varijabla>
  </DomainObject.Predmet.ProtuStrankaListFormatedWithAdress>
  <DomainObject.Predmet.ProtuStrankaListFormatedWithAdressOIB>
    <izvorni_sadrzaj>
      <item>SAN PETER - društvo s ograničenom odgovornošću za proizvodnju, trgovinu i usluge, OIB 93183880993, Harambašina 108, 42231 Sveti Petar zastupanog po punomoćniku Andreja Trojak</item>
    </izvorni_sadrzaj>
    <derivirana_varijabla naziv="DomainObject.Predmet.ProtuStrankaListFormatedWithAdressOIB_1">
      <item>SAN PETER - društvo s ograničenom odgovornošću za proizvodnju, trgovinu i usluge, OIB 93183880993, Harambašina 108, 42231 Sveti Petar zastupanog po punomoćniku Andreja Trojak</item>
    </derivirana_varijabla>
  </DomainObject.Predmet.ProtuStrankaListFormatedWithAdressOIB>
  <DomainObject.Predmet.ProtuStrankaListNazivFormated>
    <izvorni_sadrzaj>
      <item>SAN PETER - društvo s ograničenom odgovornošću za proizvodnju, trgovinu i usluge</item>
    </izvorni_sadrzaj>
    <derivirana_varijabla naziv="DomainObject.Predmet.ProtuStrankaListNazivFormated_1">
      <item>SAN PETER - društvo s ograničenom odgovornošću za proizvodnju, trgovinu i usluge</item>
    </derivirana_varijabla>
  </DomainObject.Predmet.ProtuStrankaListNazivFormated>
  <DomainObject.Predmet.ProtuStrankaListNazivFormatedOIB>
    <izvorni_sadrzaj>
      <item>SAN PETER - društvo s ograničenom odgovornošću za proizvodnju, trgovinu i usluge, OIB 93183880993</item>
    </izvorni_sadrzaj>
    <derivirana_varijabla naziv="DomainObject.Predmet.ProtuStrankaListNazivFormatedOIB_1">
      <item>SAN PETER - društvo s ograničenom odgovornošću za proizvodnju, trgovinu i usluge, OIB 93183880993</item>
    </derivirana_varijabla>
  </DomainObject.Predmet.ProtuStrankaListNazivFormatedOIB>
  <DomainObject.Predmet.OstaliListFormated>
    <izvorni_sadrzaj>
      <item>Županijsko državno odvjetništvo u Varaždinu</item>
      <item>Županijsko državno odvjetništvo u Bjelovaru</item>
      <item>Andreja Trojak punomoćnik sudionika u postupku SAN PETER - društvo s ograničenom odgovornošću za proizvodnju, trgovinu i usluge</item>
      <item>Financijska agencija</item>
      <item>Krešimir Fučkar</item>
    </izvorni_sadrzaj>
    <derivirana_varijabla naziv="DomainObject.Predmet.OstaliListFormated_1">
      <item>Županijsko državno odvjetništvo u Varaždinu</item>
      <item>Županijsko državno odvjetništvo u Bjelovaru</item>
      <item>Andreja Trojak punomoćnik sudionika u postupku SAN PETER - društvo s ograničenom odgovornošću za proizvodnju, trgovinu i usluge</item>
      <item>Financijska agencija</item>
      <item>Krešimir Fučkar</item>
    </derivirana_varijabla>
  </DomainObject.Predmet.OstaliListFormated>
  <DomainObject.Predmet.OstaliListFormatedOIB>
    <izvorni_sadrzaj>
      <item>Županijsko državno odvjetništvo u Varaždinu, OIB 23987413075</item>
      <item>Županijsko državno odvjetništvo u Bjelovaru, OIB 86821435474</item>
      <item>Andreja Trojak, OIB 04779790340 punomoćnik sudionika u postupku SAN PETER - društvo s ograničenom odgovornošću za proizvodnju, trgovinu i usluge</item>
      <item>Financijska agencija, OIB 85821130368</item>
      <item>Krešimir Fučkar, OIB 01195634741</item>
    </izvorni_sadrzaj>
    <derivirana_varijabla naziv="DomainObject.Predmet.OstaliListFormatedOIB_1">
      <item>Županijsko državno odvjetništvo u Varaždinu, OIB 23987413075</item>
      <item>Županijsko državno odvjetništvo u Bjelovaru, OIB 86821435474</item>
      <item>Andreja Trojak, OIB 04779790340 punomoćnik sudionika u postupku SAN PETER - društvo s ograničenom odgovornošću za proizvodnju, trgovinu i usluge</item>
      <item>Financijska agencija, OIB 85821130368</item>
      <item>Krešimir Fučkar, OIB 01195634741</item>
    </derivirana_varijabla>
  </DomainObject.Predmet.OstaliListFormatedOIB>
  <DomainObject.Predmet.OstaliListFormatedWithAdress>
    <izvorni_sadrzaj>
      <item>Županijsko državno odvjetništvo u Varaždinu, B.Radića 2, 42000 Varaždin</item>
      <item>Županijsko državno odvjetništvo u Bjelovaru</item>
      <item>Andreja Trojak, Varaždinska ulica 116, 42230 Bolfan punomoćnik sudionika u postupku SAN PETER - društvo s ograničenom odgovornošću za proizvodnju, trgovinu i usluge</item>
      <item>Financijska agencija</item>
      <item>Krešimir Fučkar, Braće Radića 63, 33520 Sladojevci</item>
    </izvorni_sadrzaj>
    <derivirana_varijabla naziv="DomainObject.Predmet.OstaliListFormatedWithAdress_1">
      <item>Županijsko državno odvjetništvo u Varaždinu, B.Radića 2, 42000 Varaždin</item>
      <item>Županijsko državno odvjetništvo u Bjelovaru</item>
      <item>Andreja Trojak, Varaždinska ulica 116, 42230 Bolfan punomoćnik sudionika u postupku SAN PETER - društvo s ograničenom odgovornošću za proizvodnju, trgovinu i usluge</item>
      <item>Financijska agencija</item>
      <item>Krešimir Fučkar, Braće Radića 63, 33520 Sladojevci</item>
    </derivirana_varijabla>
  </DomainObject.Predmet.OstaliListFormatedWithAdress>
  <DomainObject.Predmet.OstaliListFormatedWithAdressOIB>
    <izvorni_sadrzaj>
      <item>Županijsko državno odvjetništvo u Varaždinu, OIB 23987413075, B.Radića 2, 42000 Varaždin</item>
      <item>Županijsko državno odvjetništvo u Bjelovaru, OIB 86821435474</item>
      <item>Andreja Trojak, OIB 04779790340, Varaždinska ulica 116, 42230 Bolfan punomoćnik sudionika u postupku SAN PETER - društvo s ograničenom odgovornošću za proizvodnju, trgovinu i usluge</item>
      <item>Financijska agencija, OIB 85821130368</item>
      <item>Krešimir Fučkar, OIB 01195634741, Braće Radića 63, 33520 Sladojevci</item>
    </izvorni_sadrzaj>
    <derivirana_varijabla naziv="DomainObject.Predmet.OstaliListFormatedWithAdressOIB_1">
      <item>Županijsko državno odvjetništvo u Varaždinu, OIB 23987413075, B.Radića 2, 42000 Varaždin</item>
      <item>Županijsko državno odvjetništvo u Bjelovaru, OIB 86821435474</item>
      <item>Andreja Trojak, OIB 04779790340, Varaždinska ulica 116, 42230 Bolfan punomoćnik sudionika u postupku SAN PETER - društvo s ograničenom odgovornošću za proizvodnju, trgovinu i usluge</item>
      <item>Financijska agencija, OIB 85821130368</item>
      <item>Krešimir Fučkar, OIB 01195634741, Braće Radića 63, 33520 Sladojevci</item>
    </derivirana_varijabla>
  </DomainObject.Predmet.OstaliListFormatedWithAdressOIB>
  <DomainObject.Predmet.OstaliListNazivFormated>
    <izvorni_sadrzaj>
      <item>Županijsko državno odvjetništvo u Varaždinu</item>
      <item>Županijsko državno odvjetništvo u Bjelovaru</item>
      <item>Andreja Trojak</item>
      <item>Financijska agencija</item>
      <item>Krešimir Fučkar</item>
    </izvorni_sadrzaj>
    <derivirana_varijabla naziv="DomainObject.Predmet.OstaliListNazivFormated_1">
      <item>Županijsko državno odvjetništvo u Varaždinu</item>
      <item>Županijsko državno odvjetništvo u Bjelovaru</item>
      <item>Andreja Trojak</item>
      <item>Financijska agencija</item>
      <item>Krešimir Fučkar</item>
    </derivirana_varijabla>
  </DomainObject.Predmet.OstaliListNazivFormated>
  <DomainObject.Predmet.OstaliListNazivFormatedOIB>
    <izvorni_sadrzaj>
      <item>Županijsko državno odvjetništvo u Varaždinu, OIB 23987413075</item>
      <item>Županijsko državno odvjetništvo u Bjelovaru, OIB 86821435474</item>
      <item>Andreja Trojak, OIB 04779790340</item>
      <item>Financijska agencija, OIB 85821130368</item>
      <item>Krešimir Fučkar, OIB 01195634741</item>
    </izvorni_sadrzaj>
    <derivirana_varijabla naziv="DomainObject.Predmet.OstaliListNazivFormatedOIB_1">
      <item>Županijsko državno odvjetništvo u Varaždinu, OIB 23987413075</item>
      <item>Županijsko državno odvjetništvo u Bjelovaru, OIB 86821435474</item>
      <item>Andreja Trojak, OIB 04779790340</item>
      <item>Financijska agencija, OIB 85821130368</item>
      <item>Krešimir Fučkar, OIB 01195634741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St-361/2017-40</izvorni_sadrzaj>
    <derivirana_varijabla naziv="DomainObject.PoslovniBrojDokumenta_1">St-361/2017-40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SAN PETER - društvo s ograničenom odgovornošću za proizvodnju, trgovinu i usluge</izvorni_sadrzaj>
    <derivirana_varijabla naziv="DomainObject.Predmet.ProtustrankaIDrugi_1">SAN PETER - društvo s ograničenom odgovornošću za proizvodnju, trgovinu i usluge</derivirana_varijabla>
  </DomainObject.Predmet.ProtustrankaIDrugi>
  <DomainObject.Predmet.StrankaIDrugiAdressOIB>
    <izvorni_sadrzaj>RH Ministarstvo financija - Porezna uprava, Područni ured sjeverna Hrvatska, OIB 18683136487</izvorni_sadrzaj>
    <derivirana_varijabla naziv="DomainObject.Predmet.StrankaIDrugiAdressOIB_1">RH Ministarstvo financija - Porezna uprava, Područni ured sjeverna Hrvatska, OIB 18683136487</derivirana_varijabla>
  </DomainObject.Predmet.StrankaIDrugiAdressOIB>
  <DomainObject.Predmet.ProtustrankaIDrugiAdressOIB>
    <izvorni_sadrzaj>SAN PETER - društvo s ograničenom odgovornošću za proizvodnju, trgovinu i usluge, OIB 93183880993, Harambašina 108, 42231 Sveti Petar</izvorni_sadrzaj>
    <derivirana_varijabla naziv="DomainObject.Predmet.ProtustrankaIDrugiAdressOIB_1">SAN PETER - društvo s ograničenom odgovornošću za proizvodnju, trgovinu i usluge, OIB 93183880993, Harambašina 108, 42231 Sveti 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 PETER - društvo s ograničenom odgovornošću za proizvodnju, trgovinu i usluge</item>
      <item>RH Ministarstvo financija - Porezna uprava, Područni ured sjeverna Hrvatska</item>
      <item>Županijsko državno odvjetništvo u Varaždinu</item>
      <item>Županijsko državno odvjetništvo u Bjelovaru</item>
      <item>Andreja Trojak</item>
      <item>Financijska agencija</item>
      <item>Krešimir Fučkar</item>
    </izvorni_sadrzaj>
    <derivirana_varijabla naziv="DomainObject.Predmet.SudioniciListNaziv_1">
      <item>SAN PETER - društvo s ograničenom odgovornošću za proizvodnju, trgovinu i usluge</item>
      <item>RH Ministarstvo financija - Porezna uprava, Područni ured sjeverna Hrvatska</item>
      <item>Županijsko državno odvjetništvo u Varaždinu</item>
      <item>Županijsko državno odvjetništvo u Bjelovaru</item>
      <item>Andreja Trojak</item>
      <item>Financijska agencija</item>
      <item>Krešimir Fučkar</item>
    </derivirana_varijabla>
  </DomainObject.Predmet.SudioniciListNaziv>
  <DomainObject.Predmet.SudioniciListAdressOIB>
    <izvorni_sadrzaj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OIB 23987413075, B.Radića 2,42000 Varaždin</item>
      <item>Županijsko državno odvjetništvo u Bjelovaru, OIB 86821435474</item>
      <item>Andreja Trojak, OIB 04779790340, Varaždinska ulica 116,42230 Bolfan</item>
      <item>Financijska agencija, OIB 85821130368</item>
      <item>Krešimir Fučkar, OIB 01195634741, Braće Radića 63,33520 Sladojevci</item>
    </izvorni_sadrzaj>
    <derivirana_varijabla naziv="DomainObject.Predmet.SudioniciListAdressOIB_1"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OIB 23987413075, B.Radića 2,42000 Varaždin</item>
      <item>Županijsko državno odvjetništvo u Bjelovaru, OIB 86821435474</item>
      <item>Andreja Trojak, OIB 04779790340, Varaždinska ulica 116,42230 Bolfan</item>
      <item>Financijska agencija, OIB 85821130368</item>
      <item>Krešimir Fučkar, OIB 01195634741,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B40C5-3201-472C-95D5-C6E9FB3B5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1854</properties:Characters>
  <properties:Lines>51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2019-05-06T11:59:00Z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St-361/2017-40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