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8bfc" w14:paraId="ca58bfc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49760B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  <w:rPr>
          <w:b/>
        </w:rPr>
      </w:pPr>
      <w:r>
        <w:t>Zagreb, Amruševa 2/II</w:t>
      </w:r>
    </w:p>
    <w:p w:rsidRDefault="00304E94" w:rsidP="005454AD" w:rsidR="005454AD">
      <w:pPr>
        <w:tabs>
          <w:tab w:pos="6090" w:val="left"/>
        </w:tabs>
        <w:jc w:val="right"/>
        <w:rPr>
          <w:b/>
        </w:rPr>
      </w:pPr>
      <w:r>
        <w:rPr>
          <w:b/>
        </w:rPr>
        <w:tab/>
      </w:r>
    </w:p>
    <w:p w:rsidRDefault="005454AD" w:rsidP="005454AD" w:rsidR="005454AD">
      <w:pPr>
        <w:tabs>
          <w:tab w:pos="6090" w:val="left"/>
        </w:tabs>
        <w:jc w:val="right"/>
        <w:rPr>
          <w:b/>
        </w:rPr>
      </w:pPr>
    </w:p>
    <w:p w:rsidRDefault="00F4300B" w:rsidP="00322748" w:rsidR="00322748" w:rsidRPr="00322748">
      <w:pPr>
        <w:jc w:val="right"/>
      </w:pPr>
      <w:r w:rsidRPr="00322748">
        <w:t xml:space="preserve">  </w:t>
      </w:r>
      <w:r w:rsidR="005454AD" w:rsidRPr="00322748">
        <w:tab/>
      </w:r>
      <w:r w:rsidRPr="00322748">
        <w:t xml:space="preserve">                        </w:t>
      </w:r>
      <w:r w:rsidR="0075444D" w:rsidRPr="00322748">
        <w:t>40.</w:t>
      </w:r>
      <w:r w:rsidRPr="00322748">
        <w:t xml:space="preserve"> </w:t>
      </w:r>
      <w:r w:rsidR="005454AD" w:rsidRPr="00322748">
        <w:t>St-</w:t>
      </w:r>
      <w:r w:rsidR="00322748" w:rsidRPr="00322748">
        <w:t>48</w:t>
      </w:r>
      <w:r w:rsidR="00023D9C">
        <w:t>65</w:t>
      </w:r>
      <w:r w:rsidR="00322748" w:rsidRPr="00322748">
        <w:t>/16</w:t>
      </w:r>
    </w:p>
    <w:p w:rsidRDefault="005454AD" w:rsidP="005454AD" w:rsidR="005454AD">
      <w:pPr>
        <w:tabs>
          <w:tab w:pos="6090" w:val="left"/>
          <w:tab w:pos="7815" w:val="left"/>
        </w:tabs>
        <w:rPr>
          <w:b/>
        </w:rPr>
      </w:pPr>
    </w:p>
    <w:p w:rsidRDefault="005454AD" w:rsidP="005454AD" w:rsidR="005454AD">
      <w:pPr>
        <w:tabs>
          <w:tab w:pos="6090" w:val="left"/>
        </w:tabs>
        <w:jc w:val="right"/>
        <w:rPr>
          <w:b/>
        </w:rPr>
      </w:pPr>
    </w:p>
    <w:p w:rsidRDefault="005454AD" w:rsidP="005454AD" w:rsidR="005454AD">
      <w:pPr>
        <w:tabs>
          <w:tab w:pos="6090" w:val="left"/>
        </w:tabs>
        <w:jc w:val="right"/>
        <w:rPr>
          <w:b/>
        </w:rPr>
      </w:pPr>
    </w:p>
    <w:p w:rsidRDefault="005454AD" w:rsidP="005454AD" w:rsidR="005454AD">
      <w:pPr>
        <w:tabs>
          <w:tab w:pos="6090" w:val="left"/>
        </w:tabs>
        <w:jc w:val="right"/>
        <w:rPr>
          <w:b/>
        </w:rPr>
      </w:pPr>
    </w:p>
    <w:p w:rsidRDefault="005454AD" w:rsidP="005454AD" w:rsidR="00F024AB">
      <w:pPr>
        <w:tabs>
          <w:tab w:pos="6090" w:val="left"/>
        </w:tabs>
        <w:jc w:val="right"/>
        <w:rPr>
          <w:b/>
        </w:rPr>
      </w:pPr>
      <w:r>
        <w:rPr>
          <w:b/>
        </w:rPr>
        <w:t>Financijska agencija</w:t>
      </w:r>
    </w:p>
    <w:p w:rsidRDefault="005454AD" w:rsidP="005454AD" w:rsidR="005454AD">
      <w:pPr>
        <w:tabs>
          <w:tab w:pos="6090" w:val="left"/>
        </w:tabs>
        <w:jc w:val="right"/>
        <w:rPr>
          <w:b/>
        </w:rPr>
      </w:pPr>
      <w:r>
        <w:rPr>
          <w:b/>
        </w:rPr>
        <w:t>Regionalni centar Zagreb</w:t>
      </w:r>
    </w:p>
    <w:p w:rsidRDefault="005454AD" w:rsidP="005454AD" w:rsidR="005454AD">
      <w:pPr>
        <w:tabs>
          <w:tab w:pos="6090" w:val="left"/>
        </w:tabs>
        <w:jc w:val="right"/>
        <w:rPr>
          <w:b/>
        </w:rPr>
      </w:pPr>
      <w:r>
        <w:rPr>
          <w:b/>
        </w:rPr>
        <w:t>Zagreb,</w:t>
      </w:r>
      <w:r w:rsidR="009A7F2F">
        <w:rPr>
          <w:b/>
        </w:rPr>
        <w:t xml:space="preserve"> Vukovarska 70</w:t>
      </w:r>
    </w:p>
    <w:p w:rsidRDefault="005454AD" w:rsidP="00304E94" w:rsidR="005454AD">
      <w:pPr>
        <w:tabs>
          <w:tab w:pos="6090" w:val="left"/>
        </w:tabs>
        <w:jc w:val="both"/>
        <w:rPr>
          <w:b/>
        </w:rPr>
      </w:pPr>
    </w:p>
    <w:p w:rsidRDefault="005454AD" w:rsidP="00304E94" w:rsidR="005454AD" w:rsidRPr="0017216B">
      <w:pPr>
        <w:tabs>
          <w:tab w:pos="6090" w:val="left"/>
        </w:tabs>
        <w:jc w:val="both"/>
        <w:rPr>
          <w:b/>
        </w:rPr>
      </w:pPr>
      <w:r>
        <w:rPr>
          <w:b/>
        </w:rPr>
        <w:tab/>
      </w:r>
    </w:p>
    <w:p w:rsidRDefault="00F024AB" w:rsidP="00FF19D9" w:rsidR="00080259">
      <w:pPr>
        <w:ind w:firstLine="360"/>
        <w:jc w:val="both"/>
      </w:pPr>
      <w:r w:rsidRPr="0017216B">
        <w:rPr>
          <w:b/>
        </w:rPr>
        <w:tab/>
      </w:r>
      <w:r w:rsidR="00080259">
        <w:t xml:space="preserve">U postupku predstečajne nagodbe </w:t>
      </w:r>
      <w:r w:rsidR="000B656C">
        <w:t xml:space="preserve">nad </w:t>
      </w:r>
      <w:r w:rsidR="0075444D" w:rsidRPr="00005E65">
        <w:t xml:space="preserve">dužnikom </w:t>
      </w:r>
      <w:r w:rsidR="00023D9C">
        <w:t>NODILO-PROM d.o.o., Zagreb, Savska 77 b.,OIB. 84346795911</w:t>
      </w:r>
      <w:r w:rsidR="00944A3A">
        <w:t xml:space="preserve"> </w:t>
      </w:r>
      <w:r w:rsidR="005C634D">
        <w:t xml:space="preserve"> </w:t>
      </w:r>
      <w:r w:rsidR="00080259">
        <w:t>u prilogu Vam dost</w:t>
      </w:r>
      <w:r w:rsidR="00080259" w:rsidRPr="00080259">
        <w:t>avljamo oglas</w:t>
      </w:r>
      <w:r w:rsidR="00080259">
        <w:rPr>
          <w:b/>
        </w:rPr>
        <w:t xml:space="preserve"> </w:t>
      </w:r>
      <w:r w:rsidR="00080259">
        <w:t xml:space="preserve">radi objave na Vašoj web- stranici. </w:t>
      </w:r>
    </w:p>
    <w:p w:rsidRDefault="00480228" w:rsidP="00480228" w:rsidR="00480228">
      <w:pPr>
        <w:jc w:val="both"/>
      </w:pPr>
    </w:p>
    <w:p w:rsidRDefault="00080259" w:rsidP="00F024AB" w:rsidR="00080259">
      <w:pPr>
        <w:jc w:val="both"/>
      </w:pPr>
    </w:p>
    <w:p w:rsidRDefault="004E2848" w:rsidP="004E2848" w:rsidR="004E2848" w:rsidRPr="0017216B">
      <w:pPr>
        <w:ind w:firstLine="705"/>
        <w:jc w:val="center"/>
      </w:pPr>
      <w:r>
        <w:t xml:space="preserve">Zagreb, </w:t>
      </w:r>
      <w:r w:rsidR="00C72C90">
        <w:t>20</w:t>
      </w:r>
      <w:r w:rsidR="00023D9C">
        <w:t>.srpnja</w:t>
      </w:r>
      <w:r>
        <w:t xml:space="preserve"> 201</w:t>
      </w:r>
      <w:r w:rsidR="00F4300B">
        <w:t>6</w:t>
      </w:r>
      <w:r>
        <w:t>.</w:t>
      </w:r>
    </w:p>
    <w:p w:rsidRDefault="00F024AB" w:rsidP="00F024AB" w:rsidR="00F024AB" w:rsidRPr="0017216B">
      <w:pPr>
        <w:ind w:left="360"/>
        <w:jc w:val="center"/>
      </w:pPr>
    </w:p>
    <w:p w:rsidRDefault="00F024AB" w:rsidP="00F024AB" w:rsidR="00F024AB">
      <w:pPr>
        <w:ind w:left="4956"/>
        <w:jc w:val="both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49760B" w:rsidR="0049760B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49760B">
        <w:rPr>
          <w:szCs w:val="24"/>
        </w:rPr>
        <w:t>v.r.</w:t>
      </w:r>
    </w:p>
    <w:p w:rsidRDefault="0049760B" w:rsidP="0049760B" w:rsidR="0049760B">
      <w:pPr>
        <w:pStyle w:val="Tijeloteksta"/>
        <w:ind w:left="907"/>
        <w:jc w:val="right"/>
        <w:rPr>
          <w:szCs w:val="24"/>
        </w:rPr>
      </w:pPr>
    </w:p>
    <w:p w:rsidRDefault="0049760B" w:rsidP="00422EE0" w:rsidR="0049760B">
      <w:pPr>
        <w:jc w:val="both"/>
      </w:pPr>
      <w:r>
        <w:t>Za točnost otpravka, ovlašteni službenik:</w:t>
      </w:r>
    </w:p>
    <w:p w:rsidRDefault="0049760B" w:rsidP="00422EE0" w:rsidR="0049760B">
      <w:pPr>
        <w:jc w:val="both"/>
      </w:pPr>
      <w:r>
        <w:t xml:space="preserve">               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23D9C"/>
    <w:rsid w:val="0004346D"/>
    <w:rsid w:val="00046694"/>
    <w:rsid w:val="00080259"/>
    <w:rsid w:val="000B656C"/>
    <w:rsid w:val="000C09E9"/>
    <w:rsid w:val="000C34C5"/>
    <w:rsid w:val="000D1CDA"/>
    <w:rsid w:val="000F277D"/>
    <w:rsid w:val="000F6FB6"/>
    <w:rsid w:val="00163D21"/>
    <w:rsid w:val="001960E8"/>
    <w:rsid w:val="001B6E62"/>
    <w:rsid w:val="00234A8B"/>
    <w:rsid w:val="002545C1"/>
    <w:rsid w:val="0026170C"/>
    <w:rsid w:val="0029226F"/>
    <w:rsid w:val="002A1A7B"/>
    <w:rsid w:val="002A5366"/>
    <w:rsid w:val="002D4306"/>
    <w:rsid w:val="002F05BD"/>
    <w:rsid w:val="00304E94"/>
    <w:rsid w:val="00322748"/>
    <w:rsid w:val="00325AA6"/>
    <w:rsid w:val="00372306"/>
    <w:rsid w:val="00373287"/>
    <w:rsid w:val="003D1C0B"/>
    <w:rsid w:val="003F0599"/>
    <w:rsid w:val="00406BA1"/>
    <w:rsid w:val="00462BCD"/>
    <w:rsid w:val="00476CA2"/>
    <w:rsid w:val="00480228"/>
    <w:rsid w:val="0049760B"/>
    <w:rsid w:val="004E2848"/>
    <w:rsid w:val="00511778"/>
    <w:rsid w:val="005431CA"/>
    <w:rsid w:val="00544794"/>
    <w:rsid w:val="005454AD"/>
    <w:rsid w:val="00556A49"/>
    <w:rsid w:val="005A7AEA"/>
    <w:rsid w:val="005C634D"/>
    <w:rsid w:val="005E455E"/>
    <w:rsid w:val="00630A32"/>
    <w:rsid w:val="00641B23"/>
    <w:rsid w:val="0064443D"/>
    <w:rsid w:val="00646137"/>
    <w:rsid w:val="006A1E3A"/>
    <w:rsid w:val="006D339B"/>
    <w:rsid w:val="006D4932"/>
    <w:rsid w:val="006D69E3"/>
    <w:rsid w:val="006E32A6"/>
    <w:rsid w:val="007126D8"/>
    <w:rsid w:val="00720E5B"/>
    <w:rsid w:val="0075444D"/>
    <w:rsid w:val="00764515"/>
    <w:rsid w:val="007B5ED0"/>
    <w:rsid w:val="007C3C5F"/>
    <w:rsid w:val="007D4CD1"/>
    <w:rsid w:val="007D6DA9"/>
    <w:rsid w:val="00806880"/>
    <w:rsid w:val="0082670B"/>
    <w:rsid w:val="00835D29"/>
    <w:rsid w:val="0085227A"/>
    <w:rsid w:val="008C0DB5"/>
    <w:rsid w:val="008D2C8E"/>
    <w:rsid w:val="008F4D2C"/>
    <w:rsid w:val="0090114B"/>
    <w:rsid w:val="0091658D"/>
    <w:rsid w:val="00927ACC"/>
    <w:rsid w:val="00944A3A"/>
    <w:rsid w:val="00994A03"/>
    <w:rsid w:val="00995576"/>
    <w:rsid w:val="009A04F1"/>
    <w:rsid w:val="009A7F2F"/>
    <w:rsid w:val="009C638F"/>
    <w:rsid w:val="009F4AE3"/>
    <w:rsid w:val="00A06B95"/>
    <w:rsid w:val="00A160BB"/>
    <w:rsid w:val="00A67998"/>
    <w:rsid w:val="00A75813"/>
    <w:rsid w:val="00A87BBB"/>
    <w:rsid w:val="00A96949"/>
    <w:rsid w:val="00AB4047"/>
    <w:rsid w:val="00AE1203"/>
    <w:rsid w:val="00B133CE"/>
    <w:rsid w:val="00B60FDA"/>
    <w:rsid w:val="00B93352"/>
    <w:rsid w:val="00BA1C26"/>
    <w:rsid w:val="00BE182C"/>
    <w:rsid w:val="00BE7497"/>
    <w:rsid w:val="00BF76FA"/>
    <w:rsid w:val="00C011A1"/>
    <w:rsid w:val="00C07B4C"/>
    <w:rsid w:val="00C26BA4"/>
    <w:rsid w:val="00C46A6D"/>
    <w:rsid w:val="00C614C9"/>
    <w:rsid w:val="00C62B29"/>
    <w:rsid w:val="00C72C90"/>
    <w:rsid w:val="00C76EF0"/>
    <w:rsid w:val="00CB6244"/>
    <w:rsid w:val="00CB6B6B"/>
    <w:rsid w:val="00CD5546"/>
    <w:rsid w:val="00D2270A"/>
    <w:rsid w:val="00D33886"/>
    <w:rsid w:val="00D4696E"/>
    <w:rsid w:val="00D5254F"/>
    <w:rsid w:val="00D574B9"/>
    <w:rsid w:val="00D65802"/>
    <w:rsid w:val="00D83C64"/>
    <w:rsid w:val="00E04259"/>
    <w:rsid w:val="00E4228E"/>
    <w:rsid w:val="00E600EB"/>
    <w:rsid w:val="00E62C2D"/>
    <w:rsid w:val="00ED471C"/>
    <w:rsid w:val="00EF4937"/>
    <w:rsid w:val="00F024AB"/>
    <w:rsid w:val="00F10AE5"/>
    <w:rsid w:val="00F3267A"/>
    <w:rsid w:val="00F4300B"/>
    <w:rsid w:val="00F51746"/>
    <w:rsid w:val="00F63B29"/>
    <w:rsid w:val="00F9195E"/>
    <w:rsid w:val="00FC5DC5"/>
    <w:rsid w:val="00FC7F4D"/>
    <w:rsid w:val="00FD0174"/>
    <w:rsid w:val="00FE099A"/>
    <w:rsid w:val="00FF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9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95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9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9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9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95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9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9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73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42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4865</izvorni_sadrzaj>
    <derivirana_varijabla naziv="DomainObject.Predmet.Broj_1">4865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St-4865/2016</izvorni_sadrzaj>
    <derivirana_varijabla naziv="DomainObject.Predmet.OznakaBroj_1">St-4865/2016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NODILO-PROM d.o.o.</izvorni_sadrzaj>
    <derivirana_varijabla naziv="DomainObject.Predmet.ProtustrankaFormated_1">  NODILO-PROM d.o.o.</derivirana_varijabla>
  </DomainObject.Predmet.ProtustrankaFormated>
  <DomainObject.Predmet.ProtustrankaFormatedOIB>
    <izvorni_sadrzaj>  NODILO-PROM d.o.o., OIB 84346795911</izvorni_sadrzaj>
    <derivirana_varijabla naziv="DomainObject.Predmet.ProtustrankaFormatedOIB_1">  NODILO-PROM d.o.o., OIB 84346795911</derivirana_varijabla>
  </DomainObject.Predmet.ProtustrankaFormatedOIB>
  <DomainObject.Predmet.ProtustrankaFormatedWithAdress>
    <izvorni_sadrzaj> NODILO-PROM d.o.o., Ozaljska 146, 10000 Zagreb</izvorni_sadrzaj>
    <derivirana_varijabla naziv="DomainObject.Predmet.ProtustrankaFormatedWithAdress_1"> NODILO-PROM d.o.o., Ozaljska 146, 10000 Zagreb</derivirana_varijabla>
  </DomainObject.Predmet.ProtustrankaFormatedWithAdress>
  <DomainObject.Predmet.ProtustrankaFormatedWithAdressOIB>
    <izvorni_sadrzaj> NODILO-PROM d.o.o., OIB 84346795911, Ozaljska 146, 10000 Zagreb</izvorni_sadrzaj>
    <derivirana_varijabla naziv="DomainObject.Predmet.ProtustrankaFormatedWithAdressOIB_1"> NODILO-PROM d.o.o., OIB 84346795911, Ozaljska 146, 10000 Zagreb</derivirana_varijabla>
  </DomainObject.Predmet.ProtustrankaFormatedWithAdressOIB>
  <DomainObject.Predmet.ProtustrankaWithAdress>
    <izvorni_sadrzaj>NODILO-PROM d.o.o. Ozaljska 146, 10000 Zagreb</izvorni_sadrzaj>
    <derivirana_varijabla naziv="DomainObject.Predmet.ProtustrankaWithAdress_1">NODILO-PROM d.o.o. Ozaljska 146, 10000 Zagreb</derivirana_varijabla>
  </DomainObject.Predmet.ProtustrankaWithAdress>
  <DomainObject.Predmet.ProtustrankaWithAdressOIB>
    <izvorni_sadrzaj>NODILO-PROM d.o.o., OIB 84346795911, Ozaljska 146, 10000 Zagreb</izvorni_sadrzaj>
    <derivirana_varijabla naziv="DomainObject.Predmet.ProtustrankaWithAdressOIB_1">NODILO-PROM d.o.o., OIB 84346795911, Ozaljska 146, 10000 Zagreb</derivirana_varijabla>
  </DomainObject.Predmet.ProtustrankaWithAdressOIB>
  <DomainObject.Predmet.ProtustrankaNazivFormated>
    <izvorni_sadrzaj>NODILO-PROM d.o.o.</izvorni_sadrzaj>
    <derivirana_varijabla naziv="DomainObject.Predmet.ProtustrankaNazivFormated_1">NODILO-PROM d.o.o.</derivirana_varijabla>
  </DomainObject.Predmet.ProtustrankaNazivFormated>
  <DomainObject.Predmet.ProtustrankaNazivFormatedOIB>
    <izvorni_sadrzaj>NODILO-PROM d.o.o., OIB 84346795911</izvorni_sadrzaj>
    <derivirana_varijabla naziv="DomainObject.Predmet.ProtustrankaNazivFormatedOIB_1">NODILO-PROM d.o.o., OIB 84346795911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NODILO-PROM d.o.o.</izvorni_sadrzaj>
    <derivirana_varijabla naziv="DomainObject.Predmet.StrankaFormated_1">  NODILO-PROM d.o.o.</derivirana_varijabla>
  </DomainObject.Predmet.StrankaFormated>
  <DomainObject.Predmet.StrankaFormatedOIB>
    <izvorni_sadrzaj>  NODILO-PROM d.o.o., OIB 84346795911</izvorni_sadrzaj>
    <derivirana_varijabla naziv="DomainObject.Predmet.StrankaFormatedOIB_1">  NODILO-PROM d.o.o., OIB 84346795911</derivirana_varijabla>
  </DomainObject.Predmet.StrankaFormatedOIB>
  <DomainObject.Predmet.StrankaFormatedWithAdress>
    <izvorni_sadrzaj> NODILO-PROM d.o.o., Savska 77 b, 10000 Zagreb</izvorni_sadrzaj>
    <derivirana_varijabla naziv="DomainObject.Predmet.StrankaFormatedWithAdress_1"> NODILO-PROM d.o.o., Savska 77 b, 10000 Zagreb</derivirana_varijabla>
  </DomainObject.Predmet.StrankaFormatedWithAdress>
  <DomainObject.Predmet.StrankaFormatedWithAdressOIB>
    <izvorni_sadrzaj> NODILO-PROM d.o.o., OIB 84346795911, Savska 77 b, 10000 Zagreb</izvorni_sadrzaj>
    <derivirana_varijabla naziv="DomainObject.Predmet.StrankaFormatedWithAdressOIB_1"> NODILO-PROM d.o.o., OIB 84346795911, Savska 77 b, 10000 Zagreb</derivirana_varijabla>
  </DomainObject.Predmet.StrankaFormatedWithAdressOIB>
  <DomainObject.Predmet.StrankaWithAdress>
    <izvorni_sadrzaj>NODILO-PROM d.o.o. Savska 77 b,10000 Zagreb</izvorni_sadrzaj>
    <derivirana_varijabla naziv="DomainObject.Predmet.StrankaWithAdress_1">NODILO-PROM d.o.o. Savska 77 b,10000 Zagreb</derivirana_varijabla>
  </DomainObject.Predmet.StrankaWithAdress>
  <DomainObject.Predmet.StrankaWithAdressOIB>
    <izvorni_sadrzaj>NODILO-PROM d.o.o., OIB 84346795911, Savska 77 b,10000 Zagreb</izvorni_sadrzaj>
    <derivirana_varijabla naziv="DomainObject.Predmet.StrankaWithAdressOIB_1">NODILO-PROM d.o.o., OIB 84346795911, Savska 77 b,10000 Zagreb</derivirana_varijabla>
  </DomainObject.Predmet.StrankaWithAdressOIB>
  <DomainObject.Predmet.StrankaNazivFormated>
    <izvorni_sadrzaj>NODILO-PROM d.o.o.</izvorni_sadrzaj>
    <derivirana_varijabla naziv="DomainObject.Predmet.StrankaNazivFormated_1">NODILO-PROM d.o.o.</derivirana_varijabla>
  </DomainObject.Predmet.StrankaNazivFormated>
  <DomainObject.Predmet.StrankaNazivFormatedOIB>
    <izvorni_sadrzaj>NODILO-PROM d.o.o., OIB 84346795911</izvorni_sadrzaj>
    <derivirana_varijabla naziv="DomainObject.Predmet.StrankaNazivFormatedOIB_1">NODILO-PROM d.o.o., OIB 84346795911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NODILO-PROM d.o.o.</item>
    </izvorni_sadrzaj>
    <derivirana_varijabla naziv="DomainObject.Predmet.StrankaListFormated_1">
      <item>NODILO-PROM d.o.o.</item>
    </derivirana_varijabla>
  </DomainObject.Predmet.StrankaListFormated>
  <DomainObject.Predmet.StrankaListFormatedOIB>
    <izvorni_sadrzaj>
      <item>NODILO-PROM d.o.o., OIB 84346795911</item>
    </izvorni_sadrzaj>
    <derivirana_varijabla naziv="DomainObject.Predmet.StrankaListFormatedOIB_1">
      <item>NODILO-PROM d.o.o., OIB 84346795911</item>
    </derivirana_varijabla>
  </DomainObject.Predmet.StrankaListFormatedOIB>
  <DomainObject.Predmet.StrankaListFormatedWithAdress>
    <izvorni_sadrzaj>
      <item>NODILO-PROM d.o.o., Savska 77 b, 10000 Zagreb</item>
    </izvorni_sadrzaj>
    <derivirana_varijabla naziv="DomainObject.Predmet.StrankaListFormatedWithAdress_1">
      <item>NODILO-PROM d.o.o., Savska 77 b, 10000 Zagreb</item>
    </derivirana_varijabla>
  </DomainObject.Predmet.StrankaListFormatedWithAdress>
  <DomainObject.Predmet.StrankaListFormatedWithAdressOIB>
    <izvorni_sadrzaj>
      <item>NODILO-PROM d.o.o., OIB 84346795911, Savska 77 b, 10000 Zagreb</item>
    </izvorni_sadrzaj>
    <derivirana_varijabla naziv="DomainObject.Predmet.StrankaListFormatedWithAdressOIB_1">
      <item>NODILO-PROM d.o.o., OIB 84346795911, Savska 77 b, 10000 Zagreb</item>
    </derivirana_varijabla>
  </DomainObject.Predmet.StrankaListFormatedWithAdressOIB>
  <DomainObject.Predmet.StrankaListNazivFormated>
    <izvorni_sadrzaj>
      <item>NODILO-PROM d.o.o.</item>
    </izvorni_sadrzaj>
    <derivirana_varijabla naziv="DomainObject.Predmet.StrankaListNazivFormated_1">
      <item>NODILO-PROM d.o.o.</item>
    </derivirana_varijabla>
  </DomainObject.Predmet.StrankaListNazivFormated>
  <DomainObject.Predmet.StrankaListNazivFormatedOIB>
    <izvorni_sadrzaj>
      <item>NODILO-PROM d.o.o., OIB 84346795911</item>
    </izvorni_sadrzaj>
    <derivirana_varijabla naziv="DomainObject.Predmet.StrankaListNazivFormatedOIB_1">
      <item>NODILO-PROM d.o.o., OIB 84346795911</item>
    </derivirana_varijabla>
  </DomainObject.Predmet.StrankaListNazivFormatedOIB>
  <DomainObject.Predmet.ProtuStrankaListFormated>
    <izvorni_sadrzaj>
      <item>NODILO-PROM d.o.o.</item>
    </izvorni_sadrzaj>
    <derivirana_varijabla naziv="DomainObject.Predmet.ProtuStrankaListFormated_1">
      <item>NODILO-PROM d.o.o.</item>
    </derivirana_varijabla>
  </DomainObject.Predmet.ProtuStrankaListFormated>
  <DomainObject.Predmet.ProtuStrankaListFormatedOIB>
    <izvorni_sadrzaj>
      <item>NODILO-PROM d.o.o., OIB 84346795911</item>
    </izvorni_sadrzaj>
    <derivirana_varijabla naziv="DomainObject.Predmet.ProtuStrankaListFormatedOIB_1">
      <item>NODILO-PROM d.o.o., OIB 84346795911</item>
    </derivirana_varijabla>
  </DomainObject.Predmet.ProtuStrankaListFormatedOIB>
  <DomainObject.Predmet.ProtuStrankaListFormatedWithAdress>
    <izvorni_sadrzaj>
      <item>NODILO-PROM d.o.o., Ozaljska 146, 10000 Zagreb</item>
    </izvorni_sadrzaj>
    <derivirana_varijabla naziv="DomainObject.Predmet.ProtuStrankaListFormatedWithAdress_1">
      <item>NODILO-PROM d.o.o., Ozaljska 146, 10000 Zagreb</item>
    </derivirana_varijabla>
  </DomainObject.Predmet.ProtuStrankaListFormatedWithAdress>
  <DomainObject.Predmet.ProtuStrankaListFormatedWithAdressOIB>
    <izvorni_sadrzaj>
      <item>NODILO-PROM d.o.o., OIB 84346795911, Ozaljska 146, 10000 Zagreb</item>
    </izvorni_sadrzaj>
    <derivirana_varijabla naziv="DomainObject.Predmet.ProtuStrankaListFormatedWithAdressOIB_1">
      <item>NODILO-PROM d.o.o., OIB 84346795911, Ozaljska 146, 10000 Zagreb</item>
    </derivirana_varijabla>
  </DomainObject.Predmet.ProtuStrankaListFormatedWithAdressOIB>
  <DomainObject.Predmet.ProtuStrankaListNazivFormated>
    <izvorni_sadrzaj>
      <item>NODILO-PROM d.o.o.</item>
    </izvorni_sadrzaj>
    <derivirana_varijabla naziv="DomainObject.Predmet.ProtuStrankaListNazivFormated_1">
      <item>NODILO-PROM d.o.o.</item>
    </derivirana_varijabla>
  </DomainObject.Predmet.ProtuStrankaListNazivFormated>
  <DomainObject.Predmet.ProtuStrankaListNazivFormatedOIB>
    <izvorni_sadrzaj>
      <item>NODILO-PROM d.o.o., OIB 84346795911</item>
    </izvorni_sadrzaj>
    <derivirana_varijabla naziv="DomainObject.Predmet.ProtuStrankaListNazivFormatedOIB_1">
      <item>NODILO-PROM d.o.o., OIB 84346795911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NODILO-PROM d.o.o.</izvorni_sadrzaj>
    <derivirana_varijabla naziv="DomainObject.Predmet.StrankaIDrugi_1">NODILO-PROM d.o.o.</derivirana_varijabla>
  </DomainObject.Predmet.StrankaIDrugi>
  <DomainObject.Predmet.ProtustrankaIDrugi>
    <izvorni_sadrzaj>NODILO-PROM d.o.o.</izvorni_sadrzaj>
    <derivirana_varijabla naziv="DomainObject.Predmet.ProtustrankaIDrugi_1">NODILO-PROM d.o.o.</derivirana_varijabla>
  </DomainObject.Predmet.ProtustrankaIDrugi>
  <DomainObject.Predmet.StrankaIDrugiAdressOIB>
    <izvorni_sadrzaj>NODILO-PROM d.o.o., OIB 84346795911, Savska 77 b, 10000 Zagreb</izvorni_sadrzaj>
    <derivirana_varijabla naziv="DomainObject.Predmet.StrankaIDrugiAdressOIB_1">NODILO-PROM d.o.o., OIB 84346795911, Savska 77 b, 10000 Zagreb</derivirana_varijabla>
  </DomainObject.Predmet.StrankaIDrugiAdressOIB>
  <DomainObject.Predmet.ProtustrankaIDrugiAdressOIB>
    <izvorni_sadrzaj>NODILO-PROM d.o.o., OIB 84346795911, Ozaljska 146, 10000 Zagreb</izvorni_sadrzaj>
    <derivirana_varijabla naziv="DomainObject.Predmet.ProtustrankaIDrugiAdressOIB_1">NODILO-PROM d.o.o., OIB 84346795911, Ozaljska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NODILO-PROM d.o.o.</item>
      <item>NODILO-PROM d.o.o.</item>
    </izvorni_sadrzaj>
    <derivirana_varijabla naziv="DomainObject.Predmet.SudioniciListNaziv_1">
      <item>NODILO-PROM d.o.o.</item>
      <item>NODILO-PROM d.o.o.</item>
    </derivirana_varijabla>
  </DomainObject.Predmet.SudioniciListNaziv>
  <DomainObject.Predmet.SudioniciListAdressOIB>
    <izvorni_sadrzaj>
      <item>NODILO-PROM d.o.o., OIB 84346795911, Savska 77 b,10000 Zagreb</item>
      <item>NODILO-PROM d.o.o., OIB 84346795911, Ozaljska 146,10000 Zagreb</item>
    </izvorni_sadrzaj>
    <derivirana_varijabla naziv="DomainObject.Predmet.SudioniciListAdressOIB_1">
      <item>NODILO-PROM d.o.o., OIB 84346795911, Savska 77 b,10000 Zagreb</item>
      <item>NODILO-PROM d.o.o., OIB 84346795911, Ozaljska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84346795911</item>
      <item>, OIB 84346795911</item>
    </izvorni_sadrzaj>
    <derivirana_varijabla naziv="DomainObject.Predmet.SudioniciListNazivOIB_1">
      <item>, OIB 84346795911</item>
      <item>, OIB 84346795911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57</properties:Words>
  <properties:Characters>367</properties:Characters>
  <properties:Lines>33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2016-07-20T07:43:00Z</dcterms:created>
  <dc:creator>ilukac</dc:creator>
  <cp:lastModifiedBy>Valentina Delač</cp:lastModifiedBy>
  <cp:lastPrinted>2016-07-20T07:42:00Z</cp:lastPrinted>
  <dcterms:modified xmlns:xsi="http://www.w3.org/2001/XMLSchema-instance" xsi:type="dcterms:W3CDTF">2016-07-20T08:41:00Z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