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1514" w14:paraId="8c61514" w:rsidRDefault="00D172D3" w:rsidP="00D172D3" w:rsidR="00D172D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2D3" w:rsidP="00D172D3" w:rsidR="00D172D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172D3" w:rsidP="00D172D3" w:rsidR="00D172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172D3" w:rsidP="00D172D3" w:rsidR="00D172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172D3" w:rsidP="00D172D3" w:rsidR="00D172D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172D3" w:rsidP="00D172D3" w:rsidR="00D172D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172D3" w:rsidP="00D172D3" w:rsidR="00D172D3" w:rsidRPr="005D578C">
      <w:pPr>
        <w:jc w:val="center"/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172D3" w:rsidP="00D172D3" w:rsidR="00D172D3" w:rsidRPr="005D578C">
      <w:pPr>
        <w:rPr>
          <w:rFonts w:cs="Times New Roman" w:eastAsia="Times New Roman"/>
          <w:szCs w:val="24"/>
        </w:rPr>
      </w:pPr>
    </w:p>
    <w:p w:rsidRDefault="00D172D3" w:rsidP="00D172D3" w:rsidR="00D172D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PANDA PRODUKCIJA I PROMOCIJA j. d. o. o. Pula, Braće Leonardelli 23, OIB 93340359011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040307276,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14. ožujka 2016.</w:t>
      </w:r>
    </w:p>
    <w:p w:rsidRDefault="00D172D3" w:rsidP="00D172D3" w:rsidR="00D172D3" w:rsidRPr="005D578C">
      <w:pPr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172D3" w:rsidP="00D172D3" w:rsidR="00D172D3" w:rsidRPr="005D578C">
      <w:pPr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PANDA PRODUKCIJA I PROMOCIJA j. d. o. o. Pula, Braće Leonardelli 23, OIB 93340359011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040307276,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D172D3" w:rsidP="00D172D3" w:rsidR="00D172D3" w:rsidRPr="005D578C">
      <w:pPr>
        <w:rPr>
          <w:rFonts w:cs="Times New Roman" w:eastAsia="Times New Roman"/>
          <w:szCs w:val="24"/>
        </w:rPr>
      </w:pPr>
    </w:p>
    <w:p w:rsidRDefault="00D172D3" w:rsidP="00D172D3" w:rsidR="00D172D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D172D3" w:rsidP="00D172D3" w:rsidR="00D172D3">
      <w:pPr>
        <w:rPr>
          <w:rFonts w:cs="Times New Roman" w:eastAsia="Times New Roman"/>
          <w:szCs w:val="20"/>
        </w:rPr>
      </w:pPr>
    </w:p>
    <w:p w:rsidRDefault="00D172D3" w:rsidP="00D172D3" w:rsidR="00D172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PANDA PRODUKCIJA I PROMOCIJA j. d. o. o. Pula, Braće Leonardelli 23, OIB 93340359011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040307276.</w:t>
      </w:r>
    </w:p>
    <w:p w:rsidRDefault="00D172D3" w:rsidP="00D172D3" w:rsidR="00D172D3">
      <w:pPr>
        <w:ind w:firstLine="709"/>
        <w:rPr>
          <w:rFonts w:cs="Times New Roman" w:eastAsia="Times New Roman"/>
          <w:szCs w:val="24"/>
        </w:rPr>
      </w:pPr>
    </w:p>
    <w:p w:rsidRDefault="00D172D3" w:rsidP="00D172D3" w:rsidR="00D172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PANDA PRODUKCIJA I PROMOCIJA j. d. o. o. Pula, Braće Leonardelli 23, OIB 93340359011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040307276.</w:t>
      </w:r>
    </w:p>
    <w:p w:rsidRDefault="00D172D3" w:rsidP="00D172D3" w:rsidR="00D172D3" w:rsidRPr="005D578C">
      <w:pPr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172D3" w:rsidP="00D172D3" w:rsidR="00D172D3">
      <w:pPr>
        <w:ind w:firstLine="708"/>
        <w:rPr>
          <w:rFonts w:cs="Times New Roman" w:eastAsia="Times New Roman"/>
          <w:szCs w:val="24"/>
        </w:rPr>
      </w:pPr>
    </w:p>
    <w:p w:rsidRDefault="00D172D3" w:rsidP="00D172D3" w:rsidR="00D172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PANDA PRODUKCIJA I PROMOCIJA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St-775/2015-3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172D3" w:rsidP="00D172D3" w:rsidR="00D172D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172D3" w:rsidP="00D172D3" w:rsidR="00D172D3" w:rsidRPr="005D578C">
      <w:pPr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172D3" w:rsidP="00D172D3" w:rsidR="00D172D3">
      <w:pPr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172D3" w:rsidP="00D172D3" w:rsidR="00D172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D172D3" w:rsidP="00D172D3" w:rsidR="00D172D3">
      <w:pPr>
        <w:jc w:val="left"/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jc w:val="left"/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172D3" w:rsidP="00D172D3" w:rsidR="00D172D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172D3" w:rsidP="00D172D3" w:rsidR="00D17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172D3" w:rsidP="00D172D3" w:rsidR="00D172D3">
      <w:pPr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rPr>
          <w:rFonts w:cs="Times New Roman" w:eastAsia="Times New Roman"/>
          <w:szCs w:val="24"/>
        </w:rPr>
      </w:pPr>
    </w:p>
    <w:p w:rsidRDefault="00D172D3" w:rsidP="00D172D3" w:rsidR="00D172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172D3" w:rsidP="00D172D3" w:rsidR="00D17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172D3" w:rsidP="00D172D3" w:rsidR="00D17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PANDA PRODUKCIJA I PROMOCIJA j. d. o. o. Pula, Braće Leonardelli 23,</w:t>
      </w:r>
    </w:p>
    <w:p w:rsidRDefault="00D172D3" w:rsidP="00D172D3" w:rsidR="00D17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Manuela Krakar iz Pule, Braće Leonardelli 23,</w:t>
      </w:r>
    </w:p>
    <w:p w:rsidRDefault="00D172D3" w:rsidP="00D172D3" w:rsidR="00D172D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172D3" w:rsidP="00D172D3" w:rsidR="00D17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172D3" w:rsidP="00D172D3" w:rsidR="00D172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D172D3" w:rsidP="00D172D3" w:rsidR="00D172D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172D3" w:rsidP="00D172D3" w:rsidR="00D17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172D3" w:rsidP="00D172D3" w:rsidR="00D17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D172D3" w:rsidP="00D172D3" w:rsidR="00D172D3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2D3" w:rsidP="00D172D3" w:rsidR="00D172D3">
      <w:r>
        <w:separator/>
      </w:r>
    </w:p>
  </w:endnote>
  <w:endnote w:id="0" w:type="continuationSeparator">
    <w:p w:rsidRDefault="00D172D3" w:rsidP="00D172D3" w:rsidR="00D17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2D3" w:rsidP="00D172D3" w:rsidR="00D172D3">
      <w:r>
        <w:separator/>
      </w:r>
    </w:p>
  </w:footnote>
  <w:footnote w:id="0" w:type="continuationSeparator">
    <w:p w:rsidRDefault="00D172D3" w:rsidP="00D172D3" w:rsidR="00D17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2D3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70BA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St-775/2015-5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72D3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St-775/2015-5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4EA"/>
    <w:rsid w:val="002964EA"/>
    <w:rsid w:val="004F5027"/>
    <w:rsid w:val="00C70BAF"/>
    <w:rsid w:val="00D172D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2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2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172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2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2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72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2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B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0BA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0B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0B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2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72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172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2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2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72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2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B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0B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0B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0B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PANDA PRODUKCIJA I PROMOCIJA j.d.o.o. PULA</izvorni_sadrzaj>
    <derivirana_varijabla naziv="DomainObject.Predmet.ProtustrankaFormated_1">  PANDA PRODUKCIJA I PROMOCIJA j.d.o.o. PULA</derivirana_varijabla>
  </DomainObject.Predmet.ProtustrankaFormated>
  <DomainObject.Predmet.ProtustrankaFormatedOIB>
    <izvorni_sadrzaj>  PANDA PRODUKCIJA I PROMOCIJA j.d.o.o. PULA, OIB 93340359011</izvorni_sadrzaj>
    <derivirana_varijabla naziv="DomainObject.Predmet.ProtustrankaFormatedOIB_1">  PANDA PRODUKCIJA I PROMOCIJA j.d.o.o. PULA, OIB 93340359011</derivirana_varijabla>
  </DomainObject.Predmet.ProtustrankaFormatedOIB>
  <DomainObject.Predmet.ProtustrankaFormatedWithAdress>
    <izvorni_sadrzaj> PANDA PRODUKCIJA I PROMOCIJA j.d.o.o. PULA, Braće Leonardelli 23, 52100 Pula</izvorni_sadrzaj>
    <derivirana_varijabla naziv="DomainObject.Predmet.ProtustrankaFormatedWithAdress_1"> PANDA PRODUKCIJA I PROMOCIJA j.d.o.o. PULA, Braće Leonardelli 23, 52100 Pula</derivirana_varijabla>
  </DomainObject.Predmet.ProtustrankaFormatedWithAdress>
  <DomainObject.Predmet.ProtustrankaFormatedWithAdressOIB>
    <izvorni_sadrzaj> PANDA PRODUKCIJA I PROMOCIJA j.d.o.o. PULA, OIB 93340359011, Braće Leonardelli 23, 52100 Pula</izvorni_sadrzaj>
    <derivirana_varijabla naziv="DomainObject.Predmet.ProtustrankaFormatedWithAdressOIB_1"> PANDA PRODUKCIJA I PROMOCIJA j.d.o.o. PULA, OIB 93340359011, Braće Leonardelli 23, 52100 Pula</derivirana_varijabla>
  </DomainObject.Predmet.ProtustrankaFormatedWithAdressOIB>
  <DomainObject.Predmet.ProtustrankaWithAdress>
    <izvorni_sadrzaj>PANDA PRODUKCIJA I PROMOCIJA j.d.o.o. PULA Braće Leonardelli 23, 52100 Pula</izvorni_sadrzaj>
    <derivirana_varijabla naziv="DomainObject.Predmet.ProtustrankaWithAdress_1">PANDA PRODUKCIJA I PROMOCIJA j.d.o.o. PULA Braće Leonardelli 23, 52100 Pula</derivirana_varijabla>
  </DomainObject.Predmet.ProtustrankaWithAdress>
  <DomainObject.Predmet.ProtustrankaWithAdressOIB>
    <izvorni_sadrzaj>PANDA PRODUKCIJA I PROMOCIJA j.d.o.o. PULA, OIB 93340359011, Braće Leonardelli 23, 52100 Pula</izvorni_sadrzaj>
    <derivirana_varijabla naziv="DomainObject.Predmet.ProtustrankaWithAdressOIB_1">PANDA PRODUKCIJA I PROMOCIJA j.d.o.o. PULA, OIB 93340359011, Braće Leonardelli 23, 52100 Pula</derivirana_varijabla>
  </DomainObject.Predmet.ProtustrankaWithAdressOIB>
  <DomainObject.Predmet.ProtustrankaNazivFormated>
    <izvorni_sadrzaj>PANDA PRODUKCIJA I PROMOCIJA j.d.o.o. PULA</izvorni_sadrzaj>
    <derivirana_varijabla naziv="DomainObject.Predmet.ProtustrankaNazivFormated_1">PANDA PRODUKCIJA I PROMOCIJA j.d.o.o. PULA</derivirana_varijabla>
  </DomainObject.Predmet.ProtustrankaNazivFormated>
  <DomainObject.Predmet.ProtustrankaNazivFormatedOIB>
    <izvorni_sadrzaj>PANDA PRODUKCIJA I PROMOCIJA j.d.o.o. PULA, OIB 93340359011</izvorni_sadrzaj>
    <derivirana_varijabla naziv="DomainObject.Predmet.ProtustrankaNazivFormatedOIB_1">PANDA PRODUKCIJA I PROMOCIJA j.d.o.o. PULA, OIB 93340359011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12311.83</izvorni_sadrzaj>
    <derivirana_varijabla naziv="DomainObject.Predmet.TrenutnaVrijednost_1">12311.83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PANDA PRODUKCIJA I PROMOCIJA j.d.o.o. PULA</item>
    </izvorni_sadrzaj>
    <derivirana_varijabla naziv="DomainObject.Predmet.ProtuStrankaListFormated_1">
      <item>PANDA PRODUKCIJA I PROMOCIJA j.d.o.o. PULA</item>
    </derivirana_varijabla>
  </DomainObject.Predmet.ProtuStrankaListFormated>
  <DomainObject.Predmet.ProtuStrankaListFormatedOIB>
    <izvorni_sadrzaj>
      <item>PANDA PRODUKCIJA I PROMOCIJA j.d.o.o. PULA, OIB 93340359011</item>
    </izvorni_sadrzaj>
    <derivirana_varijabla naziv="DomainObject.Predmet.ProtuStrankaListFormatedOIB_1">
      <item>PANDA PRODUKCIJA I PROMOCIJA j.d.o.o. PULA, OIB 93340359011</item>
    </derivirana_varijabla>
  </DomainObject.Predmet.ProtuStrankaListFormatedOIB>
  <DomainObject.Predmet.ProtuStrankaListFormatedWithAdress>
    <izvorni_sadrzaj>
      <item>PANDA PRODUKCIJA I PROMOCIJA j.d.o.o. PULA, Braće Leonardelli 23, 52100 Pula</item>
    </izvorni_sadrzaj>
    <derivirana_varijabla naziv="DomainObject.Predmet.ProtuStrankaListFormatedWithAdress_1">
      <item>PANDA PRODUKCIJA I PROMOCIJA j.d.o.o. PULA, Braće Leonardelli 23, 52100 Pula</item>
    </derivirana_varijabla>
  </DomainObject.Predmet.ProtuStrankaListFormatedWithAdress>
  <DomainObject.Predmet.ProtuStrankaListFormatedWithAdressOIB>
    <izvorni_sadrzaj>
      <item>PANDA PRODUKCIJA I PROMOCIJA j.d.o.o. PULA, OIB 93340359011, Braće Leonardelli 23, 52100 Pula</item>
    </izvorni_sadrzaj>
    <derivirana_varijabla naziv="DomainObject.Predmet.ProtuStrankaListFormatedWithAdressOIB_1">
      <item>PANDA PRODUKCIJA I PROMOCIJA j.d.o.o. PULA, OIB 93340359011, Braće Leonardelli 23, 52100 Pula</item>
    </derivirana_varijabla>
  </DomainObject.Predmet.ProtuStrankaListFormatedWithAdressOIB>
  <DomainObject.Predmet.ProtuStrankaListNazivFormated>
    <izvorni_sadrzaj>
      <item>PANDA PRODUKCIJA I PROMOCIJA j.d.o.o. PULA</item>
    </izvorni_sadrzaj>
    <derivirana_varijabla naziv="DomainObject.Predmet.ProtuStrankaListNazivFormated_1">
      <item>PANDA PRODUKCIJA I PROMOCIJA j.d.o.o. PULA</item>
    </derivirana_varijabla>
  </DomainObject.Predmet.ProtuStrankaListNazivFormated>
  <DomainObject.Predmet.ProtuStrankaListNazivFormatedOIB>
    <izvorni_sadrzaj>
      <item>PANDA PRODUKCIJA I PROMOCIJA j.d.o.o. PULA, OIB 93340359011</item>
    </izvorni_sadrzaj>
    <derivirana_varijabla naziv="DomainObject.Predmet.ProtuStrankaListNazivFormatedOIB_1">
      <item>PANDA PRODUKCIJA I PROMOCIJA j.d.o.o. PULA, OIB 93340359011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PANDA PRODUKCIJA I PROMOCIJA j.d.o.o. PULA</izvorni_sadrzaj>
    <derivirana_varijabla naziv="DomainObject.Predmet.ProtustrankaIDrugi_1">PANDA PRODUKCIJA I PROMOCIJA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PANDA PRODUKCIJA I PROMOCIJA j.d.o.o. PULA, OIB 93340359011, Braće Leonardelli 23, 52100 Pula</izvorni_sadrzaj>
    <derivirana_varijabla naziv="DomainObject.Predmet.ProtustrankaIDrugiAdressOIB_1">PANDA PRODUKCIJA I PROMOCIJA j.d.o.o. PULA, OIB 93340359011, Braće Leonardelli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PANDA PRODUKCIJA I PROMOCIJA j.d.o.o. PULA</item>
    </izvorni_sadrzaj>
    <derivirana_varijabla naziv="DomainObject.Predmet.SudioniciListNaziv_1">
      <item>FINANCIJSKA AGENCIJA, RC RIJEKA, PODRUŽNICA PULA, PULA</item>
      <item>PANDA PRODUKCIJA I PROMOCIJA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PANDA PRODUKCIJA I PROMOCIJA j.d.o.o. PULA, OIB 93340359011, Braće Leonardelli 23,52100 Pula</item>
    </izvorni_sadrzaj>
    <derivirana_varijabla naziv="DomainObject.Predmet.SudioniciListAdressOIB_1">
      <item>FINANCIJSKA AGENCIJA, RC RIJEKA, PODRUŽNICA PULA, PULA, OIB 85821130368, GIARDINI 5,52100 Pula</item>
      <item>PANDA PRODUKCIJA I PROMOCIJA j.d.o.o. PULA, OIB 93340359011, Braće Leonardelli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93340359011</item>
    </izvorni_sadrzaj>
    <derivirana_varijabla naziv="DomainObject.Predmet.SudioniciListNazivOIB_1">
      <item>, OIB 85821130368</item>
      <item>, OIB 93340359011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3184</properties:Characters>
  <properties:Lines>91</properties:Lines>
  <properties:Paragraphs>30</properties:Paragraphs>
  <properties:TotalTime>4</properties:TotalTime>
  <properties:ScaleCrop>false</properties:ScaleCrop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2016-03-11T13:01:00Z</dcterms:created>
  <dc:creator>Mihaela Kaligari</dc:creator>
  <dc:description/>
  <cp:keywords/>
  <cp:lastModifiedBy>Ana Jeromela</cp:lastModifiedBy>
  <cp:lastPrinted>2016-03-14T08:47:00Z</cp:lastPrinted>
  <dcterms:modified xmlns:xsi="http://www.w3.org/2001/XMLSchema-instance" xsi:type="dcterms:W3CDTF">2016-03-14T08:47:00Z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