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be84" w14:paraId="2e9be84" w:rsidRDefault="00492043" w:rsidP="00CF154B" w:rsidR="00492043" w:rsidRPr="006D703F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3F7AC9" w:rsidP="00CF154B" w:rsidR="003F7AC9" w:rsidRPr="006D703F"/>
    <w:p w:rsidRDefault="003F7AC9" w:rsidP="00CF154B" w:rsidR="003F7AC9" w:rsidRPr="006D703F"/>
    <w:p w:rsidRDefault="003F7AC9" w:rsidP="00CF154B" w:rsidR="003F7AC9" w:rsidRPr="006D703F"/>
    <w:p w:rsidRDefault="00CF154B" w:rsidP="00CF154B" w:rsidR="00CF154B" w:rsidRPr="006D703F">
      <w:pPr>
        <w:rPr>
          <w:b/>
        </w:rPr>
      </w:pPr>
      <w:r w:rsidRPr="006D703F">
        <w:rPr>
          <w:b/>
        </w:rPr>
        <w:t>REPUBLIKA HRVATSKA</w:t>
      </w:r>
    </w:p>
    <w:p w:rsidRDefault="00CF154B" w:rsidP="00CF154B" w:rsidR="004F094E" w:rsidRPr="006D703F">
      <w:r w:rsidRPr="006D703F">
        <w:rPr>
          <w:b/>
        </w:rPr>
        <w:t>TRG</w:t>
      </w:r>
      <w:r w:rsidR="00604FE0" w:rsidRPr="006D703F">
        <w:rPr>
          <w:b/>
        </w:rPr>
        <w:t>OVAČKI SUD U ZADRU</w:t>
      </w:r>
      <w:r w:rsidR="00604FE0" w:rsidRPr="006D703F">
        <w:tab/>
      </w:r>
    </w:p>
    <w:p w:rsidRDefault="004F094E" w:rsidP="00CF154B" w:rsidR="004F094E" w:rsidRPr="006D703F">
      <w:r w:rsidRPr="006D703F">
        <w:t>Dr. Franje Tuđmana 35</w:t>
      </w:r>
      <w:r w:rsidR="00604FE0" w:rsidRPr="006D703F">
        <w:tab/>
      </w:r>
      <w:r w:rsidR="00604FE0" w:rsidRPr="006D703F">
        <w:tab/>
      </w:r>
    </w:p>
    <w:p w:rsidRDefault="004F094E" w:rsidP="00CF154B" w:rsidR="004F094E" w:rsidRPr="006D703F"/>
    <w:p w:rsidRDefault="004F094E" w:rsidP="004F094E" w:rsidR="00CF154B" w:rsidRPr="006D703F">
      <w:pPr>
        <w:jc w:val="center"/>
        <w:rPr>
          <w:b/>
        </w:rPr>
      </w:pPr>
      <w:r w:rsidRPr="006D703F">
        <w:rPr>
          <w:b/>
        </w:rPr>
        <w:t>R E P U B L I K A   H R V A T S K A</w:t>
      </w:r>
    </w:p>
    <w:p w:rsidRDefault="004F094E" w:rsidP="004F094E" w:rsidR="004F094E" w:rsidRPr="006D703F">
      <w:pPr>
        <w:jc w:val="center"/>
        <w:rPr>
          <w:b/>
        </w:rPr>
      </w:pPr>
    </w:p>
    <w:p w:rsidRDefault="004F094E" w:rsidP="00CF154B" w:rsidR="00CF154B" w:rsidRPr="006D703F">
      <w:pPr>
        <w:jc w:val="center"/>
        <w:rPr>
          <w:b/>
        </w:rPr>
      </w:pPr>
      <w:r w:rsidRPr="006D703F">
        <w:rPr>
          <w:b/>
        </w:rPr>
        <w:t>R J E Š E N J E</w:t>
      </w:r>
    </w:p>
    <w:p w:rsidRDefault="00604FE0" w:rsidP="00CF154B" w:rsidR="00604FE0" w:rsidRPr="006D703F">
      <w:pPr>
        <w:jc w:val="center"/>
      </w:pPr>
    </w:p>
    <w:p w:rsidRDefault="006D703F" w:rsidP="006D703F" w:rsidR="00CF154B" w:rsidRPr="006D703F">
      <w:pPr>
        <w:ind w:firstLine="708"/>
        <w:jc w:val="both"/>
      </w:pPr>
      <w:r w:rsidRPr="006D703F">
        <w:t xml:space="preserve">Trgovački sud u Zadru, OIB:39670464653, po sutkinji Ani Markač </w:t>
      </w:r>
      <w:r w:rsidR="00C12943" w:rsidRPr="00030F9A">
        <w:t>u postupku nad stečajnim dužnikom</w:t>
      </w:r>
      <w:r w:rsidR="00C12943" w:rsidRPr="006D703F">
        <w:t xml:space="preserve"> </w:t>
      </w:r>
      <w:r w:rsidRPr="006D703F">
        <w:t>POTKONJE jednostavno društvo s ograničenom odgovornošću za proizvodnju i usluge, OIB: 14028668713 sa sjedištem u Ul. Sv. Ante 34, 22300 Knin</w:t>
      </w:r>
      <w:r w:rsidRPr="006D703F">
        <w:rPr>
          <w:rFonts w:cstheme="majorBidi" w:hAnsiTheme="majorBidi" w:asciiTheme="majorBidi"/>
          <w:bCs/>
        </w:rPr>
        <w:t xml:space="preserve">, </w:t>
      </w:r>
      <w:r w:rsidRPr="006D703F">
        <w:t xml:space="preserve">dana </w:t>
      </w:r>
      <w:r w:rsidR="00C12943">
        <w:t xml:space="preserve">14. listopada </w:t>
      </w:r>
      <w:r w:rsidRPr="006D703F">
        <w:t>2016.,</w:t>
      </w:r>
    </w:p>
    <w:p w:rsidRDefault="00CF154B" w:rsidP="00D858FE" w:rsidR="00CF154B" w:rsidRPr="006D703F">
      <w:pPr>
        <w:jc w:val="center"/>
        <w:rPr>
          <w:b/>
        </w:rPr>
      </w:pPr>
      <w:r w:rsidRPr="006D703F">
        <w:rPr>
          <w:b/>
        </w:rPr>
        <w:t>r i j e š i o  j e</w:t>
      </w:r>
    </w:p>
    <w:p w:rsidRDefault="00D858FE" w:rsidP="004F094E" w:rsidR="00D858FE" w:rsidRPr="006D703F">
      <w:pPr>
        <w:jc w:val="both"/>
      </w:pPr>
    </w:p>
    <w:p w:rsidRDefault="00923E82" w:rsidP="00923E82" w:rsidR="0095041A" w:rsidRPr="006D703F">
      <w:pPr>
        <w:jc w:val="both"/>
      </w:pPr>
      <w:r w:rsidRPr="006D703F">
        <w:t>I.</w:t>
      </w:r>
      <w:r w:rsidRPr="006D703F">
        <w:tab/>
      </w:r>
      <w:r w:rsidR="0095041A" w:rsidRPr="006D703F">
        <w:t xml:space="preserve">Određuje se nagrada za rad privremenom stečajnom upravitelju </w:t>
      </w:r>
      <w:r w:rsidR="00C12943">
        <w:t>Blažu Saviću iz Zadra, Josipa bana Jelačića 4/V, OIB:44660472906</w:t>
      </w:r>
      <w:r w:rsidRPr="006D703F">
        <w:t xml:space="preserve">, </w:t>
      </w:r>
      <w:r w:rsidR="0095041A" w:rsidRPr="006D703F">
        <w:t xml:space="preserve">u iznosu od </w:t>
      </w:r>
      <w:r w:rsidR="00CE411D">
        <w:t>3</w:t>
      </w:r>
      <w:r w:rsidR="009D53CA" w:rsidRPr="006D703F">
        <w:t>.000,00</w:t>
      </w:r>
      <w:r w:rsidR="0095041A" w:rsidRPr="006D703F">
        <w:t xml:space="preserve"> kuna bruto.</w:t>
      </w:r>
    </w:p>
    <w:p w:rsidRDefault="0095041A" w:rsidP="0095041A" w:rsidR="0095041A" w:rsidRPr="006D703F">
      <w:pPr>
        <w:jc w:val="both"/>
      </w:pPr>
    </w:p>
    <w:p w:rsidRDefault="00923E82" w:rsidP="009D53CA" w:rsidR="00923E82" w:rsidRPr="006D703F">
      <w:pPr>
        <w:jc w:val="both"/>
      </w:pPr>
      <w:r w:rsidRPr="006D703F">
        <w:t>II.</w:t>
      </w:r>
      <w:r w:rsidRPr="006D703F">
        <w:tab/>
      </w:r>
      <w:r w:rsidR="009D53CA" w:rsidRPr="006D703F">
        <w:t>Isplate iznosa iz toč</w:t>
      </w:r>
      <w:r w:rsidR="00C12943">
        <w:t>ke</w:t>
      </w:r>
      <w:r w:rsidR="009D53CA" w:rsidRPr="006D703F">
        <w:t xml:space="preserve"> I. ovog rješenja </w:t>
      </w:r>
      <w:r w:rsidR="0095041A" w:rsidRPr="006D703F">
        <w:t>izvršit</w:t>
      </w:r>
      <w:r w:rsidRPr="006D703F">
        <w:t xml:space="preserve"> će se </w:t>
      </w:r>
      <w:r w:rsidR="009D53CA" w:rsidRPr="006D703F">
        <w:t xml:space="preserve">na teret sredstava stečajnog dužnika. </w:t>
      </w:r>
      <w:r w:rsidR="0095041A" w:rsidRPr="006D703F">
        <w:t xml:space="preserve"> </w:t>
      </w:r>
    </w:p>
    <w:p w:rsidRDefault="00CF154B" w:rsidP="00923E82" w:rsidR="00EC2F8C" w:rsidRPr="006D703F">
      <w:pPr>
        <w:jc w:val="center"/>
      </w:pPr>
      <w:r w:rsidRPr="006D703F">
        <w:t>O</w:t>
      </w:r>
      <w:r w:rsidR="00923E82" w:rsidRPr="006D703F">
        <w:t xml:space="preserve">brazloženje </w:t>
      </w:r>
    </w:p>
    <w:p w:rsidRDefault="00923E82" w:rsidP="00923E82" w:rsidR="00923E82" w:rsidRPr="006D703F">
      <w:pPr>
        <w:jc w:val="center"/>
      </w:pPr>
    </w:p>
    <w:p w:rsidRDefault="00923E82" w:rsidP="0095041A" w:rsidR="0095041A" w:rsidRPr="006D703F">
      <w:pPr>
        <w:ind w:firstLine="705"/>
        <w:jc w:val="both"/>
      </w:pPr>
      <w:r w:rsidRPr="006D703F">
        <w:t>Rješenjem ovog S</w:t>
      </w:r>
      <w:r w:rsidR="0095041A" w:rsidRPr="006D703F">
        <w:t xml:space="preserve">uda od </w:t>
      </w:r>
      <w:r w:rsidR="00C12943">
        <w:t xml:space="preserve">25. travnja </w:t>
      </w:r>
      <w:r w:rsidR="0095041A" w:rsidRPr="006D703F">
        <w:t xml:space="preserve">2016. imenovan je privremeni stečajni upravitelj koji je dana </w:t>
      </w:r>
      <w:r w:rsidR="00C12943">
        <w:t>23</w:t>
      </w:r>
      <w:r w:rsidRPr="006D703F">
        <w:t xml:space="preserve">. lipnja 2016. </w:t>
      </w:r>
      <w:r w:rsidR="0095041A" w:rsidRPr="006D703F">
        <w:t xml:space="preserve">dostavio izvješće, čime su se stekli uvjeti iz članka 4. Uredbe o kriterijima i načinu obračuna plaćanja nagrada stečajnim upraviteljima (Narodne novine </w:t>
      </w:r>
      <w:r w:rsidR="00030F9A" w:rsidRPr="006D703F">
        <w:t xml:space="preserve">broj </w:t>
      </w:r>
      <w:r w:rsidRPr="006D703F">
        <w:t>105</w:t>
      </w:r>
      <w:r w:rsidR="001A4EDD" w:rsidRPr="006D703F">
        <w:t>/15).</w:t>
      </w:r>
    </w:p>
    <w:p w:rsidRDefault="003B1246" w:rsidP="0095041A" w:rsidR="003B1246" w:rsidRPr="006D703F">
      <w:pPr>
        <w:ind w:firstLine="705"/>
        <w:jc w:val="both"/>
      </w:pPr>
      <w:r w:rsidRPr="006D703F">
        <w:t xml:space="preserve">Rješenjem </w:t>
      </w:r>
      <w:r w:rsidR="00C12943">
        <w:t xml:space="preserve">Suda od 22. rujna </w:t>
      </w:r>
      <w:r w:rsidRPr="006D703F">
        <w:t>2016. otvoren je stečajni postupak nad uvodno označenim dužnikom, te je za stečajn</w:t>
      </w:r>
      <w:r w:rsidR="00CE411D">
        <w:t>u</w:t>
      </w:r>
      <w:r w:rsidRPr="006D703F">
        <w:t xml:space="preserve"> upravitelj</w:t>
      </w:r>
      <w:r w:rsidR="00CE411D">
        <w:t>icu</w:t>
      </w:r>
      <w:r w:rsidRPr="006D703F">
        <w:t xml:space="preserve"> imenovana </w:t>
      </w:r>
      <w:r w:rsidR="00C12943">
        <w:t>Blanka Gambiraža, iz Osijeka, a koju je Sud na osobni zahtjev iste razriješio dužnosti rješen</w:t>
      </w:r>
      <w:r w:rsidR="007B1E87">
        <w:t>jem od 29. rujna 2016., Is</w:t>
      </w:r>
      <w:r w:rsidR="00C12943">
        <w:t xml:space="preserve">tim rješenjem imenovana </w:t>
      </w:r>
      <w:r w:rsidR="007B1E87">
        <w:t xml:space="preserve">je </w:t>
      </w:r>
      <w:r w:rsidR="00C12943">
        <w:t xml:space="preserve">nova stečajna upraviteljica i to Sandra Gregorić Jelinek iz Zagreba. </w:t>
      </w:r>
      <w:r w:rsidR="00B124FD">
        <w:t>Za napomenuti je</w:t>
      </w:r>
      <w:r w:rsidR="007B1E87">
        <w:t>,</w:t>
      </w:r>
      <w:r w:rsidR="00B124FD">
        <w:t xml:space="preserve"> da privremeni stečajni upravitelj Blaž Savić nije imenovan stečajni</w:t>
      </w:r>
      <w:r w:rsidR="007B1E87">
        <w:t>m</w:t>
      </w:r>
      <w:r w:rsidR="00B124FD">
        <w:t xml:space="preserve"> upravitelj</w:t>
      </w:r>
      <w:r w:rsidR="007B1E87">
        <w:t>em</w:t>
      </w:r>
      <w:r w:rsidR="00B124FD">
        <w:t xml:space="preserve"> predmetno</w:t>
      </w:r>
      <w:r w:rsidR="007B1E87">
        <w:t>g</w:t>
      </w:r>
      <w:r w:rsidR="00B124FD">
        <w:t xml:space="preserve"> stečajnog dužnika iz razloga jer je isti tražio izuzeće od imenovanja, a zbog preopterećenosti brojim stečajnim postupcima.</w:t>
      </w:r>
    </w:p>
    <w:p w:rsidRDefault="003B1246" w:rsidP="0095041A" w:rsidR="003B1246" w:rsidRPr="006D703F">
      <w:pPr>
        <w:ind w:firstLine="705"/>
        <w:jc w:val="both"/>
      </w:pPr>
      <w:r w:rsidRPr="006D703F">
        <w:t xml:space="preserve">Obzirom na opseg i složenost poslova privremenog stečajnog upravitelja odlučeno je kao u točki I. izreke rješenja, dok je isplata nagrade određena na teret sredstava stečajnog dužnika budući je nad istim otvoren stečajni postupak.  </w:t>
      </w:r>
    </w:p>
    <w:p w:rsidRDefault="0095041A" w:rsidP="003B1246" w:rsidR="0095041A" w:rsidRPr="006D703F"/>
    <w:p w:rsidRDefault="00CF154B" w:rsidP="00030F9A" w:rsidR="00604FE0" w:rsidRPr="006D703F">
      <w:pPr>
        <w:jc w:val="center"/>
      </w:pPr>
      <w:r w:rsidRPr="006D703F">
        <w:t>U Zadru</w:t>
      </w:r>
      <w:r w:rsidR="003B1246" w:rsidRPr="006D703F">
        <w:t xml:space="preserve"> </w:t>
      </w:r>
      <w:r w:rsidR="00C12943">
        <w:t>1</w:t>
      </w:r>
      <w:r w:rsidR="003B1246" w:rsidRPr="006D703F">
        <w:t xml:space="preserve">4. </w:t>
      </w:r>
      <w:r w:rsidR="00C12943">
        <w:t xml:space="preserve">listopada </w:t>
      </w:r>
      <w:r w:rsidR="0095041A" w:rsidRPr="006D703F">
        <w:t>2016</w:t>
      </w:r>
      <w:r w:rsidRPr="006D703F">
        <w:t xml:space="preserve">. </w:t>
      </w:r>
    </w:p>
    <w:p w:rsidRDefault="00030F9A" w:rsidP="0060354C" w:rsidR="00030F9A" w:rsidRPr="006D703F"/>
    <w:p w:rsidRDefault="00E105A4" w:rsidP="007B1E87" w:rsidR="0060354C" w:rsidRPr="006D703F">
      <w:pPr>
        <w:jc w:val="right"/>
      </w:pPr>
      <w:r w:rsidRPr="006D703F">
        <w:tab/>
      </w:r>
      <w:r w:rsidRPr="006D703F">
        <w:tab/>
      </w:r>
      <w:r w:rsidRPr="006D703F">
        <w:tab/>
      </w:r>
      <w:r w:rsidRPr="006D703F">
        <w:tab/>
        <w:t xml:space="preserve">                             </w:t>
      </w:r>
      <w:r w:rsidR="0060354C" w:rsidRPr="006D703F">
        <w:t>Su</w:t>
      </w:r>
      <w:r w:rsidR="003B1246" w:rsidRPr="006D703F">
        <w:t>tkinja</w:t>
      </w:r>
    </w:p>
    <w:p w:rsidRDefault="0060354C" w:rsidP="007B1E87" w:rsidR="0060354C" w:rsidRPr="006D703F">
      <w:pPr>
        <w:jc w:val="right"/>
      </w:pPr>
      <w:r w:rsidRPr="006D703F">
        <w:tab/>
      </w:r>
      <w:r w:rsidRPr="006D703F">
        <w:tab/>
      </w:r>
      <w:r w:rsidRPr="006D703F">
        <w:tab/>
      </w:r>
      <w:r w:rsidRPr="006D703F">
        <w:tab/>
      </w:r>
      <w:r w:rsidRPr="006D703F">
        <w:tab/>
      </w:r>
      <w:r w:rsidRPr="006D703F">
        <w:tab/>
      </w:r>
      <w:r w:rsidR="003B1246" w:rsidRPr="006D703F">
        <w:t xml:space="preserve">                Ana  Markač</w:t>
      </w:r>
    </w:p>
    <w:p w:rsidRDefault="00E105A4" w:rsidP="00CF154B" w:rsidR="00E105A4" w:rsidRPr="006D703F"/>
    <w:p w:rsidRDefault="00CF154B" w:rsidP="00CF154B" w:rsidR="00CF154B" w:rsidRPr="006D703F">
      <w:r w:rsidRPr="006D703F">
        <w:t xml:space="preserve">UPUTA O PRAVNOM LIJEKU:  </w:t>
      </w:r>
    </w:p>
    <w:p w:rsidRDefault="00030F9A" w:rsidP="00030F9A" w:rsidR="00030F9A" w:rsidRPr="006D703F">
      <w:pPr>
        <w:tabs>
          <w:tab w:pos="0" w:val="left"/>
        </w:tabs>
        <w:jc w:val="both"/>
      </w:pPr>
      <w:r w:rsidRPr="006D703F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030F9A" w:rsidP="001A0AB6" w:rsidR="00030F9A" w:rsidRPr="006D703F"/>
    <w:p w:rsidRDefault="00E105A4" w:rsidP="001A0AB6" w:rsidR="00E105A4" w:rsidRPr="006D703F"/>
    <w:p w:rsidRDefault="007B1E87" w:rsidP="001A0AB6" w:rsidR="007B1E87"/>
    <w:p w:rsidRDefault="001A0AB6" w:rsidP="001A0AB6" w:rsidR="001A0AB6" w:rsidRPr="006D703F">
      <w:r w:rsidRPr="006D703F">
        <w:lastRenderedPageBreak/>
        <w:t>Dostaviti:</w:t>
      </w:r>
    </w:p>
    <w:p w:rsidRDefault="003B1246" w:rsidP="001A0AB6" w:rsidR="001A0AB6">
      <w:pPr>
        <w:numPr>
          <w:ilvl w:val="0"/>
          <w:numId w:val="5"/>
        </w:numPr>
      </w:pPr>
      <w:r w:rsidRPr="006D703F">
        <w:t>stečajno</w:t>
      </w:r>
      <w:r w:rsidR="00C12943">
        <w:t>m</w:t>
      </w:r>
      <w:r w:rsidRPr="006D703F">
        <w:t xml:space="preserve"> </w:t>
      </w:r>
      <w:r w:rsidR="00C12943" w:rsidRPr="006D703F">
        <w:t>upravitelju</w:t>
      </w:r>
      <w:r w:rsidR="00C12943">
        <w:t xml:space="preserve"> Blažu Saviću</w:t>
      </w:r>
    </w:p>
    <w:p w:rsidRDefault="00C12943" w:rsidP="001A0AB6" w:rsidR="00C12943" w:rsidRPr="006D703F">
      <w:pPr>
        <w:numPr>
          <w:ilvl w:val="0"/>
          <w:numId w:val="5"/>
        </w:numPr>
      </w:pPr>
      <w:r>
        <w:t xml:space="preserve">Stečajno upraviteljici Sandri Gregorić Jelinek iz Zagreba, </w:t>
      </w:r>
      <w:proofErr w:type="spellStart"/>
      <w:r>
        <w:t>Klenovac</w:t>
      </w:r>
      <w:proofErr w:type="spellEnd"/>
      <w:r>
        <w:t xml:space="preserve"> 5</w:t>
      </w:r>
    </w:p>
    <w:p w:rsidRDefault="001A0AB6" w:rsidP="001A0AB6" w:rsidR="001A0AB6" w:rsidRPr="006D703F">
      <w:pPr>
        <w:numPr>
          <w:ilvl w:val="0"/>
          <w:numId w:val="5"/>
        </w:numPr>
      </w:pPr>
      <w:r w:rsidRPr="006D703F">
        <w:t xml:space="preserve">na </w:t>
      </w:r>
      <w:r w:rsidR="004F094E" w:rsidRPr="006D703F">
        <w:t>e-</w:t>
      </w:r>
      <w:r w:rsidRPr="006D703F">
        <w:t xml:space="preserve">oglasnu </w:t>
      </w:r>
      <w:r w:rsidR="00A50AB1" w:rsidRPr="006D703F">
        <w:t>ploču</w:t>
      </w:r>
    </w:p>
    <w:p w:rsidRDefault="001A0AB6" w:rsidP="00CF154B" w:rsidR="00FF0FB9" w:rsidRPr="006D703F">
      <w:pPr>
        <w:numPr>
          <w:ilvl w:val="0"/>
          <w:numId w:val="5"/>
        </w:numPr>
      </w:pPr>
      <w:r w:rsidRPr="006D703F">
        <w:t>u spis</w:t>
      </w:r>
    </w:p>
    <w:sectPr w:rsidSect="007B1E87" w:rsidR="00FF0FB9" w:rsidRPr="006D703F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AC9" w:rsidP="003F7AC9" w:rsidR="003F7AC9">
    <w:pPr>
      <w:pStyle w:val="Zaglavlje"/>
      <w:jc w:val="right"/>
    </w:pPr>
    <w:r>
      <w:t>P</w:t>
    </w:r>
    <w:r w:rsidR="006D703F">
      <w:t>oslovni broj: 2 St-354/16-31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B1246"/>
    <w:rsid w:val="003F663A"/>
    <w:rsid w:val="003F7AC9"/>
    <w:rsid w:val="0040013F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964AE"/>
    <w:rsid w:val="006D5987"/>
    <w:rsid w:val="006D703F"/>
    <w:rsid w:val="006E08C4"/>
    <w:rsid w:val="00753D2D"/>
    <w:rsid w:val="007962EB"/>
    <w:rsid w:val="007A0826"/>
    <w:rsid w:val="007B1E87"/>
    <w:rsid w:val="008748A0"/>
    <w:rsid w:val="008C0F9E"/>
    <w:rsid w:val="008E1367"/>
    <w:rsid w:val="00910042"/>
    <w:rsid w:val="00923E8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124FD"/>
    <w:rsid w:val="00B34B79"/>
    <w:rsid w:val="00BE6C59"/>
    <w:rsid w:val="00C12943"/>
    <w:rsid w:val="00C464CD"/>
    <w:rsid w:val="00CD7653"/>
    <w:rsid w:val="00CE411D"/>
    <w:rsid w:val="00CF0448"/>
    <w:rsid w:val="00CF154B"/>
    <w:rsid w:val="00D140E6"/>
    <w:rsid w:val="00D35C6E"/>
    <w:rsid w:val="00D727DE"/>
    <w:rsid w:val="00D858FE"/>
    <w:rsid w:val="00D948FE"/>
    <w:rsid w:val="00E105A4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7D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7D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7D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7D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7D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7D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56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38F99-0708-40AD-9978-55988A3D1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394</properties:Words>
  <properties:Characters>2038</properties:Characters>
  <properties:Lines>59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2016-10-14T09:44:00Z</dcterms:created>
  <dc:creator>Ardena Bajlo</dc:creator>
  <cp:lastModifiedBy>Merlina Klišmanić</cp:lastModifiedBy>
  <cp:lastPrinted>2016-10-14T09:59:00Z</cp:lastPrinted>
  <dcterms:modified xmlns:xsi="http://www.w3.org/2001/XMLSchema-instance" xsi:type="dcterms:W3CDTF">2016-10-17T05:48:00Z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