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142d" w14:paraId="dc1142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C592C">
        <w:t>507</w:t>
      </w:r>
      <w:r w:rsidR="00AF5E1E">
        <w:t>7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AF5E1E">
        <w:rPr>
          <w:rFonts w:eastAsia="Calibri"/>
          <w:lang w:eastAsia="en-US"/>
        </w:rPr>
        <w:t>RUBUS d.o.o., Zagreb, Svetošimunska 86, OIB: 90104795682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1657FD">
        <w:t>4.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F5E1E">
        <w:rPr>
          <w:rFonts w:eastAsia="Calibri"/>
          <w:lang w:eastAsia="en-US"/>
        </w:rPr>
        <w:t>RUBUS d.o.o., Zagreb, Svetošimunska 86, OIB: 90104795682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1657FD">
        <w:t>4.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1657FD">
        <w:t>14,</w:t>
      </w:r>
      <w:r w:rsidR="00EC592C">
        <w:t>2</w:t>
      </w:r>
      <w:r w:rsidR="00AF5E1E">
        <w:t>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F5E1E">
        <w:t>Tibor Toth, Zagreb, Hribarov prilaz 10, OIB: 65132060598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AF5E1E">
        <w:rPr>
          <w:rFonts w:eastAsia="Calibri"/>
          <w:lang w:eastAsia="en-US"/>
        </w:rPr>
        <w:t>RUBUS d.o.o., Zagreb, Svetošimunska 86, OIB: 90104795682</w:t>
      </w:r>
      <w:r w:rsidR="00C241E6">
        <w:rPr>
          <w:rFonts w:eastAsia="Calibri"/>
          <w:lang w:eastAsia="en-US"/>
        </w:rPr>
        <w:t xml:space="preserve">, sa danom </w:t>
      </w:r>
      <w:r w:rsidR="001657FD">
        <w:rPr>
          <w:rFonts w:eastAsia="Calibri"/>
          <w:lang w:eastAsia="en-US"/>
        </w:rPr>
        <w:t>4.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F5E1E">
        <w:rPr>
          <w:rFonts w:eastAsia="Calibri"/>
          <w:lang w:eastAsia="en-US"/>
        </w:rPr>
        <w:t>RUBUS d.o.o., Zagreb, Svetošimunska 86, OIB: 90104795682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F5E1E">
        <w:rPr>
          <w:rFonts w:eastAsia="Calibri"/>
          <w:lang w:eastAsia="en-US"/>
        </w:rPr>
        <w:t>RUBUS d.o.o., Zagreb, Svetošimunska 86, OIB: 90104795682</w:t>
      </w:r>
      <w:r w:rsidR="00631A90">
        <w:t xml:space="preserve">, dana </w:t>
      </w:r>
      <w:r w:rsidR="00EC592C">
        <w:t>23</w:t>
      </w:r>
      <w:r w:rsidR="001657FD">
        <w:t xml:space="preserve">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EC592C">
        <w:t>507</w:t>
      </w:r>
      <w:r w:rsidR="00AF5E1E">
        <w:t>7</w:t>
      </w:r>
      <w:r w:rsidR="00B0604A">
        <w:t>/16</w:t>
      </w:r>
      <w:r>
        <w:t xml:space="preserve"> od </w:t>
      </w:r>
      <w:r w:rsidR="000750F3">
        <w:t>1</w:t>
      </w:r>
      <w:r w:rsidR="001657FD">
        <w:t>1</w:t>
      </w:r>
      <w:r w:rsidR="000750F3">
        <w:t>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lastRenderedPageBreak/>
        <w:t xml:space="preserve">Iz podneska FINA-e od </w:t>
      </w:r>
      <w:r w:rsidR="001657FD">
        <w:t>24. listopada 2017</w:t>
      </w:r>
      <w:r>
        <w:t>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AF5E1E">
        <w:t>915</w:t>
      </w:r>
      <w:r>
        <w:t xml:space="preserve"> dana u ukupnom iznosu od </w:t>
      </w:r>
      <w:r w:rsidR="00AF5E1E">
        <w:t>34.100,99</w:t>
      </w:r>
      <w:r>
        <w:t xml:space="preserve"> kn (list </w:t>
      </w:r>
      <w:r w:rsidR="000750F3">
        <w:t>1</w:t>
      </w:r>
      <w:r w:rsidR="001657FD">
        <w:t>4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EC592C">
        <w:t>1</w:t>
      </w:r>
      <w:r w:rsidR="00AF5E1E">
        <w:t>8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</w:t>
      </w:r>
      <w:r w:rsidR="00EC592C">
        <w:t>8. prosinca</w:t>
      </w:r>
      <w:r w:rsidR="001657FD">
        <w:t xml:space="preserve"> 2017</w:t>
      </w:r>
      <w:r>
        <w:t>. proizlazi da</w:t>
      </w:r>
      <w:r w:rsidR="001657FD">
        <w:t xml:space="preserve"> </w:t>
      </w:r>
      <w:r>
        <w:t xml:space="preserve">dužnik </w:t>
      </w:r>
      <w:r w:rsidR="00EC592C">
        <w:t xml:space="preserve">nije </w:t>
      </w:r>
      <w:r>
        <w:t xml:space="preserve">evidentiran kao vlasnik vozila (list </w:t>
      </w:r>
      <w:r w:rsidR="00AF5E1E">
        <w:t>19</w:t>
      </w:r>
      <w:r>
        <w:t xml:space="preserve"> spisa).</w:t>
      </w:r>
    </w:p>
    <w:p w:rsidRDefault="00AF5E1E" w:rsidP="00F2607C" w:rsidR="00AF5E1E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AF5E1E">
        <w:rPr>
          <w:rFonts w:eastAsia="Calibri"/>
          <w:lang w:eastAsia="en-US"/>
        </w:rPr>
        <w:t>RUBUS d.o.o., Zagreb, Svetošimunska 86, OIB: 90104795682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C592C">
        <w:t>507</w:t>
      </w:r>
      <w:r w:rsidR="00AF5E1E">
        <w:t>7</w:t>
      </w:r>
      <w:r w:rsidR="00B0604A">
        <w:t>/16</w:t>
      </w:r>
      <w:r>
        <w:t xml:space="preserve"> od </w:t>
      </w:r>
      <w:r w:rsidR="00AF5E1E">
        <w:t>31</w:t>
      </w:r>
      <w:r w:rsidR="00EC592C">
        <w:t xml:space="preserve">. siječnja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F5E1E">
        <w:t>1. veljače</w:t>
      </w:r>
      <w:r w:rsidR="00801CCA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1657FD">
        <w:t>4.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37F" w:rsidR="00D6237F">
      <w:r>
        <w:separator/>
      </w:r>
    </w:p>
  </w:endnote>
  <w:endnote w:id="0" w:type="continuationSeparator">
    <w:p w:rsidRDefault="00D6237F" w:rsidR="00D62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37F" w:rsidR="00D6237F">
      <w:r>
        <w:separator/>
      </w:r>
    </w:p>
  </w:footnote>
  <w:footnote w:id="0" w:type="continuationSeparator">
    <w:p w:rsidRDefault="00D6237F" w:rsidR="00D62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8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F5E1E">
      <w:t>5077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657FD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2BFE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810"/>
    <w:rsid w:val="00610DE5"/>
    <w:rsid w:val="00631A90"/>
    <w:rsid w:val="006420C7"/>
    <w:rsid w:val="00662CB6"/>
    <w:rsid w:val="00664A86"/>
    <w:rsid w:val="006861EF"/>
    <w:rsid w:val="006B205C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5E1E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6237F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C592C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5077</izvorni_sadrzaj>
    <derivirana_varijabla naziv="DomainObject.Predmet.Broj_1">5077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St-5077/2016</izvorni_sadrzaj>
    <derivirana_varijabla naziv="DomainObject.Predmet.OznakaBroj_1">St-5077/2016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RUBUS d.o.o. zastupanog po punomoćniku Alan Halilović</izvorni_sadrzaj>
    <derivirana_varijabla naziv="DomainObject.Predmet.ProtustrankaFormated_1">  RUBUS d.o.o. zastupanog po punomoćniku Alan Halilović</derivirana_varijabla>
  </DomainObject.Predmet.ProtustrankaFormated>
  <DomainObject.Predmet.ProtustrankaFormatedOIB>
    <izvorni_sadrzaj>  RUBUS d.o.o., OIB 90104795682 zastupanog po punomoćniku Alan Halilović</izvorni_sadrzaj>
    <derivirana_varijabla naziv="DomainObject.Predmet.ProtustrankaFormatedOIB_1">  RUBUS d.o.o., OIB 90104795682 zastupanog po punomoćniku Alan Halilović</derivirana_varijabla>
  </DomainObject.Predmet.ProtustrankaFormatedOIB>
  <DomainObject.Predmet.ProtustrankaFormatedWithAdress>
    <izvorni_sadrzaj> RUBUS d.o.o., Svetošimunska 86, 10000 Zagreb zastupanog po punomoćniku Alan Halilović</izvorni_sadrzaj>
    <derivirana_varijabla naziv="DomainObject.Predmet.ProtustrankaFormatedWithAdress_1"> RUBUS d.o.o., Svetošimunska 86, 10000 Zagreb zastupanog po punomoćniku Alan Halilović</derivirana_varijabla>
  </DomainObject.Predmet.ProtustrankaFormatedWithAdress>
  <DomainObject.Predmet.ProtustrankaFormatedWithAdressOIB>
    <izvorni_sadrzaj> RUBUS d.o.o., OIB 90104795682, Svetošimunska 86, 10000 Zagreb zastupanog po punomoćniku Alan Halilović</izvorni_sadrzaj>
    <derivirana_varijabla naziv="DomainObject.Predmet.ProtustrankaFormatedWithAdressOIB_1"> RUBUS d.o.o., OIB 90104795682, Svetošimunska 86, 10000 Zagreb zastupanog po punomoćniku Alan Halilović</derivirana_varijabla>
  </DomainObject.Predmet.ProtustrankaFormatedWithAdressOIB>
  <DomainObject.Predmet.ProtustrankaWithAdress>
    <izvorni_sadrzaj>RUBUS d.o.o. Svetošimunska 86, 10000 Zagreb</izvorni_sadrzaj>
    <derivirana_varijabla naziv="DomainObject.Predmet.ProtustrankaWithAdress_1">RUBUS d.o.o. Svetošimunska 86, 10000 Zagreb</derivirana_varijabla>
  </DomainObject.Predmet.ProtustrankaWithAdress>
  <DomainObject.Predmet.ProtustrankaWithAdressOIB>
    <izvorni_sadrzaj>RUBUS d.o.o., OIB 90104795682, Svetošimunska 86, 10000 Zagreb</izvorni_sadrzaj>
    <derivirana_varijabla naziv="DomainObject.Predmet.ProtustrankaWithAdressOIB_1">RUBUS d.o.o., OIB 90104795682, Svetošimunska 86, 10000 Zagreb</derivirana_varijabla>
  </DomainObject.Predmet.ProtustrankaWithAdressOIB>
  <DomainObject.Predmet.ProtustrankaNazivFormated>
    <izvorni_sadrzaj>RUBUS d.o.o.</izvorni_sadrzaj>
    <derivirana_varijabla naziv="DomainObject.Predmet.ProtustrankaNazivFormated_1">RUBUS d.o.o.</derivirana_varijabla>
  </DomainObject.Predmet.ProtustrankaNazivFormated>
  <DomainObject.Predmet.ProtustrankaNazivFormatedOIB>
    <izvorni_sadrzaj>RUBUS d.o.o., OIB 90104795682</izvorni_sadrzaj>
    <derivirana_varijabla naziv="DomainObject.Predmet.ProtustrankaNazivFormatedOIB_1">RUBUS d.o.o., OIB 90104795682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RUBUS d.o.o. zastupanog po punomoćniku Alan Halilović</item>
    </izvorni_sadrzaj>
    <derivirana_varijabla naziv="DomainObject.Predmet.ProtuStrankaListFormated_1">
      <item>RUBUS d.o.o. zastupanog po punomoćniku Alan Halilović</item>
    </derivirana_varijabla>
  </DomainObject.Predmet.ProtuStrankaListFormated>
  <DomainObject.Predmet.ProtuStrankaListFormatedOIB>
    <izvorni_sadrzaj>
      <item>RUBUS d.o.o., OIB 90104795682 zastupanog po punomoćniku Alan Halilović</item>
    </izvorni_sadrzaj>
    <derivirana_varijabla naziv="DomainObject.Predmet.ProtuStrankaListFormatedOIB_1">
      <item>RUBUS d.o.o., OIB 90104795682 zastupanog po punomoćniku Alan Halilović</item>
    </derivirana_varijabla>
  </DomainObject.Predmet.ProtuStrankaListFormatedOIB>
  <DomainObject.Predmet.ProtuStrankaListFormatedWithAdress>
    <izvorni_sadrzaj>
      <item>RUBUS d.o.o., Svetošimunska 86, 10000 Zagreb zastupanog po punomoćniku Alan Halilović</item>
    </izvorni_sadrzaj>
    <derivirana_varijabla naziv="DomainObject.Predmet.ProtuStrankaListFormatedWithAdress_1">
      <item>RUBUS d.o.o., Svetošimunska 86, 10000 Zagreb zastupanog po punomoćniku Alan Halilović</item>
    </derivirana_varijabla>
  </DomainObject.Predmet.ProtuStrankaListFormatedWithAdress>
  <DomainObject.Predmet.ProtuStrankaListFormatedWithAdressOIB>
    <izvorni_sadrzaj>
      <item>RUBUS d.o.o., OIB 90104795682, Svetošimunska 86, 10000 Zagreb zastupanog po punomoćniku Alan Halilović</item>
    </izvorni_sadrzaj>
    <derivirana_varijabla naziv="DomainObject.Predmet.ProtuStrankaListFormatedWithAdressOIB_1">
      <item>RUBUS d.o.o., OIB 90104795682, Svetošimunska 86, 10000 Zagreb zastupanog po punomoćniku Alan Halilović</item>
    </derivirana_varijabla>
  </DomainObject.Predmet.ProtuStrankaListFormatedWithAdressOIB>
  <DomainObject.Predmet.ProtuStrankaListNazivFormated>
    <izvorni_sadrzaj>
      <item>RUBUS d.o.o.</item>
    </izvorni_sadrzaj>
    <derivirana_varijabla naziv="DomainObject.Predmet.ProtuStrankaListNazivFormated_1">
      <item>RUBUS d.o.o.</item>
    </derivirana_varijabla>
  </DomainObject.Predmet.ProtuStrankaListNazivFormated>
  <DomainObject.Predmet.ProtuStrankaListNazivFormatedOIB>
    <izvorni_sadrzaj>
      <item>RUBUS d.o.o., OIB 90104795682</item>
    </izvorni_sadrzaj>
    <derivirana_varijabla naziv="DomainObject.Predmet.ProtuStrankaListNazivFormatedOIB_1">
      <item>RUBUS d.o.o., OIB 90104795682</item>
    </derivirana_varijabla>
  </DomainObject.Predmet.ProtuStrankaListNazivFormatedOIB>
  <DomainObject.Predmet.OstaliListFormated>
    <izvorni_sadrzaj>
      <item>Alan Halilović punomoćnik sudionika u postupku RUBUS d.o.o.</item>
    </izvorni_sadrzaj>
    <derivirana_varijabla naziv="DomainObject.Predmet.OstaliListFormated_1">
      <item>Alan Halilović punomoćnik sudionika u postupku RUBUS d.o.o.</item>
    </derivirana_varijabla>
  </DomainObject.Predmet.OstaliListFormated>
  <DomainObject.Predmet.OstaliListFormatedOIB>
    <izvorni_sadrzaj>
      <item>Alan Halilović, OIB 06161395891 punomoćnik sudionika u postupku RUBUS d.o.o.</item>
    </izvorni_sadrzaj>
    <derivirana_varijabla naziv="DomainObject.Predmet.OstaliListFormatedOIB_1">
      <item>Alan Halilović, OIB 06161395891 punomoćnik sudionika u postupku RUBUS d.o.o.</item>
    </derivirana_varijabla>
  </DomainObject.Predmet.OstaliListFormatedOIB>
  <DomainObject.Predmet.OstaliListFormatedWithAdress>
    <izvorni_sadrzaj>
      <item>Alan Halilović, Kruge 52, 10000 Zagreb punomoćnik sudionika u postupku RUBUS d.o.o.</item>
    </izvorni_sadrzaj>
    <derivirana_varijabla naziv="DomainObject.Predmet.OstaliListFormatedWithAdress_1">
      <item>Alan Halilović, Kruge 52, 10000 Zagreb punomoćnik sudionika u postupku RUBUS d.o.o.</item>
    </derivirana_varijabla>
  </DomainObject.Predmet.OstaliListFormatedWithAdress>
  <DomainObject.Predmet.OstaliListFormatedWithAdressOIB>
    <izvorni_sadrzaj>
      <item>Alan Halilović, OIB 06161395891, Kruge 52, 10000 Zagreb punomoćnik sudionika u postupku RUBUS d.o.o.</item>
    </izvorni_sadrzaj>
    <derivirana_varijabla naziv="DomainObject.Predmet.OstaliListFormatedWithAdressOIB_1">
      <item>Alan Halilović, OIB 06161395891, Kruge 52, 10000 Zagreb punomoćnik sudionika u postupku RUBUS d.o.o.</item>
    </derivirana_varijabla>
  </DomainObject.Predmet.OstaliListFormatedWithAdressOIB>
  <DomainObject.Predmet.OstaliListNazivFormated>
    <izvorni_sadrzaj>
      <item>Alan Halilović</item>
    </izvorni_sadrzaj>
    <derivirana_varijabla naziv="DomainObject.Predmet.OstaliListNazivFormated_1">
      <item>Alan Halilović</item>
    </derivirana_varijabla>
  </DomainObject.Predmet.OstaliListNazivFormated>
  <DomainObject.Predmet.OstaliListNazivFormatedOIB>
    <izvorni_sadrzaj>
      <item>Alan Halilović, OIB 06161395891</item>
    </izvorni_sadrzaj>
    <derivirana_varijabla naziv="DomainObject.Predmet.OstaliListNazivFormatedOIB_1">
      <item>Alan Halilović, OIB 06161395891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RUBUS d.o.o.</izvorni_sadrzaj>
    <derivirana_varijabla naziv="DomainObject.Predmet.ProtustrankaIDrugi_1">RUBUS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RUBUS d.o.o., OIB 90104795682, Svetošimunska 86, 10000 Zagreb</izvorni_sadrzaj>
    <derivirana_varijabla naziv="DomainObject.Predmet.ProtustrankaIDrugiAdressOIB_1">RUBUS d.o.o., OIB 90104795682, Svetošimunska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RUBUS d.o.o.</item>
      <item>Alan Halilović</item>
    </izvorni_sadrzaj>
    <derivirana_varijabla naziv="DomainObject.Predmet.SudioniciListNaziv_1">
      <item>FINA Regionalni centar Zagreb</item>
      <item>RUBUS d.o.o.</item>
      <item>Alan Halilović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RUBUS d.o.o., OIB 90104795682, Svetošimunska 86,10000 Zagreb</item>
      <item>Alan Halilović, OIB 06161395891, Kruge 52,10000 Zagreb</item>
    </izvorni_sadrzaj>
    <derivirana_varijabla naziv="DomainObject.Predmet.SudioniciListAdressOIB_1">
      <item>FINA Regionalni centar Zagreb, OIB 85821130368, Trg svibanjskih žrtava 1995. br. 1,10000 Zagreb</item>
      <item>RUBUS d.o.o., OIB 90104795682, Svetošimunska 86,10000 Zagreb</item>
      <item>Alan Halilović, OIB 06161395891, Kruge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90104795682</item>
      <item>, OIB 06161395891</item>
    </izvorni_sadrzaj>
    <derivirana_varijabla naziv="DomainObject.Predmet.SudioniciListNazivOIB_1">
      <item>, OIB 85821130368</item>
      <item>, OIB 90104795682</item>
      <item>, OIB 06161395891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576</properties:Words>
  <properties:Characters>3030</properties:Characters>
  <properties:Lines>98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2018-05-04T12:14:00Z</dcterms:created>
  <dc:creator>Korisnik</dc:creator>
  <cp:lastModifiedBy>Draženka Prpić</cp:lastModifiedBy>
  <cp:lastPrinted>2018-05-04T12:16:00Z</cp:lastPrinted>
  <dcterms:modified xmlns:xsi="http://www.w3.org/2001/XMLSchema-instance" xsi:type="dcterms:W3CDTF">2018-05-04T12:16:00Z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-RUBUS- St-5077-16.docx)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