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81ae" w14:paraId="39781a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370BF8" w:rsidRPr="00370BF8">
        <w:t xml:space="preserve">AUDICIJA j.d.o.o., Zagreb, Mije </w:t>
      </w:r>
      <w:proofErr w:type="spellStart"/>
      <w:r w:rsidR="00370BF8" w:rsidRPr="00370BF8">
        <w:t>Silobod</w:t>
      </w:r>
      <w:proofErr w:type="spellEnd"/>
      <w:r w:rsidR="00370BF8" w:rsidRPr="00370BF8">
        <w:t xml:space="preserve"> </w:t>
      </w:r>
      <w:proofErr w:type="spellStart"/>
      <w:r w:rsidR="00370BF8" w:rsidRPr="00370BF8">
        <w:t>Bolšića</w:t>
      </w:r>
      <w:proofErr w:type="spellEnd"/>
      <w:r w:rsidR="00370BF8" w:rsidRPr="00370BF8">
        <w:t xml:space="preserve"> 13, MBS: 080978239, OIB: 65792802086</w:t>
      </w:r>
      <w:r w:rsidR="004E534C">
        <w:t>,</w:t>
      </w:r>
      <w:r w:rsidR="004D5A50">
        <w:t xml:space="preserve"> </w:t>
      </w:r>
      <w:r w:rsidR="009A7A81">
        <w:t xml:space="preserve">dana </w:t>
      </w:r>
      <w:r w:rsidR="00370BF8">
        <w:t>21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370BF8" w:rsidRPr="00370BF8">
        <w:t xml:space="preserve">AUDICIJA j.d.o.o., Zagreb, Mije </w:t>
      </w:r>
      <w:proofErr w:type="spellStart"/>
      <w:r w:rsidR="00370BF8" w:rsidRPr="00370BF8">
        <w:t>Silobod</w:t>
      </w:r>
      <w:proofErr w:type="spellEnd"/>
      <w:r w:rsidR="00370BF8" w:rsidRPr="00370BF8">
        <w:t xml:space="preserve"> </w:t>
      </w:r>
      <w:proofErr w:type="spellStart"/>
      <w:r w:rsidR="00370BF8" w:rsidRPr="00370BF8">
        <w:t>Bolšića</w:t>
      </w:r>
      <w:proofErr w:type="spellEnd"/>
      <w:r w:rsidR="00370BF8" w:rsidRPr="00370BF8">
        <w:t xml:space="preserve"> 13, MBS: 080978239, OIB: 65792802086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370BF8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370BF8" w:rsidRPr="00370BF8">
        <w:t>Damir Cincar, Svete Ane 15b,  Osijek,  OIB: 60464850994</w:t>
      </w:r>
      <w:r w:rsidR="004E534C">
        <w:t xml:space="preserve">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70BF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370BF8" w:rsidRPr="00370BF8">
        <w:t xml:space="preserve">AUDICIJA j.d.o.o., Zagreb, Mije </w:t>
      </w:r>
      <w:proofErr w:type="spellStart"/>
      <w:r w:rsidR="00370BF8" w:rsidRPr="00370BF8">
        <w:t>Silobod</w:t>
      </w:r>
      <w:proofErr w:type="spellEnd"/>
      <w:r w:rsidR="00370BF8" w:rsidRPr="00370BF8">
        <w:t xml:space="preserve"> </w:t>
      </w:r>
      <w:proofErr w:type="spellStart"/>
      <w:r w:rsidR="00370BF8" w:rsidRPr="00370BF8">
        <w:t>Bolšića</w:t>
      </w:r>
      <w:proofErr w:type="spellEnd"/>
      <w:r w:rsidR="00370BF8" w:rsidRPr="00370BF8">
        <w:t xml:space="preserve"> 13, MBS: 080978239, OIB: 65792802086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4E534C">
        <w:t>09</w:t>
      </w:r>
      <w:r w:rsidR="009A7A81">
        <w:t xml:space="preserve">. </w:t>
      </w:r>
      <w:r w:rsidR="00370BF8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370BF8" w:rsidRPr="00370BF8">
        <w:t xml:space="preserve">AUDICIJA j.d.o.o., Zagreb, Mije </w:t>
      </w:r>
      <w:proofErr w:type="spellStart"/>
      <w:r w:rsidR="00370BF8" w:rsidRPr="00370BF8">
        <w:t>Silobod</w:t>
      </w:r>
      <w:proofErr w:type="spellEnd"/>
      <w:r w:rsidR="00370BF8" w:rsidRPr="00370BF8">
        <w:t xml:space="preserve"> </w:t>
      </w:r>
      <w:proofErr w:type="spellStart"/>
      <w:r w:rsidR="00370BF8" w:rsidRPr="00370BF8">
        <w:t>Bolšića</w:t>
      </w:r>
      <w:proofErr w:type="spellEnd"/>
      <w:r w:rsidR="00370BF8" w:rsidRPr="00370BF8">
        <w:t xml:space="preserve"> 13, MBS: 080978239, OIB: 65792802086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370BF8">
        <w:t>21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370BF8">
        <w:t>2388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70BF8">
        <w:t>21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70BF8">
        <w:t>26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EA7" w:rsidP="007F1082" w:rsidR="00795EA7">
      <w:r>
        <w:separator/>
      </w:r>
    </w:p>
  </w:endnote>
  <w:endnote w:id="0" w:type="continuationSeparator">
    <w:p w:rsidRDefault="00795EA7" w:rsidP="007F1082" w:rsidR="00795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EA7" w:rsidP="007F1082" w:rsidR="00795EA7">
      <w:r>
        <w:separator/>
      </w:r>
    </w:p>
  </w:footnote>
  <w:footnote w:id="0" w:type="continuationSeparator">
    <w:p w:rsidRDefault="00795EA7" w:rsidP="007F1082" w:rsidR="00795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370BF8">
      <w:t>2388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01710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70BF8"/>
    <w:rsid w:val="003942B2"/>
    <w:rsid w:val="003B38B7"/>
    <w:rsid w:val="003C4396"/>
    <w:rsid w:val="003F6A60"/>
    <w:rsid w:val="0040522B"/>
    <w:rsid w:val="004062DA"/>
    <w:rsid w:val="00423822"/>
    <w:rsid w:val="00437C48"/>
    <w:rsid w:val="004437B1"/>
    <w:rsid w:val="00454E83"/>
    <w:rsid w:val="004C6929"/>
    <w:rsid w:val="004D59A8"/>
    <w:rsid w:val="004D5A50"/>
    <w:rsid w:val="004E534C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95EA7"/>
    <w:rsid w:val="007A2761"/>
    <w:rsid w:val="007F1082"/>
    <w:rsid w:val="007F4ABA"/>
    <w:rsid w:val="008319E5"/>
    <w:rsid w:val="00837A31"/>
    <w:rsid w:val="008407BC"/>
    <w:rsid w:val="00845BAB"/>
    <w:rsid w:val="00855FDA"/>
    <w:rsid w:val="008D7500"/>
    <w:rsid w:val="00917B69"/>
    <w:rsid w:val="00941B57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BA41C9"/>
    <w:rsid w:val="00C1697B"/>
    <w:rsid w:val="00C16FE7"/>
    <w:rsid w:val="00C330B0"/>
    <w:rsid w:val="00C42B1C"/>
    <w:rsid w:val="00C7392E"/>
    <w:rsid w:val="00C827B2"/>
    <w:rsid w:val="00D1443A"/>
    <w:rsid w:val="00D21A2C"/>
    <w:rsid w:val="00D41F24"/>
    <w:rsid w:val="00D50D32"/>
    <w:rsid w:val="00D87F08"/>
    <w:rsid w:val="00DA078D"/>
    <w:rsid w:val="00DA464A"/>
    <w:rsid w:val="00DB5F30"/>
    <w:rsid w:val="00DC751F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71258"/>
    <w:rsid w:val="00F72539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7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017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17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7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7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7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017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17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7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7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St-2388/2016</izvorni_sadrzaj>
    <derivirana_varijabla naziv="DomainObject.Predmet.OznakaBroj_1">St-2388/2016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AUDICIJA jednostavno društvo s ograničenom odgovornošću za trgovinu i usluge</izvorni_sadrzaj>
    <derivirana_varijabla naziv="DomainObject.Predmet.ProtustrankaFormated_1">  AUDICIJA jednostavno društvo s ograničenom odgovornošću za trgovinu i usluge</derivirana_varijabla>
  </DomainObject.Predmet.ProtustrankaFormated>
  <DomainObject.Predmet.ProtustrankaFormatedOIB>
    <izvorni_sadrzaj>  AUDICIJA jednostavno društvo s ograničenom odgovornošću za trgovinu i usluge, OIB 65792802086</izvorni_sadrzaj>
    <derivirana_varijabla naziv="DomainObject.Predmet.ProtustrankaFormatedOIB_1">  AUDICIJA jednostavno društvo s ograničenom odgovornošću za trgovinu i usluge, OIB 65792802086</derivirana_varijabla>
  </DomainObject.Predmet.ProtustrankaFormatedOIB>
  <DomainObject.Predmet.ProtustrankaFormatedWithAdress>
    <izvorni_sadrzaj> AUDICIJA jednostavno društvo s ograničenom odgovornošću za trgovinu i usluge, Mije Silobod Bolšića 13, 10000 Zagreb</izvorni_sadrzaj>
    <derivirana_varijabla naziv="DomainObject.Predmet.ProtustrankaFormatedWithAdress_1"> AUDICIJA jednostavno društvo s ograničenom odgovornošću za trgovinu i usluge, Mije Silobod Bolšića 13, 10000 Zagreb</derivirana_varijabla>
  </DomainObject.Predmet.ProtustrankaFormatedWithAdress>
  <DomainObject.Predmet.ProtustrankaFormatedWithAdressOIB>
    <izvorni_sadrzaj> AUDICIJA jednostavno društvo s ograničenom odgovornošću za trgovinu i usluge, OIB 65792802086, Mije Silobod Bolšića 13, 10000 Zagreb</izvorni_sadrzaj>
    <derivirana_varijabla naziv="DomainObject.Predmet.ProtustrankaFormatedWithAdressOIB_1"> AUDICIJA jednostavno društvo s ograničenom odgovornošću za trgovinu i usluge, OIB 65792802086, Mije Silobod Bolšića 13, 10000 Zagreb</derivirana_varijabla>
  </DomainObject.Predmet.ProtustrankaFormatedWithAdressOIB>
  <DomainObject.Predmet.ProtustrankaWithAdress>
    <izvorni_sadrzaj>AUDICIJA jednostavno društvo s ograničenom odgovornošću za trgovinu i usluge Mije Silobod Bolšića 13, 10000 Zagreb</izvorni_sadrzaj>
    <derivirana_varijabla naziv="DomainObject.Predmet.ProtustrankaWithAdress_1">AUDICIJA jednostavno društvo s ograničenom odgovornošću za trgovinu i usluge Mije Silobod Bolšića 13, 10000 Zagreb</derivirana_varijabla>
  </DomainObject.Predmet.ProtustrankaWithAdress>
  <DomainObject.Predmet.ProtustrankaWithAdressOIB>
    <izvorni_sadrzaj>AUDICIJA jednostavno društvo s ograničenom odgovornošću za trgovinu i usluge, OIB 65792802086, Mije Silobod Bolšića 13, 10000 Zagreb</izvorni_sadrzaj>
    <derivirana_varijabla naziv="DomainObject.Predmet.ProtustrankaWithAdressOIB_1">AUDICIJA jednostavno društvo s ograničenom odgovornošću za trgovinu i usluge, OIB 65792802086, Mije Silobod Bolšića 13, 10000 Zagreb</derivirana_varijabla>
  </DomainObject.Predmet.ProtustrankaWithAdressOIB>
  <DomainObject.Predmet.ProtustrankaNazivFormated>
    <izvorni_sadrzaj>AUDICIJA jednostavno društvo s ograničenom odgovornošću za trgovinu i usluge</izvorni_sadrzaj>
    <derivirana_varijabla naziv="DomainObject.Predmet.ProtustrankaNazivFormated_1">AUDICIJA jednostavno društvo s ograničenom odgovornošću za trgovinu i usluge</derivirana_varijabla>
  </DomainObject.Predmet.ProtustrankaNazivFormated>
  <DomainObject.Predmet.ProtustrankaNazivFormatedOIB>
    <izvorni_sadrzaj>AUDICIJA jednostavno društvo s ograničenom odgovornošću za trgovinu i usluge, OIB 65792802086</izvorni_sadrzaj>
    <derivirana_varijabla naziv="DomainObject.Predmet.ProtustrankaNazivFormatedOIB_1">AUDICIJA jednostavno društvo s ograničenom odgovornošću za trgovinu i usluge, OIB 65792802086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AUDICIJA jednostavno društvo s ograničenom odgovornošću za trgovinu i usluge</item>
    </izvorni_sadrzaj>
    <derivirana_varijabla naziv="DomainObject.Predmet.ProtuStrankaListFormated_1">
      <item>AUDICIJA jednostavno društvo s ograničenom odgovornošću za trgovinu i usluge</item>
    </derivirana_varijabla>
  </DomainObject.Predmet.ProtuStrankaListFormated>
  <DomainObject.Predmet.ProtuStrankaListFormatedOIB>
    <izvorni_sadrzaj>
      <item>AUDICIJA jednostavno društvo s ograničenom odgovornošću za trgovinu i usluge, OIB 65792802086</item>
    </izvorni_sadrzaj>
    <derivirana_varijabla naziv="DomainObject.Predmet.ProtuStrankaListFormatedOIB_1">
      <item>AUDICIJA jednostavno društvo s ograničenom odgovornošću za trgovinu i usluge, OIB 65792802086</item>
    </derivirana_varijabla>
  </DomainObject.Predmet.ProtuStrankaListFormatedOIB>
  <DomainObject.Predmet.ProtuStrankaListFormatedWithAdress>
    <izvorni_sadrzaj>
      <item>AUDICIJA jednostavno društvo s ograničenom odgovornošću za trgovinu i usluge, Mije Silobod Bolšića 13, 10000 Zagreb</item>
    </izvorni_sadrzaj>
    <derivirana_varijabla naziv="DomainObject.Predmet.ProtuStrankaListFormatedWithAdress_1">
      <item>AUDICIJA jednostavno društvo s ograničenom odgovornošću za trgovinu i usluge, Mije Silobod Bolšića 13, 10000 Zagreb</item>
    </derivirana_varijabla>
  </DomainObject.Predmet.ProtuStrankaListFormatedWithAdress>
  <DomainObject.Predmet.ProtuStrankaListFormatedWithAdressOIB>
    <izvorni_sadrzaj>
      <item>AUDICIJA jednostavno društvo s ograničenom odgovornošću za trgovinu i usluge, OIB 65792802086, Mije Silobod Bolšića 13, 10000 Zagreb</item>
    </izvorni_sadrzaj>
    <derivirana_varijabla naziv="DomainObject.Predmet.ProtuStrankaListFormatedWithAdressOIB_1">
      <item>AUDICIJA jednostavno društvo s ograničenom odgovornošću za trgovinu i usluge, OIB 65792802086, Mije Silobod Bolšića 13, 10000 Zagreb</item>
    </derivirana_varijabla>
  </DomainObject.Predmet.ProtuStrankaListFormatedWithAdressOIB>
  <DomainObject.Predmet.ProtuStrankaListNazivFormated>
    <izvorni_sadrzaj>
      <item>AUDICIJA jednostavno društvo s ograničenom odgovornošću za trgovinu i usluge</item>
    </izvorni_sadrzaj>
    <derivirana_varijabla naziv="DomainObject.Predmet.ProtuStrankaListNazivFormated_1">
      <item>AUDICIJA jednostavno društvo s ograničenom odgovornošću za trgovinu i usluge</item>
    </derivirana_varijabla>
  </DomainObject.Predmet.ProtuStrankaListNazivFormated>
  <DomainObject.Predmet.ProtuStrankaListNazivFormatedOIB>
    <izvorni_sadrzaj>
      <item>AUDICIJA jednostavno društvo s ograničenom odgovornošću za trgovinu i usluge, OIB 65792802086</item>
    </izvorni_sadrzaj>
    <derivirana_varijabla naziv="DomainObject.Predmet.ProtuStrankaListNazivFormatedOIB_1">
      <item>AUDICIJA jednostavno društvo s ograničenom odgovornošću za trgovinu i usluge, OIB 65792802086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AUDICIJA jednostavno društvo s ograničenom odgovornošću za trgovinu i usluge</izvorni_sadrzaj>
    <derivirana_varijabla naziv="DomainObject.Predmet.ProtustrankaIDrugi_1">AUDICIJA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AUDICIJA jednostavno društvo s ograničenom odgovornošću za trgovinu i usluge, OIB 65792802086, Mije Silobod Bolšića 13, 10000 Zagreb</izvorni_sadrzaj>
    <derivirana_varijabla naziv="DomainObject.Predmet.ProtustrankaIDrugiAdressOIB_1">AUDICIJA jednostavno društvo s ograničenom odgovornošću za trgovinu i usluge, OIB 65792802086, Mije Silobod Bolšića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AUDICIJA jednostavno društvo s ograničenom odgovornošću za trgovinu i usluge</item>
      <item>FINA Regionalni centar Zagreb</item>
    </izvorni_sadrzaj>
    <derivirana_varijabla naziv="DomainObject.Predmet.SudioniciListNaziv_1">
      <item>AUDICIJA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AUDICIJA jednostavno društvo s ograničenom odgovornošću za trgovinu i usluge, OIB 65792802086, Mije Silobod Bolšića 13,10000 Zagreb</item>
      <item>FINA Regionalni centar Zagreb, OIB 85821130368, Trg svibanjskih žrtava 1995. br. 1,10000 Zagreb</item>
    </izvorni_sadrzaj>
    <derivirana_varijabla naziv="DomainObject.Predmet.SudioniciListAdressOIB_1">
      <item>AUDICIJA jednostavno društvo s ograničenom odgovornošću za trgovinu i usluge, OIB 65792802086, Mije Silobod Bolšića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65792802086</item>
      <item>, OIB 85821130368</item>
    </izvorni_sadrzaj>
    <derivirana_varijabla naziv="DomainObject.Predmet.SudioniciListNazivOIB_1">
      <item>, OIB 65792802086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2191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2016-12-21T07:22:00Z</dcterms:created>
  <dc:creator>korisnik</dc:creator>
  <cp:lastModifiedBy>Snježana Markotić Jurić</cp:lastModifiedBy>
  <cp:lastPrinted>2016-12-21T07:22:00Z</cp:lastPrinted>
  <dcterms:modified xmlns:xsi="http://www.w3.org/2001/XMLSchema-instance" xsi:type="dcterms:W3CDTF">2016-12-21T10:39:00Z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