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e44d" w14:paraId="5d0e44d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776135">
        <w:t>462</w:t>
      </w:r>
      <w:r w:rsidRPr="003A45A8">
        <w:t>/</w:t>
      </w:r>
      <w:r>
        <w:t>20</w:t>
      </w:r>
      <w:r w:rsidR="002A1D05">
        <w:t>1</w:t>
      </w:r>
      <w:r w:rsidR="00776135">
        <w:t>7</w:t>
      </w:r>
      <w:r w:rsidRPr="003A45A8">
        <w:t>-</w:t>
      </w:r>
      <w:r w:rsidR="00776135">
        <w:t>25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4C6AAD" w:rsidRPr="00F2482F">
        <w:t>FUNDACIJA MIROSLAV ŠUTEJ, Motovun, Gradaziol 42, OIB: 86361996259</w:t>
      </w:r>
      <w:r w:rsidR="009A60C6" w:rsidRPr="007F1802">
        <w:t>,</w:t>
      </w:r>
      <w:r w:rsidR="00DD0CAD">
        <w:t xml:space="preserve"> 20</w:t>
      </w:r>
      <w:r w:rsidR="007126DA">
        <w:t>.</w:t>
      </w:r>
      <w:r w:rsidR="00604321">
        <w:t xml:space="preserve"> </w:t>
      </w:r>
      <w:r w:rsidR="004C6AAD">
        <w:t>studenog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4C6AAD">
        <w:t>e</w:t>
      </w:r>
      <w:r w:rsidRPr="003573CC">
        <w:t xml:space="preserve"> upravitelj</w:t>
      </w:r>
      <w:r w:rsidR="004C6AAD">
        <w:t>ice</w:t>
      </w:r>
      <w:r w:rsidR="000527C6">
        <w:t xml:space="preserve"> </w:t>
      </w:r>
      <w:r w:rsidR="004C6AAD">
        <w:t>Radojke Danek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4C6AAD">
        <w:t>12</w:t>
      </w:r>
      <w:r w:rsidR="00DF3E81">
        <w:t>.</w:t>
      </w:r>
      <w:r w:rsidR="004C6AAD">
        <w:t>800,00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4C6AAD" w:rsidP="00D045A3" w:rsidR="00D045A3">
      <w:pPr>
        <w:ind w:firstLine="705"/>
        <w:jc w:val="both"/>
      </w:pPr>
      <w:r>
        <w:t>Stečajna</w:t>
      </w:r>
      <w:r w:rsidR="00D045A3">
        <w:t xml:space="preserve"> upravitelj</w:t>
      </w:r>
      <w:r>
        <w:t>ica</w:t>
      </w:r>
      <w:r w:rsidR="00E049C6">
        <w:t xml:space="preserve"> imenovan</w:t>
      </w:r>
      <w:r>
        <w:t>a</w:t>
      </w:r>
      <w:r w:rsidR="00E049C6">
        <w:t xml:space="preserve"> u ovom postupku podni</w:t>
      </w:r>
      <w:r>
        <w:t>jela</w:t>
      </w:r>
      <w:r w:rsidR="001630E7">
        <w:t xml:space="preserve"> je</w:t>
      </w:r>
      <w:r w:rsidR="00D045A3">
        <w:t xml:space="preserve"> zahtjev za određivanje nagrade.</w:t>
      </w:r>
    </w:p>
    <w:p w:rsidRDefault="00D045A3" w:rsidP="00455188" w:rsidR="009620C2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4C6AAD">
        <w:t>80.000,00</w:t>
      </w:r>
      <w:r w:rsidR="00DF3E81">
        <w:t xml:space="preserve"> </w:t>
      </w:r>
      <w:r w:rsidR="00AA6C23">
        <w:t>kuna</w:t>
      </w:r>
      <w:r w:rsidR="00AA6C23" w:rsidRPr="0030044C">
        <w:t xml:space="preserve"> </w:t>
      </w:r>
      <w:r w:rsidR="00AA6C23">
        <w:t xml:space="preserve">to je temeljem odredbe čl. 7.  Uredbe o kriterijima i načinu obračuna i plaćanju nagrade stečajnim upraviteljima (Narodne novine 105/15) izračunata nagrada u iznosu </w:t>
      </w:r>
      <w:r w:rsidR="004C6AAD">
        <w:t>12.800,00</w:t>
      </w:r>
      <w:r w:rsidR="00DF3E81">
        <w:t xml:space="preserve"> kuna.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DD0CAD">
        <w:t>20</w:t>
      </w:r>
      <w:r w:rsidR="007126DA">
        <w:t>.</w:t>
      </w:r>
      <w:r w:rsidR="00604321">
        <w:t xml:space="preserve"> </w:t>
      </w:r>
      <w:r w:rsidR="004C6AAD">
        <w:t>studenog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E350EB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E350EB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C266BF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D05"/>
    <w:rsid w:val="002B1C76"/>
    <w:rsid w:val="002B6ABF"/>
    <w:rsid w:val="002F608D"/>
    <w:rsid w:val="0030044C"/>
    <w:rsid w:val="00305C32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23AB"/>
    <w:rsid w:val="00455188"/>
    <w:rsid w:val="004630AA"/>
    <w:rsid w:val="00481705"/>
    <w:rsid w:val="00486D35"/>
    <w:rsid w:val="004C6AAD"/>
    <w:rsid w:val="004E72BA"/>
    <w:rsid w:val="004F73D2"/>
    <w:rsid w:val="0054033D"/>
    <w:rsid w:val="005540F2"/>
    <w:rsid w:val="005A029D"/>
    <w:rsid w:val="005A216F"/>
    <w:rsid w:val="005A5EB5"/>
    <w:rsid w:val="005B2DE8"/>
    <w:rsid w:val="005C5B26"/>
    <w:rsid w:val="005E07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6135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A68A6"/>
    <w:rsid w:val="008F42A5"/>
    <w:rsid w:val="008F62EA"/>
    <w:rsid w:val="00911FC8"/>
    <w:rsid w:val="00912528"/>
    <w:rsid w:val="009250E5"/>
    <w:rsid w:val="0093594A"/>
    <w:rsid w:val="009433E3"/>
    <w:rsid w:val="009620C2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16A0E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266BF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0CAD"/>
    <w:rsid w:val="00DD4D11"/>
    <w:rsid w:val="00DF3E81"/>
    <w:rsid w:val="00DF7EA6"/>
    <w:rsid w:val="00E049C6"/>
    <w:rsid w:val="00E125D0"/>
    <w:rsid w:val="00E15DB3"/>
    <w:rsid w:val="00E25394"/>
    <w:rsid w:val="00E3307B"/>
    <w:rsid w:val="00E350EB"/>
    <w:rsid w:val="00E44A35"/>
    <w:rsid w:val="00E52205"/>
    <w:rsid w:val="00E62116"/>
    <w:rsid w:val="00E702CF"/>
    <w:rsid w:val="00EA687B"/>
    <w:rsid w:val="00F00FE0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FUNDACIJA MIROSLAV ŠUTEJ, MOTOVUN</izvorni_sadrzaj>
    <derivirana_varijabla naziv="DomainObject.Predmet.ProtustrankaFormated_1">  FUNDACIJA MIROSLAV ŠUTEJ, MOTOVUN</derivirana_varijabla>
  </DomainObject.Predmet.ProtustrankaFormated>
  <DomainObject.Predmet.ProtustrankaFormatedOIB>
    <izvorni_sadrzaj>  FUNDACIJA MIROSLAV ŠUTEJ, MOTOVUN, OIB 86361996259</izvorni_sadrzaj>
    <derivirana_varijabla naziv="DomainObject.Predmet.ProtustrankaFormatedOIB_1">  FUNDACIJA MIROSLAV ŠUTEJ, MOTOVUN, OIB 86361996259</derivirana_varijabla>
  </DomainObject.Predmet.ProtustrankaFormatedOIB>
  <DomainObject.Predmet.ProtustrankaFormatedWithAdress>
    <izvorni_sadrzaj> FUNDACIJA MIROSLAV ŠUTEJ, MOTOVUN, Gradaziol 42, 52424 Motovun</izvorni_sadrzaj>
    <derivirana_varijabla naziv="DomainObject.Predmet.ProtustrankaFormatedWithAdress_1"> FUNDACIJA MIROSLAV ŠUTEJ, MOTOVUN, Gradaziol 42, 52424 Motovun</derivirana_varijabla>
  </DomainObject.Predmet.ProtustrankaFormatedWithAdress>
  <DomainObject.Predmet.ProtustrankaFormatedWithAdressOIB>
    <izvorni_sadrzaj> FUNDACIJA MIROSLAV ŠUTEJ, MOTOVUN, OIB 86361996259, Gradaziol 42, 52424 Motovun</izvorni_sadrzaj>
    <derivirana_varijabla naziv="DomainObject.Predmet.ProtustrankaFormatedWithAdressOIB_1"> FUNDACIJA MIROSLAV ŠUTEJ, MOTOVUN, OIB 86361996259, Gradaziol 42, 52424 Motovun</derivirana_varijabla>
  </DomainObject.Predmet.ProtustrankaFormatedWithAdressOIB>
  <DomainObject.Predmet.ProtustrankaWithAdress>
    <izvorni_sadrzaj>FUNDACIJA MIROSLAV ŠUTEJ, MOTOVUN Gradaziol 42, 52424 Motovun</izvorni_sadrzaj>
    <derivirana_varijabla naziv="DomainObject.Predmet.ProtustrankaWithAdress_1">FUNDACIJA MIROSLAV ŠUTEJ, MOTOVUN Gradaziol 42, 52424 Motovun</derivirana_varijabla>
  </DomainObject.Predmet.ProtustrankaWithAdress>
  <DomainObject.Predmet.ProtustrankaWithAdressOIB>
    <izvorni_sadrzaj>FUNDACIJA MIROSLAV ŠUTEJ, MOTOVUN, OIB 86361996259, Gradaziol 42, 52424 Motovun</izvorni_sadrzaj>
    <derivirana_varijabla naziv="DomainObject.Predmet.ProtustrankaWithAdressOIB_1">FUNDACIJA MIROSLAV ŠUTEJ, MOTOVUN, OIB 86361996259, Gradaziol 42, 52424 Motovun</derivirana_varijabla>
  </DomainObject.Predmet.ProtustrankaWithAdressOIB>
  <DomainObject.Predmet.ProtustrankaNazivFormated>
    <izvorni_sadrzaj>FUNDACIJA MIROSLAV ŠUTEJ, MOTOVUN</izvorni_sadrzaj>
    <derivirana_varijabla naziv="DomainObject.Predmet.ProtustrankaNazivFormated_1">FUNDACIJA MIROSLAV ŠUTEJ, MOTOVUN</derivirana_varijabla>
  </DomainObject.Predmet.ProtustrankaNazivFormated>
  <DomainObject.Predmet.ProtustrankaNazivFormatedOIB>
    <izvorni_sadrzaj>FUNDACIJA MIROSLAV ŠUTEJ, MOTOVUN, OIB 86361996259</izvorni_sadrzaj>
    <derivirana_varijabla naziv="DomainObject.Predmet.ProtustrankaNazivFormatedOIB_1">FUNDACIJA MIROSLAV ŠUTEJ, MOTOVUN, OIB 86361996259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FUNDACIJA MIROSLAV ŠUTEJ, MOTOVUN</item>
    </izvorni_sadrzaj>
    <derivirana_varijabla naziv="DomainObject.Predmet.ProtuStrankaListFormated_1">
      <item>FUNDACIJA MIROSLAV ŠUTEJ, MOTOVUN</item>
    </derivirana_varijabla>
  </DomainObject.Predmet.ProtuStrankaListFormated>
  <DomainObject.Predmet.ProtuStrankaListFormatedOIB>
    <izvorni_sadrzaj>
      <item>FUNDACIJA MIROSLAV ŠUTEJ, MOTOVUN, OIB 86361996259</item>
    </izvorni_sadrzaj>
    <derivirana_varijabla naziv="DomainObject.Predmet.ProtuStrankaListFormatedOIB_1">
      <item>FUNDACIJA MIROSLAV ŠUTEJ, MOTOVUN, OIB 86361996259</item>
    </derivirana_varijabla>
  </DomainObject.Predmet.ProtuStrankaListFormatedOIB>
  <DomainObject.Predmet.ProtuStrankaListFormatedWithAdress>
    <izvorni_sadrzaj>
      <item>FUNDACIJA MIROSLAV ŠUTEJ, MOTOVUN, Gradaziol 42, 52424 Motovun</item>
    </izvorni_sadrzaj>
    <derivirana_varijabla naziv="DomainObject.Predmet.ProtuStrankaListFormatedWithAdress_1">
      <item>FUNDACIJA MIROSLAV ŠUTEJ, MOTOVUN, Gradaziol 42, 52424 Motovun</item>
    </derivirana_varijabla>
  </DomainObject.Predmet.ProtuStrankaListFormatedWithAdress>
  <DomainObject.Predmet.ProtuStrankaListFormatedWithAdressOIB>
    <izvorni_sadrzaj>
      <item>FUNDACIJA MIROSLAV ŠUTEJ, MOTOVUN, OIB 86361996259, Gradaziol 42, 52424 Motovun</item>
    </izvorni_sadrzaj>
    <derivirana_varijabla naziv="DomainObject.Predmet.ProtuStrankaListFormatedWithAdressOIB_1">
      <item>FUNDACIJA MIROSLAV ŠUTEJ, MOTOVUN, OIB 86361996259, Gradaziol 42, 52424 Motovun</item>
    </derivirana_varijabla>
  </DomainObject.Predmet.ProtuStrankaListFormatedWithAdressOIB>
  <DomainObject.Predmet.ProtuStrankaListNazivFormated>
    <izvorni_sadrzaj>
      <item>FUNDACIJA MIROSLAV ŠUTEJ, MOTOVUN</item>
    </izvorni_sadrzaj>
    <derivirana_varijabla naziv="DomainObject.Predmet.ProtuStrankaListNazivFormated_1">
      <item>FUNDACIJA MIROSLAV ŠUTEJ, MOTOVUN</item>
    </derivirana_varijabla>
  </DomainObject.Predmet.ProtuStrankaListNazivFormated>
  <DomainObject.Predmet.ProtuStrankaListNazivFormatedOIB>
    <izvorni_sadrzaj>
      <item>FUNDACIJA MIROSLAV ŠUTEJ, MOTOVUN, OIB 86361996259</item>
    </izvorni_sadrzaj>
    <derivirana_varijabla naziv="DomainObject.Predmet.ProtuStrankaListNazivFormatedOIB_1">
      <item>FUNDACIJA MIROSLAV ŠUTEJ, MOTOVUN, OIB 86361996259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FUNDACIJA MIROSLAV ŠUTEJ, MOTOVUN</izvorni_sadrzaj>
    <derivirana_varijabla naziv="DomainObject.Predmet.ProtustrankaIDrugi_1">FUNDACIJA MIROSLAV ŠUTEJ,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FUNDACIJA MIROSLAV ŠUTEJ, MOTOVUN, OIB 86361996259, Gradaziol 42, 52424 Motovun</izvorni_sadrzaj>
    <derivirana_varijabla naziv="DomainObject.Predmet.ProtustrankaIDrugiAdressOIB_1">FUNDACIJA MIROSLAV ŠUTEJ, MOTOVUN, OIB 86361996259, Gradaziol 42,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FUNDACIJA MIROSLAV ŠUTEJ, MOTOVUN</item>
    </izvorni_sadrzaj>
    <derivirana_varijabla naziv="DomainObject.Predmet.SudioniciListNaziv_1">
      <item>FINANCIJSKA AGENCIJA, RC RIJEKA, PODRUŽNICA PULA, PULA</item>
      <item>FUNDACIJA MIROSLAV ŠUTEJ,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FUNDACIJA MIROSLAV ŠUTEJ, MOTOVUN, OIB 86361996259, Gradaziol 42,52424 Motovun</item>
    </izvorni_sadrzaj>
    <derivirana_varijabla naziv="DomainObject.Predmet.SudioniciListAdressOIB_1">
      <item>FINANCIJSKA AGENCIJA, RC RIJEKA, PODRUŽNICA PULA, PULA, OIB 85821130368, Ulica grada Vukovara 70,10000 Zagreb</item>
      <item>FUNDACIJA MIROSLAV ŠUTEJ, MOTOVUN, OIB 86361996259, Gradaziol 42,52424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86361996259</item>
    </izvorni_sadrzaj>
    <derivirana_varijabla naziv="DomainObject.Predmet.SudioniciListNazivOIB_1">
      <item>, OIB 85821130368</item>
      <item>, OIB 86361996259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St-462/2017-20</izvorni_sadrzaj>
    <derivirana_varijabla naziv="DomainObject.PredzadnjaOdlukaIzPredmeta.Oznaka_1">St-462/2017-20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205</properties:Words>
  <properties:Characters>988</properties:Characters>
  <properties:Lines>48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2018-10-26T06:52:00Z</dcterms:created>
  <dc:creator>abajlo</dc:creator>
  <cp:lastModifiedBy>Ante Rubelj</cp:lastModifiedBy>
  <cp:lastPrinted>2018-10-03T08:39:00Z</cp:lastPrinted>
  <dcterms:modified xmlns:xsi="http://www.w3.org/2001/XMLSchema-instance" xsi:type="dcterms:W3CDTF">2018-11-20T13:45:00Z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(1ST-462-17-Radojka Danek-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