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2451" w14:paraId="4382451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562D7A" w:rsidRPr="00562D7A">
        <w:t>BESA GRADITELJSTVO d.o.o., Bibinje (Općina Bibinje), Zrinskih i Frankopana 94, OIB: 93396298489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5C12F0">
        <w:t>27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A5021">
        <w:t>11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 xml:space="preserve">. objavio je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Utvrđuje se da ukupni iznos evidentiranog duga </w:t>
      </w:r>
      <w:r w:rsidR="006A66B9">
        <w:t xml:space="preserve">dužnika </w:t>
      </w:r>
      <w:r w:rsidR="00562D7A" w:rsidRPr="00562D7A">
        <w:t>BESA GRADITELJSTVO d.o.o., Bibinje (Općina Bibinje), Zrinskih i Frankopana 94, OIB: 93396298489</w:t>
      </w:r>
      <w:r w:rsidR="00824ABA">
        <w:t xml:space="preserve">, </w:t>
      </w:r>
      <w:r>
        <w:t xml:space="preserve">na temelju neizvršenih osnova za plaćanje iznosi </w:t>
      </w:r>
      <w:r w:rsidR="00562D7A">
        <w:t>225</w:t>
      </w:r>
      <w:r w:rsidR="00990573">
        <w:t>.</w:t>
      </w:r>
      <w:r w:rsidR="00562D7A">
        <w:t>251</w:t>
      </w:r>
      <w:r w:rsidR="00661B9C">
        <w:t>,</w:t>
      </w:r>
      <w:r w:rsidR="00562D7A">
        <w:t>91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562D7A">
        <w:t>Teuta Đemajlji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562D7A">
        <w:t>11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5962F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562D7A">
      <w:t>423</w:t>
    </w:r>
    <w:r w:rsidR="00661B9C">
      <w:t>/17- 5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562D7A">
      <w:t>423</w:t>
    </w:r>
    <w:r w:rsidR="0076513B">
      <w:t>/1</w:t>
    </w:r>
    <w:r w:rsidR="00FF274E">
      <w:t>7</w:t>
    </w:r>
    <w:r w:rsidR="0076513B">
      <w:t>-</w:t>
    </w:r>
    <w:r w:rsidR="00661B9C">
      <w:t xml:space="preserve"> 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660B0"/>
    <w:rsid w:val="00176D97"/>
    <w:rsid w:val="0019042D"/>
    <w:rsid w:val="001A4D13"/>
    <w:rsid w:val="00224C55"/>
    <w:rsid w:val="00284EA7"/>
    <w:rsid w:val="002C5422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F3050"/>
    <w:rsid w:val="00500E9C"/>
    <w:rsid w:val="00507036"/>
    <w:rsid w:val="00511821"/>
    <w:rsid w:val="00524059"/>
    <w:rsid w:val="00545941"/>
    <w:rsid w:val="00551BCA"/>
    <w:rsid w:val="00562D7A"/>
    <w:rsid w:val="00567E17"/>
    <w:rsid w:val="00572756"/>
    <w:rsid w:val="0057331D"/>
    <w:rsid w:val="005962F9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72A02"/>
    <w:rsid w:val="00672C9C"/>
    <w:rsid w:val="006A66B9"/>
    <w:rsid w:val="006E6B12"/>
    <w:rsid w:val="006F505C"/>
    <w:rsid w:val="006F6C7A"/>
    <w:rsid w:val="0071080F"/>
    <w:rsid w:val="00716F47"/>
    <w:rsid w:val="00734C78"/>
    <w:rsid w:val="00754A2D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4ABA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601BA"/>
    <w:rsid w:val="00C6128E"/>
    <w:rsid w:val="00C63924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DE720D"/>
    <w:rsid w:val="00E04441"/>
    <w:rsid w:val="00E321A6"/>
    <w:rsid w:val="00E372A7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6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2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2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2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2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6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2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2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2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2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St-423/2017</izvorni_sadrzaj>
    <derivirana_varijabla naziv="DomainObject.Predmet.OznakaBroj_1">St-423/2017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BESA GRADITELJSTVO d.o.o. za graditeljstvo i usluge</izvorni_sadrzaj>
    <derivirana_varijabla naziv="DomainObject.Predmet.ProtustrankaFormated_1">  BESA GRADITELJSTVO d.o.o. za graditeljstvo i usluge</derivirana_varijabla>
  </DomainObject.Predmet.ProtustrankaFormated>
  <DomainObject.Predmet.ProtustrankaFormatedOIB>
    <izvorni_sadrzaj>  BESA GRADITELJSTVO d.o.o. za graditeljstvo i usluge, OIB 93396298489</izvorni_sadrzaj>
    <derivirana_varijabla naziv="DomainObject.Predmet.ProtustrankaFormatedOIB_1">  BESA GRADITELJSTVO d.o.o. za graditeljstvo i usluge, OIB 93396298489</derivirana_varijabla>
  </DomainObject.Predmet.ProtustrankaFormatedOIB>
  <DomainObject.Predmet.ProtustrankaFormatedWithAdress>
    <izvorni_sadrzaj> BESA GRADITELJSTVO d.o.o. za graditeljstvo i usluge, Zrinskih i Frankopana 94, 23205 Bibinje</izvorni_sadrzaj>
    <derivirana_varijabla naziv="DomainObject.Predmet.ProtustrankaFormatedWithAdress_1"> BESA GRADITELJSTVO d.o.o. za graditeljstvo i usluge, Zrinskih i Frankopana 94, 23205 Bibinje</derivirana_varijabla>
  </DomainObject.Predmet.ProtustrankaFormatedWithAdress>
  <DomainObject.Predmet.ProtustrankaFormatedWithAdressOIB>
    <izvorni_sadrzaj> BESA GRADITELJSTVO d.o.o. za graditeljstvo i usluge, OIB 93396298489, Zrinskih i Frankopana 94, 23205 Bibinje</izvorni_sadrzaj>
    <derivirana_varijabla naziv="DomainObject.Predmet.ProtustrankaFormatedWithAdressOIB_1"> BESA GRADITELJSTVO d.o.o. za graditeljstvo i usluge, OIB 93396298489, Zrinskih i Frankopana 94, 23205 Bibinje</derivirana_varijabla>
  </DomainObject.Predmet.ProtustrankaFormatedWithAdressOIB>
  <DomainObject.Predmet.ProtustrankaWithAdress>
    <izvorni_sadrzaj>BESA GRADITELJSTVO d.o.o. za graditeljstvo i usluge Zrinskih i Frankopana 94, 23205 Bibinje</izvorni_sadrzaj>
    <derivirana_varijabla naziv="DomainObject.Predmet.ProtustrankaWithAdress_1">BESA GRADITELJSTVO d.o.o. za graditeljstvo i usluge Zrinskih i Frankopana 94, 23205 Bibinje</derivirana_varijabla>
  </DomainObject.Predmet.ProtustrankaWithAdress>
  <DomainObject.Predmet.ProtustrankaWithAdressOIB>
    <izvorni_sadrzaj>BESA GRADITELJSTVO d.o.o. za graditeljstvo i usluge, OIB 93396298489, Zrinskih i Frankopana 94, 23205 Bibinje</izvorni_sadrzaj>
    <derivirana_varijabla naziv="DomainObject.Predmet.ProtustrankaWithAdressOIB_1">BESA GRADITELJSTVO d.o.o. za graditeljstvo i usluge, OIB 93396298489, Zrinskih i Frankopana 94, 23205 Bibinje</derivirana_varijabla>
  </DomainObject.Predmet.ProtustrankaWithAdressOIB>
  <DomainObject.Predmet.ProtustrankaNazivFormated>
    <izvorni_sadrzaj>BESA GRADITELJSTVO d.o.o. za graditeljstvo i usluge</izvorni_sadrzaj>
    <derivirana_varijabla naziv="DomainObject.Predmet.ProtustrankaNazivFormated_1">BESA GRADITELJSTVO d.o.o. za graditeljstvo i usluge</derivirana_varijabla>
  </DomainObject.Predmet.ProtustrankaNazivFormated>
  <DomainObject.Predmet.ProtustrankaNazivFormatedOIB>
    <izvorni_sadrzaj>BESA GRADITELJSTVO d.o.o. za graditeljstvo i usluge, OIB 93396298489</izvorni_sadrzaj>
    <derivirana_varijabla naziv="DomainObject.Predmet.ProtustrankaNazivFormatedOIB_1">BESA GRADITELJSTVO d.o.o. za graditeljstvo i usluge, OIB 93396298489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BESA GRADITELJSTVO d.o.o. za graditeljstvo i usluge</item>
    </izvorni_sadrzaj>
    <derivirana_varijabla naziv="DomainObject.Predmet.ProtuStrankaListFormated_1">
      <item>BESA GRADITELJSTVO d.o.o. za graditeljstvo i usluge</item>
    </derivirana_varijabla>
  </DomainObject.Predmet.ProtuStrankaListFormated>
  <DomainObject.Predmet.ProtuStrankaListFormatedOIB>
    <izvorni_sadrzaj>
      <item>BESA GRADITELJSTVO d.o.o. za graditeljstvo i usluge, OIB 93396298489</item>
    </izvorni_sadrzaj>
    <derivirana_varijabla naziv="DomainObject.Predmet.ProtuStrankaListFormatedOIB_1">
      <item>BESA GRADITELJSTVO d.o.o. za graditeljstvo i usluge, OIB 93396298489</item>
    </derivirana_varijabla>
  </DomainObject.Predmet.ProtuStrankaListFormatedOIB>
  <DomainObject.Predmet.ProtuStrankaListFormatedWithAdress>
    <izvorni_sadrzaj>
      <item>BESA GRADITELJSTVO d.o.o. za graditeljstvo i usluge, Zrinskih i Frankopana 94, 23205 Bibinje</item>
    </izvorni_sadrzaj>
    <derivirana_varijabla naziv="DomainObject.Predmet.ProtuStrankaListFormatedWithAdress_1">
      <item>BESA GRADITELJSTVO d.o.o. za graditeljstvo i usluge, Zrinskih i Frankopana 94, 23205 Bibinje</item>
    </derivirana_varijabla>
  </DomainObject.Predmet.ProtuStrankaListFormatedWithAdress>
  <DomainObject.Predmet.ProtuStrankaListFormatedWithAdressOIB>
    <izvorni_sadrzaj>
      <item>BESA GRADITELJSTVO d.o.o. za graditeljstvo i usluge, OIB 93396298489, Zrinskih i Frankopana 94, 23205 Bibinje</item>
    </izvorni_sadrzaj>
    <derivirana_varijabla naziv="DomainObject.Predmet.ProtuStrankaListFormatedWithAdressOIB_1">
      <item>BESA GRADITELJSTVO d.o.o. za graditeljstvo i usluge, OIB 93396298489, Zrinskih i Frankopana 94, 23205 Bibinje</item>
    </derivirana_varijabla>
  </DomainObject.Predmet.ProtuStrankaListFormatedWithAdressOIB>
  <DomainObject.Predmet.ProtuStrankaListNazivFormated>
    <izvorni_sadrzaj>
      <item>BESA GRADITELJSTVO d.o.o. za graditeljstvo i usluge</item>
    </izvorni_sadrzaj>
    <derivirana_varijabla naziv="DomainObject.Predmet.ProtuStrankaListNazivFormated_1">
      <item>BESA GRADITELJSTVO d.o.o. za graditeljstvo i usluge</item>
    </derivirana_varijabla>
  </DomainObject.Predmet.ProtuStrankaListNazivFormated>
  <DomainObject.Predmet.ProtuStrankaListNazivFormatedOIB>
    <izvorni_sadrzaj>
      <item>BESA GRADITELJSTVO d.o.o. za graditeljstvo i usluge, OIB 93396298489</item>
    </izvorni_sadrzaj>
    <derivirana_varijabla naziv="DomainObject.Predmet.ProtuStrankaListNazivFormatedOIB_1">
      <item>BESA GRADITELJSTVO d.o.o. za graditeljstvo i usluge, OIB 93396298489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BESA GRADITELJSTVO d.o.o. za graditeljstvo i usluge</izvorni_sadrzaj>
    <derivirana_varijabla naziv="DomainObject.Predmet.ProtustrankaIDrugi_1">BESA GRADITELJSTVO 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BESA GRADITELJSTVO d.o.o. za graditeljstvo i usluge, OIB 93396298489, Zrinskih i Frankopana 94, 23205 Bibinje</izvorni_sadrzaj>
    <derivirana_varijabla naziv="DomainObject.Predmet.ProtustrankaIDrugiAdressOIB_1">BESA GRADITELJSTVO d.o.o. za graditeljstvo i usluge, OIB 93396298489, Zrinskih i Frankopana 94,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BESA GRADITELJSTVO d.o.o. za graditeljstvo i usluge</item>
    </izvorni_sadrzaj>
    <derivirana_varijabla naziv="DomainObject.Predmet.SudioniciListNaziv_1">
      <item>FINA</item>
      <item>BESA GRADITELJSTVO d.o.o. za graditeljstvo i usluge</item>
    </derivirana_varijabla>
  </DomainObject.Predmet.SudioniciListNaziv>
  <DomainObject.Predmet.SudioniciListAdressOIB>
    <izvorni_sadrzaj>
      <item>FINA, OIB 85821130368</item>
      <item>BESA GRADITELJSTVO d.o.o. za graditeljstvo i usluge, OIB 93396298489, Zrinskih i Frankopana 94,23205 Bibinje</item>
    </izvorni_sadrzaj>
    <derivirana_varijabla naziv="DomainObject.Predmet.SudioniciListAdressOIB_1">
      <item>FINA, OIB 85821130368</item>
      <item>BESA GRADITELJSTVO d.o.o. za graditeljstvo i usluge, OIB 93396298489, Zrinskih i Frankopana 94,23205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93396298489</item>
    </izvorni_sadrzaj>
    <derivirana_varijabla naziv="DomainObject.Predmet.SudioniciListNazivOIB_1">
      <item>, OIB 85821130368</item>
      <item>, OIB 93396298489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E0C92D-EDFC-455F-8B62-3623820FE2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2036</properties:Characters>
  <properties:Lines>64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2017-10-11T08:42:00Z</dcterms:created>
  <dc:creator>Tina Grgas</dc:creator>
  <cp:lastModifiedBy>wsadmin</cp:lastModifiedBy>
  <cp:lastPrinted>2017-10-11T10:49:00Z</cp:lastPrinted>
  <dcterms:modified xmlns:xsi="http://www.w3.org/2001/XMLSchema-instance" xsi:type="dcterms:W3CDTF">2017-10-11T11:02:00Z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