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3d96" w14:paraId="20b3d96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224F95">
        <w:rPr>
          <w:rFonts w:hAnsi="Times New Roman" w:ascii="Times New Roman"/>
          <w:szCs w:val="24"/>
          <w:lang w:val="hr-HR"/>
        </w:rPr>
        <w:t>2595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224F95">
        <w:rPr>
          <w:rFonts w:hAnsi="Times New Roman" w:ascii="Times New Roman"/>
          <w:szCs w:val="24"/>
          <w:lang w:val="hr-HR"/>
        </w:rPr>
        <w:t>2595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24F95" w:rsidRPr="00224F95">
        <w:rPr>
          <w:rFonts w:hAnsi="Times New Roman" w:ascii="Times New Roman"/>
          <w:szCs w:val="24"/>
          <w:lang w:val="hr-HR"/>
        </w:rPr>
        <w:t xml:space="preserve"> </w:t>
      </w:r>
      <w:r w:rsidR="00224F95">
        <w:rPr>
          <w:rFonts w:hAnsi="Times New Roman" w:ascii="Times New Roman"/>
          <w:szCs w:val="24"/>
          <w:lang w:val="hr-HR"/>
        </w:rPr>
        <w:t>UDRUGA ZA POMOĆ OSOBAMA S INVALIDITETOM, TEŠKOĆAMA U RAZVOJU I POSEBNIM POTREBAMA "RIJEČ" iz Zagreba, Slovenska 5, OIB:47396842116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24F95">
        <w:rPr>
          <w:rFonts w:hAnsi="Times New Roman" w:ascii="Times New Roman"/>
          <w:szCs w:val="24"/>
          <w:lang w:val="hr-HR"/>
        </w:rPr>
        <w:t>27.363,29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344" w:rsidR="00051344">
      <w:r>
        <w:separator/>
      </w:r>
    </w:p>
  </w:endnote>
  <w:endnote w:id="0" w:type="continuationSeparator">
    <w:p w:rsidRDefault="00051344" w:rsidR="0005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344" w:rsidR="00051344">
      <w:r>
        <w:separator/>
      </w:r>
    </w:p>
  </w:footnote>
  <w:footnote w:id="0" w:type="continuationSeparator">
    <w:p w:rsidRDefault="00051344" w:rsidR="00051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64EAA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224F95">
      <w:rPr>
        <w:rFonts w:hAnsi="Times New Roman" w:ascii="Times New Roman"/>
        <w:szCs w:val="24"/>
        <w:lang w:val="hr-HR"/>
      </w:rPr>
      <w:t>2595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51344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6359D"/>
    <w:rsid w:val="00264EAA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E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E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E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E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E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E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E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E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St-2595/2015</izvorni_sadrzaj>
    <derivirana_varijabla naziv="DomainObject.Predmet.OznakaBroj_1">St-2595/2015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OSOBAMA S INVALIDITETOM, TEŠKOĆAMA U RAZVOJU I POSEBNIM POTREBAMA - RIJEČ</izvorni_sadrzaj>
    <derivirana_varijabla naziv="DomainObject.Predmet.ProtustrankaFormated_1">  UDRUGA ZA POMOĆ OSOBAMA S INVALIDITETOM, TEŠKOĆAMA U RAZVOJU I POSEBNIM POTREBAMA - RIJEČ</derivirana_varijabla>
  </DomainObject.Predmet.ProtustrankaFormated>
  <DomainObject.Predmet.ProtustrankaFormatedOIB>
    <izvorni_sadrzaj>  UDRUGA ZA POMOĆ OSOBAMA S INVALIDITETOM, TEŠKOĆAMA U RAZVOJU I POSEBNIM POTREBAMA - RIJEČ, OIB 47396842116</izvorni_sadrzaj>
    <derivirana_varijabla naziv="DomainObject.Predmet.ProtustrankaFormatedOIB_1">  UDRUGA ZA POMOĆ OSOBAMA S INVALIDITETOM, TEŠKOĆAMA U RAZVOJU I POSEBNIM POTREBAMA - RIJEČ, OIB 47396842116</derivirana_varijabla>
  </DomainObject.Predmet.ProtustrankaFormatedOIB>
  <DomainObject.Predmet.ProtustrankaFormatedWithAdress>
    <izvorni_sadrzaj> UDRUGA ZA POMOĆ OSOBAMA S INVALIDITETOM, TEŠKOĆAMA U RAZVOJU I POSEBNIM POTREBAMA - RIJEČ, Slovenska 5, 10000 Zagreb</izvorni_sadrzaj>
    <derivirana_varijabla naziv="DomainObject.Predmet.ProtustrankaFormatedWithAdress_1"> UDRUGA ZA POMOĆ OSOBAMA S INVALIDITETOM, TEŠKOĆAMA U RAZVOJU I POSEBNIM POTREBAMA - RIJEČ, Slovenska 5, 10000 Zagreb</derivirana_varijabla>
  </DomainObject.Predmet.ProtustrankaFormatedWithAdress>
  <DomainObject.Predmet.ProtustrankaFormatedWithAdressOIB>
    <izvorni_sadrzaj> UDRUGA ZA POMOĆ OSOBAMA S INVALIDITETOM, TEŠKOĆAMA U RAZVOJU I POSEBNIM POTREBAMA - RIJEČ, OIB 47396842116, Slovenska 5, 10000 Zagreb</izvorni_sadrzaj>
    <derivirana_varijabla naziv="DomainObject.Predmet.ProtustrankaFormatedWithAdressOIB_1"> UDRUGA ZA POMOĆ OSOBAMA S INVALIDITETOM, TEŠKOĆAMA U RAZVOJU I POSEBNIM POTREBAMA - RIJEČ, OIB 47396842116, Slovenska 5, 10000 Zagreb</derivirana_varijabla>
  </DomainObject.Predmet.ProtustrankaFormatedWithAdressOIB>
  <DomainObject.Predmet.ProtustrankaWithAdress>
    <izvorni_sadrzaj>UDRUGA ZA POMOĆ OSOBAMA S INVALIDITETOM, TEŠKOĆAMA U RAZVOJU I POSEBNIM POTREBAMA - RIJEČ Slovenska 5, 10000 Zagreb</izvorni_sadrzaj>
    <derivirana_varijabla naziv="DomainObject.Predmet.ProtustrankaWithAdress_1">UDRUGA ZA POMOĆ OSOBAMA S INVALIDITETOM, TEŠKOĆAMA U RAZVOJU I POSEBNIM POTREBAMA - RIJEČ Slovenska 5, 10000 Zagreb</derivirana_varijabla>
  </DomainObject.Predmet.ProtustrankaWithAdress>
  <DomainObject.Predmet.ProtustrankaWithAdressOIB>
    <izvorni_sadrzaj>UDRUGA ZA POMOĆ OSOBAMA S INVALIDITETOM, TEŠKOĆAMA U RAZVOJU I POSEBNIM POTREBAMA - RIJEČ, OIB 47396842116, Slovenska 5, 10000 Zagreb</izvorni_sadrzaj>
    <derivirana_varijabla naziv="DomainObject.Predmet.ProtustrankaWithAdressOIB_1">UDRUGA ZA POMOĆ OSOBAMA S INVALIDITETOM, TEŠKOĆAMA U RAZVOJU I POSEBNIM POTREBAMA - RIJEČ, OIB 47396842116, Slovenska 5, 10000 Zagreb</derivirana_varijabla>
  </DomainObject.Predmet.ProtustrankaWithAdressOIB>
  <DomainObject.Predmet.ProtustrankaNazivFormated>
    <izvorni_sadrzaj>UDRUGA ZA POMOĆ OSOBAMA S INVALIDITETOM, TEŠKOĆAMA U RAZVOJU I POSEBNIM POTREBAMA - RIJEČ</izvorni_sadrzaj>
    <derivirana_varijabla naziv="DomainObject.Predmet.ProtustrankaNazivFormated_1">UDRUGA ZA POMOĆ OSOBAMA S INVALIDITETOM, TEŠKOĆAMA U RAZVOJU I POSEBNIM POTREBAMA - RIJEČ</derivirana_varijabla>
  </DomainObject.Predmet.ProtustrankaNazivFormated>
  <DomainObject.Predmet.ProtustrankaNazivFormatedOIB>
    <izvorni_sadrzaj>UDRUGA ZA POMOĆ OSOBAMA S INVALIDITETOM, TEŠKOĆAMA U RAZVOJU I POSEBNIM POTREBAMA - RIJEČ, OIB 47396842116</izvorni_sadrzaj>
    <derivirana_varijabla naziv="DomainObject.Predmet.ProtustrankaNazivFormatedOIB_1">UDRUGA ZA POMOĆ OSOBAMA S INVALIDITETOM, TEŠKOĆAMA U RAZVOJU I POSEBNIM POTREBAMA - RIJEČ, OIB 47396842116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OSOBAMA S INVALIDITETOM, TEŠKOĆAMA U RAZVOJU I POSEBNIM POTREBAMA - RIJEČ</item>
    </izvorni_sadrzaj>
    <derivirana_varijabla naziv="DomainObject.Predmet.ProtuStrankaListFormated_1">
      <item>UDRUGA ZA POMOĆ OSOBAMA S INVALIDITETOM, TEŠKOĆAMA U RAZVOJU I POSEBNIM POTREBAMA - RIJEČ</item>
    </derivirana_varijabla>
  </DomainObject.Predmet.ProtuStrankaListFormated>
  <DomainObject.Predmet.ProtuStrankaListFormatedOIB>
    <izvorni_sadrzaj>
      <item>UDRUGA ZA POMOĆ OSOBAMA S INVALIDITETOM, TEŠKOĆAMA U RAZVOJU I POSEBNIM POTREBAMA - RIJEČ, OIB 47396842116</item>
    </izvorni_sadrzaj>
    <derivirana_varijabla naziv="DomainObject.Predmet.ProtuStrankaListFormatedOIB_1">
      <item>UDRUGA ZA POMOĆ OSOBAMA S INVALIDITETOM, TEŠKOĆAMA U RAZVOJU I POSEBNIM POTREBAMA - RIJEČ, OIB 47396842116</item>
    </derivirana_varijabla>
  </DomainObject.Predmet.ProtuStrankaListFormatedOIB>
  <DomainObject.Predmet.ProtuStrankaListFormatedWithAdress>
    <izvorni_sadrzaj>
      <item>UDRUGA ZA POMOĆ OSOBAMA S INVALIDITETOM, TEŠKOĆAMA U RAZVOJU I POSEBNIM POTREBAMA - RIJEČ, Slovenska 5, 10000 Zagreb</item>
    </izvorni_sadrzaj>
    <derivirana_varijabla naziv="DomainObject.Predmet.ProtuStrankaListFormatedWithAdress_1">
      <item>UDRUGA ZA POMOĆ OSOBAMA S INVALIDITETOM, TEŠKOĆAMA U RAZVOJU I POSEBNIM POTREBAMA - RIJEČ, Slovenska 5, 10000 Zagreb</item>
    </derivirana_varijabla>
  </DomainObject.Predmet.ProtuStrankaListFormatedWithAdress>
  <DomainObject.Predmet.ProtuStrankaListFormatedWithAdressOIB>
    <izvorni_sadrzaj>
      <item>UDRUGA ZA POMOĆ OSOBAMA S INVALIDITETOM, TEŠKOĆAMA U RAZVOJU I POSEBNIM POTREBAMA - RIJEČ, OIB 47396842116, Slovenska 5, 10000 Zagreb</item>
    </izvorni_sadrzaj>
    <derivirana_varijabla naziv="DomainObject.Predmet.ProtuStrankaListFormatedWithAdressOIB_1">
      <item>UDRUGA ZA POMOĆ OSOBAMA S INVALIDITETOM, TEŠKOĆAMA U RAZVOJU I POSEBNIM POTREBAMA - RIJEČ, OIB 47396842116, Slovenska 5, 10000 Zagreb</item>
    </derivirana_varijabla>
  </DomainObject.Predmet.ProtuStrankaListFormatedWithAdressOIB>
  <DomainObject.Predmet.ProtuStrankaListNazivFormated>
    <izvorni_sadrzaj>
      <item>UDRUGA ZA POMOĆ OSOBAMA S INVALIDITETOM, TEŠKOĆAMA U RAZVOJU I POSEBNIM POTREBAMA - RIJEČ</item>
    </izvorni_sadrzaj>
    <derivirana_varijabla naziv="DomainObject.Predmet.ProtuStrankaListNazivFormated_1">
      <item>UDRUGA ZA POMOĆ OSOBAMA S INVALIDITETOM, TEŠKOĆAMA U RAZVOJU I POSEBNIM POTREBAMA - RIJEČ</item>
    </derivirana_varijabla>
  </DomainObject.Predmet.ProtuStrankaListNazivFormated>
  <DomainObject.Predmet.ProtuStrankaListNazivFormatedOIB>
    <izvorni_sadrzaj>
      <item>UDRUGA ZA POMOĆ OSOBAMA S INVALIDITETOM, TEŠKOĆAMA U RAZVOJU I POSEBNIM POTREBAMA - RIJEČ, OIB 47396842116</item>
    </izvorni_sadrzaj>
    <derivirana_varijabla naziv="DomainObject.Predmet.ProtuStrankaListNazivFormatedOIB_1">
      <item>UDRUGA ZA POMOĆ OSOBAMA S INVALIDITETOM, TEŠKOĆAMA U RAZVOJU I POSEBNIM POTREBAMA - RIJEČ, OIB 47396842116</item>
    </derivirana_varijabla>
  </DomainObject.Predmet.ProtuStrankaListNazivFormatedOIB>
  <DomainObject.Predmet.OstaliListFormated>
    <izvorni_sadrzaj>
      <item>VESNA TOKIĆ</item>
    </izvorni_sadrzaj>
    <derivirana_varijabla naziv="DomainObject.Predmet.OstaliListFormated_1">
      <item>VESNA TOKIĆ</item>
    </derivirana_varijabla>
  </DomainObject.Predmet.OstaliListFormated>
  <DomainObject.Predmet.OstaliListFormatedOIB>
    <izvorni_sadrzaj>
      <item>VESNA TOKIĆ</item>
    </izvorni_sadrzaj>
    <derivirana_varijabla naziv="DomainObject.Predmet.OstaliListFormatedOIB_1">
      <item>VESNA TOKIĆ</item>
    </derivirana_varijabla>
  </DomainObject.Predmet.OstaliListFormatedOIB>
  <DomainObject.Predmet.OstaliListFormatedWithAdress>
    <izvorni_sadrzaj>
      <item>VESNA TOKIĆ, SLOVENSKA 5., 10000 Zagreb</item>
    </izvorni_sadrzaj>
    <derivirana_varijabla naziv="DomainObject.Predmet.OstaliListFormatedWithAdress_1">
      <item>VESNA TOKIĆ, SLOVENSKA 5., 10000 Zagreb</item>
    </derivirana_varijabla>
  </DomainObject.Predmet.OstaliListFormatedWithAdress>
  <DomainObject.Predmet.OstaliListFormatedWithAdressOIB>
    <izvorni_sadrzaj>
      <item>VESNA TOKIĆ, SLOVENSKA 5., 10000 Zagreb</item>
    </izvorni_sadrzaj>
    <derivirana_varijabla naziv="DomainObject.Predmet.OstaliListFormatedWithAdressOIB_1">
      <item>VESNA TOKIĆ, SLOVENSKA 5., 10000 Zagreb</item>
    </derivirana_varijabla>
  </DomainObject.Predmet.OstaliListFormatedWithAdressOIB>
  <DomainObject.Predmet.OstaliListNazivFormated>
    <izvorni_sadrzaj>
      <item>VESNA TOKIĆ</item>
    </izvorni_sadrzaj>
    <derivirana_varijabla naziv="DomainObject.Predmet.OstaliListNazivFormated_1">
      <item>VESNA TOKIĆ</item>
    </derivirana_varijabla>
  </DomainObject.Predmet.OstaliListNazivFormated>
  <DomainObject.Predmet.OstaliListNazivFormatedOIB>
    <izvorni_sadrzaj>
      <item>VESNA TOKIĆ</item>
    </izvorni_sadrzaj>
    <derivirana_varijabla naziv="DomainObject.Predmet.OstaliListNazivFormatedOIB_1">
      <item>VESNA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OSOBAMA S INVALIDITETOM, TEŠKOĆAMA U RAZVOJU I POSEBNIM POTREBAMA - RIJEČ</izvorni_sadrzaj>
    <derivirana_varijabla naziv="DomainObject.Predmet.ProtustrankaIDrugi_1">UDRUGA ZA POMOĆ OSOBAMA S INVALIDITETOM, TEŠKOĆAMA U RAZVOJU I POSEBNIM POTREBAMA - RIJEČ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POMOĆ OSOBAMA S INVALIDITETOM, TEŠKOĆAMA U RAZVOJU I POSEBNIM POTREBAMA - RIJEČ, OIB 47396842116, Slovenska 5, 10000 Zagreb</izvorni_sadrzaj>
    <derivirana_varijabla naziv="DomainObject.Predmet.ProtustrankaIDrugiAdressOIB_1">UDRUGA ZA POMOĆ OSOBAMA S INVALIDITETOM, TEŠKOĆAMA U RAZVOJU I POSEBNIM POTREBAMA - RIJEČ, OIB 47396842116, Slovenska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POMOĆ OSOBAMA S INVALIDITETOM, TEŠKOĆAMA U RAZVOJU I POSEBNIM POTREBAMA - RIJEČ</item>
      <item>FINA Regionalni centar Zagreb</item>
      <item>VESNA TOKIĆ</item>
    </izvorni_sadrzaj>
    <derivirana_varijabla naziv="DomainObject.Predmet.SudioniciListNaziv_1">
      <item>UDRUGA ZA POMOĆ OSOBAMA S INVALIDITETOM, TEŠKOĆAMA U RAZVOJU I POSEBNIM POTREBAMA - RIJEČ</item>
      <item>FINA Regionalni centar Zagreb</item>
      <item>VESNA TOKIĆ</item>
    </derivirana_varijabla>
  </DomainObject.Predmet.SudioniciListNaziv>
  <DomainObject.Predmet.SudioniciListAdressOIB>
    <izvorni_sadrzaj>
      <item>UDRUGA ZA POMOĆ OSOBAMA S INVALIDITETOM, TEŠKOĆAMA U RAZVOJU I POSEBNIM POTREBAMA - RIJEČ, OIB 47396842116, Slovenska 5,10000 Zagreb</item>
      <item>FINA Regionalni centar Zagreb, OIB 85821130368, Trg svibanjskih žrtava 1995. 1,10000 Zagreb</item>
      <item>VESNA TOKIĆ, SLOVENSKA 5.,10000 Zagreb</item>
    </izvorni_sadrzaj>
    <derivirana_varijabla naziv="DomainObject.Predmet.SudioniciListAdressOIB_1">
      <item>UDRUGA ZA POMOĆ OSOBAMA S INVALIDITETOM, TEŠKOĆAMA U RAZVOJU I POSEBNIM POTREBAMA - RIJEČ, OIB 47396842116, Slovenska 5,10000 Zagreb</item>
      <item>FINA Regionalni centar Zagreb, OIB 85821130368, Trg svibanjskih žrtava 1995. 1,10000 Zagreb</item>
      <item>VESNA TOKIĆ, SLOVENSKA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47396842116</item>
      <item>, OIB 85821130368</item>
      <item>, OIB null</item>
    </izvorni_sadrzaj>
    <derivirana_varijabla naziv="DomainObject.Predmet.SudioniciListNazivOIB_1">
      <item>, OIB 47396842116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5021E-0127-43E4-AFD7-B5FA8B981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256</properties:Words>
  <properties:Characters>1405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2015-12-08T07:23:00Z</dcterms:created>
  <dc:creator>Sudsko vijeæe</dc:creator>
  <cp:lastModifiedBy>Marina Markić</cp:lastModifiedBy>
  <cp:lastPrinted>2015-12-08T07:23:00Z</cp:lastPrinted>
  <dcterms:modified xmlns:xsi="http://www.w3.org/2001/XMLSchema-instance" xsi:type="dcterms:W3CDTF">2015-12-08T07:24:00Z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