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3133" w14:paraId="41f3133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20509F">
        <w:t>722/15-4</w:t>
      </w:r>
    </w:p>
    <w:p w:rsidRDefault="0094369F" w:rsidP="00BD0832" w:rsidR="0094369F"/>
    <w:p w:rsidRDefault="0094369F" w:rsidP="008848AD" w:rsidR="00BD0832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proofErr w:type="spellStart"/>
      <w:r w:rsidR="0020509F" w:rsidRPr="0020509F">
        <w:t>K.V</w:t>
      </w:r>
      <w:proofErr w:type="spellEnd"/>
      <w:r w:rsidR="0020509F" w:rsidRPr="0020509F">
        <w:t>. BAR CODE j.d.o.o.</w:t>
      </w:r>
      <w:r w:rsidR="0020509F">
        <w:t xml:space="preserve"> Otok </w:t>
      </w:r>
      <w:proofErr w:type="spellStart"/>
      <w:r w:rsidR="0020509F">
        <w:t>Svibovski</w:t>
      </w:r>
      <w:proofErr w:type="spellEnd"/>
      <w:r w:rsidR="003739CA">
        <w:t xml:space="preserve">, </w:t>
      </w:r>
      <w:r w:rsidR="0020509F">
        <w:t xml:space="preserve">Posavska ulica 24 </w:t>
      </w:r>
      <w:r w:rsidR="005424B6">
        <w:t xml:space="preserve"> </w:t>
      </w:r>
      <w:r w:rsidR="00BD0832">
        <w:t xml:space="preserve"> </w:t>
      </w:r>
      <w:r w:rsidR="00180C32">
        <w:t xml:space="preserve">MBS: </w:t>
      </w:r>
      <w:r w:rsidR="0020509F" w:rsidRPr="0020509F">
        <w:t>080925208</w:t>
      </w:r>
      <w:r w:rsidR="00180C32">
        <w:t xml:space="preserve"> OIB:</w:t>
      </w:r>
      <w:r w:rsidR="003739CA" w:rsidRPr="003739CA">
        <w:t xml:space="preserve"> </w:t>
      </w:r>
      <w:r w:rsidR="0020509F" w:rsidRPr="0020509F">
        <w:t>42145144646</w:t>
      </w:r>
      <w:r w:rsidR="005424B6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20509F">
        <w:t xml:space="preserve">Valentina Novosel, Otok </w:t>
      </w:r>
      <w:proofErr w:type="spellStart"/>
      <w:r w:rsidR="0020509F">
        <w:t>Svibovski</w:t>
      </w:r>
      <w:proofErr w:type="spellEnd"/>
      <w:r w:rsidR="0020509F">
        <w:t xml:space="preserve">, Posavska ulica 24 </w:t>
      </w:r>
      <w:r w:rsidR="005424B6">
        <w:t xml:space="preserve"> OIB: </w:t>
      </w:r>
      <w:r w:rsidR="0020509F">
        <w:t>19374531283</w:t>
      </w:r>
      <w:r w:rsidR="00B232AC">
        <w:t xml:space="preserve"> </w:t>
      </w:r>
      <w:r>
        <w:t xml:space="preserve">- osoba ovlaštena za zastupanje dužnika </w:t>
      </w:r>
      <w:proofErr w:type="spellStart"/>
      <w:r w:rsidR="0020509F" w:rsidRPr="0020509F">
        <w:t>K.V</w:t>
      </w:r>
      <w:proofErr w:type="spellEnd"/>
      <w:r w:rsidR="0020509F" w:rsidRPr="0020509F">
        <w:t>. BAR CODE j.d.o.o.</w:t>
      </w:r>
      <w:r w:rsidR="0020509F">
        <w:t xml:space="preserve"> Otok </w:t>
      </w:r>
      <w:proofErr w:type="spellStart"/>
      <w:r w:rsidR="0020509F">
        <w:t>Svibovski</w:t>
      </w:r>
      <w:proofErr w:type="spellEnd"/>
      <w:r w:rsidR="0020509F">
        <w:t xml:space="preserve">, Posavska ulica 24   MBS: </w:t>
      </w:r>
      <w:r w:rsidR="0020509F" w:rsidRPr="0020509F">
        <w:t>080925208</w:t>
      </w:r>
      <w:r w:rsidR="0020509F">
        <w:t xml:space="preserve"> OIB:</w:t>
      </w:r>
      <w:r w:rsidR="0020509F" w:rsidRPr="003739CA">
        <w:t xml:space="preserve"> </w:t>
      </w:r>
      <w:r w:rsidR="0020509F" w:rsidRPr="0020509F">
        <w:t>42145144646</w:t>
      </w:r>
      <w:r w:rsidR="0020509F">
        <w:t xml:space="preserve">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</w:t>
      </w:r>
      <w:r w:rsidR="0020509F" w:rsidRPr="0020509F">
        <w:t xml:space="preserve"> </w:t>
      </w:r>
      <w:proofErr w:type="spellStart"/>
      <w:r w:rsidR="0020509F" w:rsidRPr="0020509F">
        <w:t>K.V</w:t>
      </w:r>
      <w:proofErr w:type="spellEnd"/>
      <w:r w:rsidR="0020509F" w:rsidRPr="0020509F">
        <w:t>. BAR CODE j.d.o.o.</w:t>
      </w:r>
      <w:r w:rsidR="0020509F">
        <w:t xml:space="preserve"> Otok </w:t>
      </w:r>
      <w:proofErr w:type="spellStart"/>
      <w:r w:rsidR="0020509F">
        <w:t>Svibovski</w:t>
      </w:r>
      <w:proofErr w:type="spellEnd"/>
      <w:r w:rsidR="0020509F">
        <w:t xml:space="preserve">, Posavska ulica 24   MBS: </w:t>
      </w:r>
      <w:r w:rsidR="0020509F" w:rsidRPr="0020509F">
        <w:t>080925208</w:t>
      </w:r>
      <w:r w:rsidR="0020509F">
        <w:t xml:space="preserve"> OIB:</w:t>
      </w:r>
      <w:r w:rsidR="0020509F" w:rsidRPr="003739CA">
        <w:t xml:space="preserve"> </w:t>
      </w:r>
      <w:r w:rsidR="0020509F" w:rsidRPr="0020509F">
        <w:t>42145144646</w:t>
      </w:r>
      <w:r w:rsidR="0020509F">
        <w:t xml:space="preserve">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20509F">
        <w:t>4.476,23</w:t>
      </w:r>
      <w:r w:rsidR="003739CA">
        <w:t xml:space="preserve"> </w:t>
      </w:r>
      <w:r w:rsidR="00DA5164">
        <w:t xml:space="preserve"> k</w:t>
      </w:r>
      <w:r w:rsidR="0020509F">
        <w:t>une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F624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F624ED">
        <w:t>,v.r.</w:t>
      </w:r>
    </w:p>
    <w:p w:rsidRDefault="00F624ED" w:rsidR="00F624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F624ED" w:rsidP="00F624ED" w:rsidR="00F624ED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F624ED" w:rsidR="0094369F">
      <w:pgSz w:h="16838" w:w="11906"/>
      <w:pgMar w:gutter="0" w:footer="709" w:header="709" w:left="1418" w:bottom="1418" w:right="1418" w:top="187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624E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2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St-722/2015</izvorni_sadrzaj>
    <derivirana_varijabla naziv="DomainObject.Predmet.OznakaBroj_1">St-722/2015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K.V. BAR CODE j.d.o.o.</izvorni_sadrzaj>
    <derivirana_varijabla naziv="DomainObject.Predmet.ProtustrankaFormated_1">  K.V. BAR CODE j.d.o.o.</derivirana_varijabla>
  </DomainObject.Predmet.ProtustrankaFormated>
  <DomainObject.Predmet.ProtustrankaFormatedOIB>
    <izvorni_sadrzaj>  K.V. BAR CODE j.d.o.o., OIB 42145144646</izvorni_sadrzaj>
    <derivirana_varijabla naziv="DomainObject.Predmet.ProtustrankaFormatedOIB_1">  K.V. BAR CODE j.d.o.o., OIB 42145144646</derivirana_varijabla>
  </DomainObject.Predmet.ProtustrankaFormatedOIB>
  <DomainObject.Predmet.ProtustrankaFormatedWithAdress>
    <izvorni_sadrzaj> K.V. BAR CODE j.d.o.o., Posavska ulica 24, 10361 Otok Svibovski</izvorni_sadrzaj>
    <derivirana_varijabla naziv="DomainObject.Predmet.ProtustrankaFormatedWithAdress_1"> K.V. BAR CODE j.d.o.o., Posavska ulica 24, 10361 Otok Svibovski</derivirana_varijabla>
  </DomainObject.Predmet.ProtustrankaFormatedWithAdress>
  <DomainObject.Predmet.ProtustrankaFormatedWithAdressOIB>
    <izvorni_sadrzaj> K.V. BAR CODE j.d.o.o., OIB 42145144646, Posavska ulica 24, 10361 Otok Svibovski</izvorni_sadrzaj>
    <derivirana_varijabla naziv="DomainObject.Predmet.ProtustrankaFormatedWithAdressOIB_1"> K.V. BAR CODE j.d.o.o., OIB 42145144646, Posavska ulica 24, 10361 Otok Svibovski</derivirana_varijabla>
  </DomainObject.Predmet.ProtustrankaFormatedWithAdressOIB>
  <DomainObject.Predmet.ProtustrankaWithAdress>
    <izvorni_sadrzaj>K.V. BAR CODE j.d.o.o. Posavska ulica 24, 10361 Otok Svibovski</izvorni_sadrzaj>
    <derivirana_varijabla naziv="DomainObject.Predmet.ProtustrankaWithAdress_1">K.V. BAR CODE j.d.o.o. Posavska ulica 24, 10361 Otok Svibovski</derivirana_varijabla>
  </DomainObject.Predmet.ProtustrankaWithAdress>
  <DomainObject.Predmet.ProtustrankaWithAdressOIB>
    <izvorni_sadrzaj>K.V. BAR CODE j.d.o.o., OIB 42145144646, Posavska ulica 24, 10361 Otok Svibovski</izvorni_sadrzaj>
    <derivirana_varijabla naziv="DomainObject.Predmet.ProtustrankaWithAdressOIB_1">K.V. BAR CODE j.d.o.o., OIB 42145144646, Posavska ulica 24, 10361 Otok Svibovski</derivirana_varijabla>
  </DomainObject.Predmet.ProtustrankaWithAdressOIB>
  <DomainObject.Predmet.ProtustrankaNazivFormated>
    <izvorni_sadrzaj>K.V. BAR CODE j.d.o.o.</izvorni_sadrzaj>
    <derivirana_varijabla naziv="DomainObject.Predmet.ProtustrankaNazivFormated_1">K.V. BAR CODE j.d.o.o.</derivirana_varijabla>
  </DomainObject.Predmet.ProtustrankaNazivFormated>
  <DomainObject.Predmet.ProtustrankaNazivFormatedOIB>
    <izvorni_sadrzaj>K.V. BAR CODE j.d.o.o., OIB 42145144646</izvorni_sadrzaj>
    <derivirana_varijabla naziv="DomainObject.Predmet.ProtustrankaNazivFormatedOIB_1">K.V. BAR CODE j.d.o.o., OIB 42145144646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K.V. BAR CODE j.d.o.o.</item>
    </izvorni_sadrzaj>
    <derivirana_varijabla naziv="DomainObject.Predmet.ProtuStrankaListFormated_1">
      <item>K.V. BAR CODE j.d.o.o.</item>
    </derivirana_varijabla>
  </DomainObject.Predmet.ProtuStrankaListFormated>
  <DomainObject.Predmet.ProtuStrankaListFormatedOIB>
    <izvorni_sadrzaj>
      <item>K.V. BAR CODE j.d.o.o., OIB 42145144646</item>
    </izvorni_sadrzaj>
    <derivirana_varijabla naziv="DomainObject.Predmet.ProtuStrankaListFormatedOIB_1">
      <item>K.V. BAR CODE j.d.o.o., OIB 42145144646</item>
    </derivirana_varijabla>
  </DomainObject.Predmet.ProtuStrankaListFormatedOIB>
  <DomainObject.Predmet.ProtuStrankaListFormatedWithAdress>
    <izvorni_sadrzaj>
      <item>K.V. BAR CODE j.d.o.o., Posavska ulica 24, 10361 Otok Svibovski</item>
    </izvorni_sadrzaj>
    <derivirana_varijabla naziv="DomainObject.Predmet.ProtuStrankaListFormatedWithAdress_1">
      <item>K.V. BAR CODE j.d.o.o., Posavska ulica 24, 10361 Otok Svibovski</item>
    </derivirana_varijabla>
  </DomainObject.Predmet.ProtuStrankaListFormatedWithAdress>
  <DomainObject.Predmet.ProtuStrankaListFormatedWithAdressOIB>
    <izvorni_sadrzaj>
      <item>K.V. BAR CODE j.d.o.o., OIB 42145144646, Posavska ulica 24, 10361 Otok Svibovski</item>
    </izvorni_sadrzaj>
    <derivirana_varijabla naziv="DomainObject.Predmet.ProtuStrankaListFormatedWithAdressOIB_1">
      <item>K.V. BAR CODE j.d.o.o., OIB 42145144646, Posavska ulica 24, 10361 Otok Svibovski</item>
    </derivirana_varijabla>
  </DomainObject.Predmet.ProtuStrankaListFormatedWithAdressOIB>
  <DomainObject.Predmet.ProtuStrankaListNazivFormated>
    <izvorni_sadrzaj>
      <item>K.V. BAR CODE j.d.o.o.</item>
    </izvorni_sadrzaj>
    <derivirana_varijabla naziv="DomainObject.Predmet.ProtuStrankaListNazivFormated_1">
      <item>K.V. BAR CODE j.d.o.o.</item>
    </derivirana_varijabla>
  </DomainObject.Predmet.ProtuStrankaListNazivFormated>
  <DomainObject.Predmet.ProtuStrankaListNazivFormatedOIB>
    <izvorni_sadrzaj>
      <item>K.V. BAR CODE j.d.o.o., OIB 42145144646</item>
    </izvorni_sadrzaj>
    <derivirana_varijabla naziv="DomainObject.Predmet.ProtuStrankaListNazivFormatedOIB_1">
      <item>K.V. BAR CODE j.d.o.o., OIB 42145144646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K.V. BAR CODE j.d.o.o.</izvorni_sadrzaj>
    <derivirana_varijabla naziv="DomainObject.Predmet.ProtustrankaIDrugi_1">K.V. BAR CODE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K.V. BAR CODE j.d.o.o., OIB 42145144646, Posavska ulica 24, 10361 Otok Svibovski</izvorni_sadrzaj>
    <derivirana_varijabla naziv="DomainObject.Predmet.ProtustrankaIDrugiAdressOIB_1">K.V. BAR CODE j.d.o.o., OIB 42145144646, Posavska ulica 24, 10361 Otok Svibovski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K.V. BAR CODE j.d.o.o.</item>
    </izvorni_sadrzaj>
    <derivirana_varijabla naziv="DomainObject.Predmet.SudioniciListNaziv_1">
      <item>FINA Regionalni centar Zagreb</item>
      <item>K.V. BAR CODE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K.V. BAR CODE j.d.o.o., OIB 42145144646, Posavska ulica 24,10361 Otok Svibovski</item>
    </izvorni_sadrzaj>
    <derivirana_varijabla naziv="DomainObject.Predmet.SudioniciListAdressOIB_1">
      <item>FINA Regionalni centar Zagreb, OIB 85821130368, Trg svibanjskih žrtava 1995. 1,10000 Zagreb</item>
      <item>K.V. BAR CODE j.d.o.o., OIB 42145144646, Posavska ulica 24,10361 Otok Svibovski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42145144646</item>
    </izvorni_sadrzaj>
    <derivirana_varijabla naziv="DomainObject.Predmet.SudioniciListNazivOIB_1">
      <item>, OIB 85821130368</item>
      <item>, OIB 42145144646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2005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2015-12-17T08:43:00Z</dcterms:created>
  <dc:creator>Vinka Mihalinčić</dc:creator>
  <cp:lastModifiedBy>Vinka Mihalinčić</cp:lastModifiedBy>
  <cp:lastPrinted>2015-12-17T08:39:00Z</cp:lastPrinted>
  <dcterms:modified xmlns:xsi="http://www.w3.org/2001/XMLSchema-instance" xsi:type="dcterms:W3CDTF">2015-12-17T08:44:00Z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