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786a" w14:paraId="cc3786a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820AD7">
        <w:rPr>
          <w:rFonts w:hAnsi="Times New Roman" w:ascii="Times New Roman"/>
          <w:b/>
          <w:bCs/>
          <w:sz w:val="24"/>
          <w:szCs w:val="24"/>
        </w:rPr>
        <w:t>21</w:t>
      </w:r>
      <w:bookmarkStart w:name="_GoBack" w:id="1"/>
      <w:bookmarkEnd w:id="1"/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5199F">
        <w:rPr>
          <w:rFonts w:hAnsi="Times New Roman" w:ascii="Times New Roman"/>
          <w:b/>
          <w:sz w:val="24"/>
          <w:szCs w:val="24"/>
        </w:rPr>
        <w:t>1925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45199F">
        <w:rPr>
          <w:rFonts w:hAnsi="Times New Roman" w:ascii="Times New Roman"/>
        </w:rPr>
        <w:t>1925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45199F" w:rsidRPr="0045199F">
        <w:t xml:space="preserve"> </w:t>
      </w:r>
      <w:r w:rsidR="0045199F" w:rsidRPr="0045199F">
        <w:rPr>
          <w:rFonts w:hAnsi="Times New Roman" w:ascii="Times New Roman"/>
        </w:rPr>
        <w:t>PROMOTOR INTERNATIONAL  d.o.o.</w:t>
      </w:r>
      <w:r w:rsidR="00EE0374">
        <w:t xml:space="preserve">, 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45199F">
        <w:rPr>
          <w:rFonts w:hAnsi="Times New Roman" w:ascii="Times New Roman"/>
        </w:rPr>
        <w:t xml:space="preserve"> </w:t>
      </w:r>
      <w:r w:rsidR="0045199F" w:rsidRPr="0045199F">
        <w:rPr>
          <w:rFonts w:hAnsi="Times New Roman" w:ascii="Times New Roman"/>
        </w:rPr>
        <w:t>43152129929</w:t>
      </w:r>
      <w:r w:rsidR="00BF45DB" w:rsidRPr="00276192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</w:t>
      </w:r>
      <w:proofErr w:type="spellStart"/>
      <w:r w:rsidRPr="00276192">
        <w:rPr>
          <w:rFonts w:hAnsi="Times New Roman" w:ascii="Times New Roman"/>
        </w:rPr>
        <w:t>Plevko</w:t>
      </w:r>
      <w:proofErr w:type="spellEnd"/>
      <w:r w:rsidRPr="00276192">
        <w:rPr>
          <w:rFonts w:hAnsi="Times New Roman" w:ascii="Times New Roman"/>
        </w:rPr>
        <w:t xml:space="preserve"> </w:t>
      </w:r>
      <w:bookmarkEnd w:id="0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5F01"/>
    <w:rsid w:val="00134719"/>
    <w:rsid w:val="00136563"/>
    <w:rsid w:val="001A68E0"/>
    <w:rsid w:val="001A6EAB"/>
    <w:rsid w:val="00221308"/>
    <w:rsid w:val="00276192"/>
    <w:rsid w:val="002F21CD"/>
    <w:rsid w:val="00304614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5199F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A5F0C"/>
    <w:rsid w:val="007C0B05"/>
    <w:rsid w:val="007D36F7"/>
    <w:rsid w:val="007F3C41"/>
    <w:rsid w:val="00820AD7"/>
    <w:rsid w:val="00836B30"/>
    <w:rsid w:val="00870BE6"/>
    <w:rsid w:val="009940C3"/>
    <w:rsid w:val="009D7EBE"/>
    <w:rsid w:val="00A45276"/>
    <w:rsid w:val="00B71917"/>
    <w:rsid w:val="00BF45DB"/>
    <w:rsid w:val="00C229B2"/>
    <w:rsid w:val="00C324BF"/>
    <w:rsid w:val="00C71E2A"/>
    <w:rsid w:val="00C73B6B"/>
    <w:rsid w:val="00CE0F79"/>
    <w:rsid w:val="00CE1867"/>
    <w:rsid w:val="00D2328E"/>
    <w:rsid w:val="00D43EE0"/>
    <w:rsid w:val="00D67DC0"/>
    <w:rsid w:val="00DD18AA"/>
    <w:rsid w:val="00E1262F"/>
    <w:rsid w:val="00ED1617"/>
    <w:rsid w:val="00EE0374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13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130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30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30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30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13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130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30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30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30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St-1925/2016-3</izvorni_sadrzaj>
    <derivirana_varijabla naziv="DomainObject.Oznaka_1">St-1925/2016-3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St-1925/2016</izvorni_sadrzaj>
    <derivirana_varijabla naziv="DomainObject.Predmet.OznakaBroj_1">St-1925/2016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PROMOTOR INTERNATIONAL  d.o.o.</izvorni_sadrzaj>
    <derivirana_varijabla naziv="DomainObject.Predmet.ProtustrankaFormated_1">  PROMOTOR INTERNATIONAL  d.o.o.</derivirana_varijabla>
  </DomainObject.Predmet.ProtustrankaFormated>
  <DomainObject.Predmet.ProtustrankaFormatedOIB>
    <izvorni_sadrzaj>  PROMOTOR INTERNATIONAL  d.o.o., OIB 43152129929</izvorni_sadrzaj>
    <derivirana_varijabla naziv="DomainObject.Predmet.ProtustrankaFormatedOIB_1">  PROMOTOR INTERNATIONAL  d.o.o., OIB 43152129929</derivirana_varijabla>
  </DomainObject.Predmet.ProtustrankaFormatedOIB>
  <DomainObject.Predmet.ProtustrankaFormatedWithAdress>
    <izvorni_sadrzaj> PROMOTOR INTERNATIONAL  d.o.o., Lastovska 2A, 10000 Zagreb</izvorni_sadrzaj>
    <derivirana_varijabla naziv="DomainObject.Predmet.ProtustrankaFormatedWithAdress_1"> PROMOTOR INTERNATIONAL  d.o.o., Lastovska 2A, 10000 Zagreb</derivirana_varijabla>
  </DomainObject.Predmet.ProtustrankaFormatedWithAdress>
  <DomainObject.Predmet.ProtustrankaFormatedWithAdressOIB>
    <izvorni_sadrzaj> PROMOTOR INTERNATIONAL  d.o.o., OIB 43152129929, Lastovska 2A, 10000 Zagreb</izvorni_sadrzaj>
    <derivirana_varijabla naziv="DomainObject.Predmet.ProtustrankaFormatedWithAdressOIB_1"> PROMOTOR INTERNATIONAL  d.o.o., OIB 43152129929, Lastovska 2A, 10000 Zagreb</derivirana_varijabla>
  </DomainObject.Predmet.ProtustrankaFormatedWithAdressOIB>
  <DomainObject.Predmet.ProtustrankaWithAdress>
    <izvorni_sadrzaj>PROMOTOR INTERNATIONAL  d.o.o. Lastovska 2A, 10000 Zagreb</izvorni_sadrzaj>
    <derivirana_varijabla naziv="DomainObject.Predmet.ProtustrankaWithAdress_1">PROMOTOR INTERNATIONAL  d.o.o. Lastovska 2A, 10000 Zagreb</derivirana_varijabla>
  </DomainObject.Predmet.ProtustrankaWithAdress>
  <DomainObject.Predmet.ProtustrankaWithAdressOIB>
    <izvorni_sadrzaj>PROMOTOR INTERNATIONAL  d.o.o., OIB 43152129929, Lastovska 2A, 10000 Zagreb</izvorni_sadrzaj>
    <derivirana_varijabla naziv="DomainObject.Predmet.ProtustrankaWithAdressOIB_1">PROMOTOR INTERNATIONAL  d.o.o., OIB 43152129929, Lastovska 2A, 10000 Zagreb</derivirana_varijabla>
  </DomainObject.Predmet.ProtustrankaWithAdressOIB>
  <DomainObject.Predmet.ProtustrankaNazivFormated>
    <izvorni_sadrzaj>PROMOTOR INTERNATIONAL  d.o.o.</izvorni_sadrzaj>
    <derivirana_varijabla naziv="DomainObject.Predmet.ProtustrankaNazivFormated_1">PROMOTOR INTERNATIONAL  d.o.o.</derivirana_varijabla>
  </DomainObject.Predmet.ProtustrankaNazivFormated>
  <DomainObject.Predmet.ProtustrankaNazivFormatedOIB>
    <izvorni_sadrzaj>PROMOTOR INTERNATIONAL  d.o.o., OIB 43152129929</izvorni_sadrzaj>
    <derivirana_varijabla naziv="DomainObject.Predmet.ProtustrankaNazivFormatedOIB_1">PROMOTOR INTERNATIONAL  d.o.o., OIB 43152129929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PROMOTOR INTERNATIONAL  d.o.o.</item>
    </izvorni_sadrzaj>
    <derivirana_varijabla naziv="DomainObject.Predmet.ProtuStrankaListFormated_1">
      <item>PROMOTOR INTERNATIONAL  d.o.o.</item>
    </derivirana_varijabla>
  </DomainObject.Predmet.ProtuStrankaListFormated>
  <DomainObject.Predmet.ProtuStrankaListFormatedOIB>
    <izvorni_sadrzaj>
      <item>PROMOTOR INTERNATIONAL  d.o.o., OIB 43152129929</item>
    </izvorni_sadrzaj>
    <derivirana_varijabla naziv="DomainObject.Predmet.ProtuStrankaListFormatedOIB_1">
      <item>PROMOTOR INTERNATIONAL  d.o.o., OIB 43152129929</item>
    </derivirana_varijabla>
  </DomainObject.Predmet.ProtuStrankaListFormatedOIB>
  <DomainObject.Predmet.ProtuStrankaListFormatedWithAdress>
    <izvorni_sadrzaj>
      <item>PROMOTOR INTERNATIONAL  d.o.o., Lastovska 2A, 10000 Zagreb</item>
    </izvorni_sadrzaj>
    <derivirana_varijabla naziv="DomainObject.Predmet.ProtuStrankaListFormatedWithAdress_1">
      <item>PROMOTOR INTERNATIONAL  d.o.o., Lastovska 2A, 10000 Zagreb</item>
    </derivirana_varijabla>
  </DomainObject.Predmet.ProtuStrankaListFormatedWithAdress>
  <DomainObject.Predmet.ProtuStrankaListFormatedWithAdressOIB>
    <izvorni_sadrzaj>
      <item>PROMOTOR INTERNATIONAL  d.o.o., OIB 43152129929, Lastovska 2A, 10000 Zagreb</item>
    </izvorni_sadrzaj>
    <derivirana_varijabla naziv="DomainObject.Predmet.ProtuStrankaListFormatedWithAdressOIB_1">
      <item>PROMOTOR INTERNATIONAL  d.o.o., OIB 43152129929, Lastovska 2A, 10000 Zagreb</item>
    </derivirana_varijabla>
  </DomainObject.Predmet.ProtuStrankaListFormatedWithAdressOIB>
  <DomainObject.Predmet.ProtuStrankaListNazivFormated>
    <izvorni_sadrzaj>
      <item>PROMOTOR INTERNATIONAL  d.o.o.</item>
    </izvorni_sadrzaj>
    <derivirana_varijabla naziv="DomainObject.Predmet.ProtuStrankaListNazivFormated_1">
      <item>PROMOTOR INTERNATIONAL  d.o.o.</item>
    </derivirana_varijabla>
  </DomainObject.Predmet.ProtuStrankaListNazivFormated>
  <DomainObject.Predmet.ProtuStrankaListNazivFormatedOIB>
    <izvorni_sadrzaj>
      <item>PROMOTOR INTERNATIONAL  d.o.o., OIB 43152129929</item>
    </izvorni_sadrzaj>
    <derivirana_varijabla naziv="DomainObject.Predmet.ProtuStrankaListNazivFormatedOIB_1">
      <item>PROMOTOR INTERNATIONAL  d.o.o., OIB 43152129929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St-1925/2016-3</izvorni_sadrzaj>
    <derivirana_varijabla naziv="DomainObject.PoslovniBrojDokumenta_1">St-1925/2016-3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PROMOTOR INTERNATIONAL  d.o.o.</izvorni_sadrzaj>
    <derivirana_varijabla naziv="DomainObject.Predmet.ProtustrankaIDrugi_1">PROMOTOR INTERNATIONAL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PROMOTOR INTERNATIONAL  d.o.o., OIB 43152129929, Lastovska 2A, 10000 Zagreb</izvorni_sadrzaj>
    <derivirana_varijabla naziv="DomainObject.Predmet.ProtustrankaIDrugiAdressOIB_1">PROMOTOR INTERNATIONAL  d.o.o., OIB 43152129929,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PROMOTOR INTERNATIONAL  d.o.o.</item>
    </izvorni_sadrzaj>
    <derivirana_varijabla naziv="DomainObject.Predmet.SudioniciListNaziv_1">
      <item>FINA Regionalni centar Zagreb</item>
      <item>PROMOTOR INTERNATIONAL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PROMOTOR INTERNATIONAL  d.o.o., OIB 43152129929, Lastovska 2A,10000 Zagreb</item>
    </izvorni_sadrzaj>
    <derivirana_varijabla naziv="DomainObject.Predmet.SudioniciListAdressOIB_1">
      <item>FINA Regionalni centar Zagreb, OIB 85821130368, Trg svibanjskih žrtava 1995. 1,10000 Zagreb</item>
      <item>PROMOTOR INTERNATIONAL  d.o.o., OIB 43152129929, Lastovska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43152129929</item>
    </izvorni_sadrzaj>
    <derivirana_varijabla naziv="DomainObject.Predmet.SudioniciListNazivOIB_1">
      <item>, OIB 85821130368</item>
      <item>, OIB 43152129929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772</properties:Characters>
  <properties:Lines>49</properties:Lines>
  <properties:Paragraphs>21</properties:Paragraphs>
  <properties:TotalTime>225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2016-04-21T10:02:00Z</cp:lastPrinted>
  <dcterms:modified xmlns:xsi="http://www.w3.org/2001/XMLSchema-instance" xsi:type="dcterms:W3CDTF">2016-04-21T10:02:00Z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St-1925/2016-3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