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fd01" w14:paraId="19cfd01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767F89">
        <w:rPr>
          <w:rFonts w:hAnsi="Times New Roman" w:ascii="Times New Roman"/>
        </w:rPr>
        <w:t>704</w:t>
      </w:r>
      <w:r w:rsidR="00E73771">
        <w:rPr>
          <w:rFonts w:hAnsi="Times New Roman" w:ascii="Times New Roman"/>
        </w:rPr>
        <w:t>/17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C02561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C02561">
      <w:pPr>
        <w:jc w:val="both"/>
        <w:rPr>
          <w:rFonts w:hAnsi="Times New Roman" w:ascii="Times New Roman"/>
        </w:rPr>
      </w:pPr>
    </w:p>
    <w:p w:rsidRDefault="005D1D09" w:rsidP="005D1D09" w:rsidR="005D1D09" w:rsidRPr="00C02561">
      <w:pPr>
        <w:ind w:firstLine="708"/>
        <w:jc w:val="both"/>
        <w:rPr>
          <w:rFonts w:hAnsi="Times New Roman" w:ascii="Times New Roman"/>
        </w:rPr>
      </w:pPr>
      <w:r w:rsidRPr="00C02561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767F89" w:rsidRPr="00064247">
        <w:rPr>
          <w:rFonts w:hAnsi="Times New Roman" w:ascii="Times New Roman"/>
          <w:szCs w:val="24"/>
        </w:rPr>
        <w:t>CARPONA PRINT d.o.o. u stečaju, Krapina, Frana Galovića 9, OIB 22592948072</w:t>
      </w:r>
      <w:r w:rsidRPr="00C02561">
        <w:rPr>
          <w:rFonts w:hAnsi="Times New Roman" w:ascii="Times New Roman"/>
        </w:rPr>
        <w:t xml:space="preserve">, dana </w:t>
      </w:r>
      <w:r w:rsidR="00E73771">
        <w:rPr>
          <w:rFonts w:hAnsi="Times New Roman" w:ascii="Times New Roman"/>
        </w:rPr>
        <w:t>23. studenog</w:t>
      </w:r>
      <w:r w:rsidR="00C02561" w:rsidRPr="00C02561">
        <w:rPr>
          <w:rFonts w:hAnsi="Times New Roman" w:ascii="Times New Roman"/>
        </w:rPr>
        <w:t xml:space="preserve"> 2018.</w:t>
      </w:r>
    </w:p>
    <w:p w:rsidRDefault="001774A0" w:rsidP="005D1D09" w:rsidR="001774A0" w:rsidRPr="00C02561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767F89" w:rsidRPr="00064247">
        <w:rPr>
          <w:rFonts w:hAnsi="Times New Roman" w:ascii="Times New Roman"/>
          <w:szCs w:val="24"/>
        </w:rPr>
        <w:t>CARPONA PRINT d.o.o. u stečaju, Krapina, Frana Galovića 9, OIB 22592948072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210E9D">
        <w:rPr>
          <w:rFonts w:hAnsi="Times New Roman" w:ascii="Times New Roman"/>
          <w:noProof w:val="false"/>
          <w:szCs w:val="24"/>
        </w:rPr>
        <w:t>17</w:t>
      </w:r>
      <w:r w:rsidR="00305068">
        <w:rPr>
          <w:rFonts w:hAnsi="Times New Roman" w:ascii="Times New Roman"/>
          <w:noProof w:val="false"/>
          <w:szCs w:val="24"/>
        </w:rPr>
        <w:t>. prosinca</w:t>
      </w:r>
      <w:r w:rsidR="0031637E">
        <w:rPr>
          <w:rFonts w:hAnsi="Times New Roman" w:ascii="Times New Roman"/>
          <w:noProof w:val="false"/>
          <w:szCs w:val="24"/>
        </w:rPr>
        <w:t xml:space="preserve"> 2018.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>
        <w:rPr>
          <w:rFonts w:hAnsi="Times New Roman" w:ascii="Times New Roman"/>
          <w:noProof w:val="false"/>
          <w:szCs w:val="24"/>
        </w:rPr>
        <w:t>9,</w:t>
      </w:r>
      <w:r w:rsidR="0031637E">
        <w:rPr>
          <w:rFonts w:hAnsi="Times New Roman" w:ascii="Times New Roman"/>
          <w:noProof w:val="false"/>
          <w:szCs w:val="24"/>
        </w:rPr>
        <w:t>30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usvajanje </w:t>
      </w:r>
      <w:r w:rsidR="0031637E">
        <w:rPr>
          <w:rFonts w:hAnsi="Times New Roman" w:ascii="Times New Roman"/>
          <w:noProof w:val="false"/>
          <w:szCs w:val="24"/>
        </w:rPr>
        <w:t>završnog računa i završnog izvještaja</w:t>
      </w:r>
      <w:r>
        <w:rPr>
          <w:rFonts w:hAnsi="Times New Roman" w:ascii="Times New Roman"/>
          <w:noProof w:val="false"/>
          <w:szCs w:val="24"/>
        </w:rPr>
        <w:t xml:space="preserve"> stečajnog upravitelja,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6F44B0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210E9D">
        <w:rPr>
          <w:rFonts w:hAnsi="Times New Roman" w:ascii="Times New Roman"/>
          <w:noProof w:val="false"/>
          <w:szCs w:val="24"/>
        </w:rPr>
        <w:t>704</w:t>
      </w:r>
      <w:r w:rsidR="00305068">
        <w:rPr>
          <w:rFonts w:hAnsi="Times New Roman" w:ascii="Times New Roman"/>
          <w:noProof w:val="false"/>
          <w:szCs w:val="24"/>
        </w:rPr>
        <w:t>/17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305068">
        <w:rPr>
          <w:rFonts w:hAnsi="Times New Roman" w:ascii="Times New Roman"/>
          <w:szCs w:val="24"/>
        </w:rPr>
        <w:t>23. studenog</w:t>
      </w:r>
      <w:r w:rsidR="0031637E">
        <w:rPr>
          <w:rFonts w:hAnsi="Times New Roman" w:ascii="Times New Roman"/>
          <w:szCs w:val="24"/>
        </w:rPr>
        <w:t xml:space="preserve"> 2018.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10E9D"/>
    <w:rsid w:val="002E02C4"/>
    <w:rsid w:val="00305068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82B14"/>
    <w:rsid w:val="006D1224"/>
    <w:rsid w:val="006F44B0"/>
    <w:rsid w:val="00713F90"/>
    <w:rsid w:val="00737A4B"/>
    <w:rsid w:val="00767F89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02561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73771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B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B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B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B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B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B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B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B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 PRINT društvo s ograničenom odgovornošću za tiskarsku djelatnost,trgovinu i usluge u stečaju zastupanog po punomoćniku Ivan Šalković; Marijo Fabijančić; Damir Jurinjak; Andrija Šalković</izvorni_sadrzaj>
    <derivirana_varijabla naziv="DomainObject.Predmet.ProtustrankaFormated_1">  CARPONA PRINT društvo s ograničenom odgovornošću za tiskarsku djelatnost,trgovinu i usluge u stečaju zastupanog po punomoćniku Ivan Šalković; Marijo Fabijančić; Damir Jurinjak; Andrija Šalković</derivirana_varijabla>
  </DomainObject.Predmet.ProtustrankaFormated>
  <DomainObject.Predmet.ProtustrankaFormatedOIB>
    <izvorni_sadrzaj>  CARPONA PRINT društvo s ograničenom odgovornošću za tiskarsku djelatnost,trgovinu i usluge u stečaju, OIB 22592948072 zastupanog po punomoćniku Ivan Šalković; Marijo Fabijančić; Damir Jurinjak; Andrija Šalković</izvorni_sadrzaj>
    <derivirana_varijabla naziv="DomainObject.Predmet.ProtustrankaFormatedOIB_1">  CARPONA PRINT društvo s ograničenom odgovornošću za tiskarsku djelatnost,trgovinu i usluge u stečaju, OIB 22592948072 zastupanog po punomoćniku Ivan Šalković; Marijo Fabijančić; Damir Jurinjak; Andrija Šalković</derivirana_varijabla>
  </DomainObject.Predmet.ProtustrankaFormatedOIB>
  <DomainObject.Predmet.ProtustrankaFormatedWithAdress>
    <izvorni_sadrzaj> CARPONA PRINT društvo s ograničenom odgovornošću za tiskarsku djelatnost,trgovinu i usluge u stečaju, Frana Galovića 9, 49000 Krapina zastupanog po punomoćniku Ivan Šalković; Marijo Fabijančić; Damir Jurinjak; Andrija Šalković</izvorni_sadrzaj>
    <derivirana_varijabla naziv="DomainObject.Predmet.ProtustrankaFormatedWithAdress_1"> CARPONA PRINT društvo s ograničenom odgovornošću za tiskarsku djelatnost,trgovinu i usluge u stečaju, Frana Galovića 9, 49000 Krapina zastupanog po punomoćniku Ivan Šalković; Marijo Fabijančić; Damir Jurinjak; Andrija Šalković</derivirana_varijabla>
  </DomainObject.Predmet.ProtustrankaFormatedWithAdress>
  <DomainObject.Predmet.ProtustrankaFormatedWithAdressOIB>
    <izvorni_sadrzaj> CARPONA PRINT društvo s ograničenom odgovornošću za tiskarsku djelatnost,trgovinu i usluge u stečaju, OIB 22592948072, Frana Galovića 9, 49000 Krapina zastupanog po punomoćniku Ivan Šalković; Marijo Fabijančić; Damir Jurinjak; Andrija Šalković</izvorni_sadrzaj>
    <derivirana_varijabla naziv="DomainObject.Predmet.ProtustrankaFormatedWithAdressOIB_1"> CARPONA PRINT društvo s ograničenom odgovornošću za tiskarsku djelatnost,trgovinu i usluge u stečaju, OIB 22592948072, Frana Galovića 9, 49000 Krapina zastupanog po punomoćniku Ivan Šalković; Marijo Fabijančić; Damir Jurinjak; Andrija Šalković</derivirana_varijabla>
  </DomainObject.Predmet.ProtustrankaFormatedWithAdressOIB>
  <DomainObject.Predmet.ProtustrankaWithAdress>
    <izvorni_sadrzaj>CARPONA PRINT društvo s ograničenom odgovornošću za tiskarsku djelatnost,trgovinu i usluge u stečaju Frana Galovića 9, 49000 Krapina</izvorni_sadrzaj>
    <derivirana_varijabla naziv="DomainObject.Predmet.ProtustrankaWithAdress_1">CARPONA PRINT društvo s ograničenom odgovornošću za tiskarsku djelatnost,trgovinu i usluge u stečaju Frana Galovića 9, 49000 Krapina</derivirana_varijabla>
  </DomainObject.Predmet.ProtustrankaWithAdress>
  <DomainObject.Predmet.ProtustrankaWithAdressOIB>
    <izvorni_sadrzaj>CARPONA PRINT društvo s ograničenom odgovornošću za tiskarsku djelatnost,trgovinu i usluge u stečaju, OIB 22592948072, Frana Galovića 9, 49000 Krapina</izvorni_sadrzaj>
    <derivirana_varijabla naziv="DomainObject.Predmet.ProtustrankaWithAdressOIB_1">CARPONA PRINT društvo s ograničenom odgovornošću za tiskarsku djelatnost,trgovinu i usluge u stečaju, OIB 22592948072, Frana Galovića 9, 49000 Krapina</derivirana_varijabla>
  </DomainObject.Predmet.ProtustrankaWithAdressOIB>
  <DomainObject.Predmet.ProtustrankaNazivFormated>
    <izvorni_sadrzaj>CARPONA PRINT društvo s ograničenom odgovornošću za tiskarsku djelatnost,trgovinu i usluge u stečaju</izvorni_sadrzaj>
    <derivirana_varijabla naziv="DomainObject.Predmet.ProtustrankaNazivFormated_1">CARPONA PRINT društvo s ograničenom odgovornošću za tiskarsku djelatnost,trgovinu i usluge u stečaju</derivirana_varijabla>
  </DomainObject.Predmet.ProtustrankaNazivFormated>
  <DomainObject.Predmet.ProtustrankaNazivFormatedOIB>
    <izvorni_sadrzaj>CARPONA PRINT društvo s ograničenom odgovornošću za tiskarsku djelatnost,trgovinu i usluge u stečaju, OIB 22592948072</izvorni_sadrzaj>
    <derivirana_varijabla naziv="DomainObject.Predmet.ProtustrankaNazivFormatedOIB_1">CARPONA PRINT društvo s ograničenom odgovornošću za tiskarsku djelatnost,trgovinu i usluge u stečaju, OIB 22592948072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učinkovitost; HRVATSKA LUTRIJA d.o.o.; DNK UGOSTITELJSTVO d.o.o.</izvorni_sadrzaj>
    <derivirana_varijabla naziv="DomainObject.Predmet.StrankaFormated_1">  FINA Regionalni centar Zagreb; Fond za zaštitu okoliša i energetsku učinkovitost; HRVATSKA LUTRIJA d.o.o.; DNK UGOSTITELJSTVO d.o.o.</derivirana_varijabla>
  </DomainObject.Predmet.StrankaFormated>
  <DomainObject.Predmet.StrankaFormatedOIB>
    <izvorni_sadrzaj>  FINA Regionalni centar Zagreb, OIB 85821130368; Fond za zaštitu okoliša i energetsku učinkovitost, OIB 85828625994; HRVATSKA LUTRIJA d.o.o., OIB 27905228158; DNK UGOSTITELJSTVO d.o.o., OIB 52649617505</izvorni_sadrzaj>
    <derivirana_varijabla naziv="DomainObject.Predmet.StrankaFormatedOIB_1">  FINA Regionalni centar Zagreb, OIB 85821130368; Fond za zaštitu okoliša i energetsku učinkovitost, OIB 85828625994; HRVATSKA LUTRIJA d.o.o., OIB 27905228158; DNK UGOSTITELJSTVO d.o.o., OIB 52649617505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izvorni_sadrzaj>
    <derivirana_varijabla naziv="DomainObject.Predmet.StrankaWithAdress_1"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derivirana_varijabla>
  </DomainObject.Predmet.StrankaWithAdressOIB>
  <DomainObject.Predmet.StrankaNazivFormated>
    <izvorni_sadrzaj>FINA Regionalni centar Zagreb,Fond za zaštitu okoliša i energetsku učinkovitost,HRVATSKA LUTRIJA d.o.o.,DNK UGOSTITELJSTVO d.o.o.</izvorni_sadrzaj>
    <derivirana_varijabla naziv="DomainObject.Predmet.StrankaNazivFormated_1">FINA Regionalni centar Zagreb,Fond za zaštitu okoliša i energetsku učinkovitost,HRVATSKA LUTRIJA d.o.o.,DNK UGOSTITELJSTVO d.o.o.</derivirana_varijabla>
  </DomainObject.Predmet.StrankaNazivFormated>
  <DomainObject.Predmet.StrankaNazivFormatedOIB>
    <izvorni_sadrzaj>FINA Regionalni centar Zagreb, OIB 85821130368,Fond za zaštitu okoliša i energetsku učinkovitost, OIB 85828625994,HRVATSKA LUTRIJA d.o.o., OIB 27905228158,DNK UGOSTITELJSTVO d.o.o., OIB 52649617505</izvorni_sadrzaj>
    <derivirana_varijabla naziv="DomainObject.Predmet.StrankaNazivFormatedOIB_1">FINA Regionalni centar Zagreb, OIB 85821130368,Fond za zaštitu okoliša i energetsku učinkovitost, OIB 85828625994,HRVATSKA LUTRIJA d.o.o., OIB 27905228158,DNK UGOSTITELJSTVO d.o.o., OIB 52649617505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Naziv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Naziv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NazivFormatedOIB>
  <DomainObject.Predmet.ProtuStrankaListFormated>
    <izvorni_sadrzaj>
      <item>CARPONA PRINT društvo s ograničenom odgovornošću za tiskarsku djelatnost,trgovinu i usluge u stečaju zastupanog po punomoćniku Ivan Šalković; Marijo Fabijančić; Damir Jurinjak; Andrija Šalković</item>
    </izvorni_sadrzaj>
    <derivirana_varijabla naziv="DomainObject.Predmet.ProtuStrankaListFormated_1">
      <item>CARPONA PRINT društvo s ograničenom odgovornošću za tiskarsku djelatnost,trgovinu i usluge u stečaju zastupanog po punomoćniku Ivan Šalković; Marijo Fabijančić; Damir Jurinjak; Andrija Šalković</item>
    </derivirana_varijabla>
  </DomainObject.Predmet.ProtuStrankaListFormated>
  <DomainObject.Predmet.ProtuStrankaListFormatedOIB>
    <izvorni_sadrzaj>
      <item>CARPONA PRINT društvo s ograničenom odgovornošću za tiskarsku djelatnost,trgovinu i usluge u stečaju, OIB 22592948072 zastupanog po punomoćniku Ivan Šalković; Marijo Fabijančić; Damir Jurinjak; Andrija Šalković</item>
    </izvorni_sadrzaj>
    <derivirana_varijabla naziv="DomainObject.Predmet.ProtuStrankaListFormatedOIB_1">
      <item>CARPONA PRINT društvo s ograničenom odgovornošću za tiskarsku djelatnost,trgovinu i usluge u stečaju, OIB 22592948072 zastupanog po punomoćniku Ivan Šalković; Marijo Fabijančić; Damir Jurinjak; Andrija Šalković</item>
    </derivirana_varijabla>
  </DomainObject.Predmet.ProtuStrankaListFormatedOIB>
  <DomainObject.Predmet.ProtuStrankaListFormatedWithAdress>
    <izvorni_sadrzaj>
      <item>CARPONA PRINT društvo s ograničenom odgovornošću za tiskarsku djelatnost,trgovinu i usluge u stečaju, Frana Galovića 9, 49000 Krapina zastupanog po punomoćniku Ivan Šalković; Marijo Fabijančić; Damir Jurinjak; Andrija Šalković</item>
    </izvorni_sadrzaj>
    <derivirana_varijabla naziv="DomainObject.Predmet.ProtuStrankaListFormatedWithAdress_1">
      <item>CARPONA PRINT društvo s ograničenom odgovornošću za tiskarsku djelatnost,trgovinu i usluge u stečaju, Frana Galovića 9, 49000 Krapina zastupanog po punomoćniku Ivan Šalković; Marijo Fabijančić; Damir Jurinjak; Andrija Šalković</item>
    </derivirana_varijabla>
  </DomainObject.Predmet.ProtuStrankaListFormatedWithAdress>
  <DomainObject.Predmet.ProtuStrankaListFormatedWithAdressOIB>
    <izvorni_sadrzaj>
      <item>CARPONA PRINT društvo s ograničenom odgovornošću za tiskarsku djelatnost,trgovinu i usluge u stečaju, OIB 22592948072, Frana Galovića 9, 49000 Krapina zastupanog po punomoćniku Ivan Šalković; Marijo Fabijančić; Damir Jurinjak; Andrija Šalković</item>
    </izvorni_sadrzaj>
    <derivirana_varijabla naziv="DomainObject.Predmet.ProtuStrankaListFormatedWithAdressOIB_1">
      <item>CARPONA PRINT društvo s ograničenom odgovornošću za tiskarsku djelatnost,trgovinu i usluge u stečaju, OIB 22592948072, Frana Galovića 9, 49000 Krapina zastupanog po punomoćniku Ivan Šalković; Marijo Fabijančić; Damir Jurinjak; Andrija Šalković</item>
    </derivirana_varijabla>
  </DomainObject.Predmet.ProtuStrankaListFormatedWithAdressOIB>
  <DomainObject.Predmet.ProtuStrankaListNazivFormated>
    <izvorni_sadrzaj>
      <item>CARPONA PRINT društvo s ograničenom odgovornošću za tiskarsku djelatnost,trgovinu i usluge u stečaju</item>
    </izvorni_sadrzaj>
    <derivirana_varijabla naziv="DomainObject.Predmet.ProtuStrankaListNazivFormated_1">
      <item>CARPONA PRINT društvo s ograničenom odgovornošću za tiskarsku djelatnost,trgovinu i usluge u stečaju</item>
    </derivirana_varijabla>
  </DomainObject.Predmet.ProtuStrankaListNazivFormated>
  <DomainObject.Predmet.ProtuStrankaListNazivFormatedOIB>
    <izvorni_sadrzaj>
      <item>CARPONA PRINT društvo s ograničenom odgovornošću za tiskarsku djelatnost,trgovinu i usluge u stečaju, OIB 22592948072</item>
    </izvorni_sadrzaj>
    <derivirana_varijabla naziv="DomainObject.Predmet.ProtuStrankaListNazivFormatedOIB_1">
      <item>CARPONA PRINT društvo s ograničenom odgovornošću za tiskarsku djelatnost,trgovinu i usluge u stečaju, OIB 22592948072</item>
    </derivirana_varijabla>
  </DomainObject.Predmet.ProtuStrankaListNazivFormatedOIB>
  <DomainObject.Predmet.OstaliListFormated>
    <izvorni_sadrzaj>
      <item>Damir Jurinjak punomoćnik sudionika u postupku CARPONA PRINT društvo s ograničenom odgovornošću za tiskarsku djelatnost,trgovinu i usluge u stečaju</item>
      <item>Andrija Šalković punomoćnik sudionika u postupku CARPONA PRINT društvo s ograničenom odgovornošću za tiskarsku djelatnost,trgovinu i usluge u stečaju</item>
      <item>Marijo Fabijančić punomoćnik sudionika u postupku CARPONA PRINT društvo s ograničenom odgovornošću za tiskarsku djelatnost,trgovinu i usluge u stečaju</item>
      <item>Ivan Šalković punomoćnik sudionika u postupku CARPONA PRINT društvo s ograničenom odgovornošću za tiskarsku djelatnost,trgovinu i usluge u stečaju</item>
      <item>Jelić, Vuković &amp; Handžinski j.t.d.</item>
    </izvorni_sadrzaj>
    <derivirana_varijabla naziv="DomainObject.Predmet.OstaliListFormated_1">
      <item>Damir Jurinjak punomoćnik sudionika u postupku CARPONA PRINT društvo s ograničenom odgovornošću za tiskarsku djelatnost,trgovinu i usluge u stečaju</item>
      <item>Andrija Šalković punomoćnik sudionika u postupku CARPONA PRINT društvo s ograničenom odgovornošću za tiskarsku djelatnost,trgovinu i usluge u stečaju</item>
      <item>Marijo Fabijančić punomoćnik sudionika u postupku CARPONA PRINT društvo s ograničenom odgovornošću za tiskarsku djelatnost,trgovinu i usluge u stečaju</item>
      <item>Ivan Šalković punomoćnik sudionika u postupku CARPONA PRINT društvo s ograničenom odgovornošću za tiskarsku djelatnost,trgovinu i usluge u stečaju</item>
      <item>Jelić, Vuković &amp; Handžinski j.t.d.</item>
    </derivirana_varijabla>
  </DomainObject.Predmet.OstaliListFormated>
  <DomainObject.Predmet.OstaliListFormatedOIB>
    <izvorni_sadrzaj>
      <item>Damir Jurinjak, OIB 53512799551 punomoćnik sudionika u postupku CARPONA PRINT društvo s ograničenom odgovornošću za tiskarsku djelatnost,trgovinu i usluge u stečaju</item>
      <item>Andrija Šalković, OIB 50505259983 punomoćnik sudionika u postupku CARPONA PRINT društvo s ograničenom odgovornošću za tiskarsku djelatnost,trgovinu i usluge u stečaju</item>
      <item>Marijo Fabijančić, OIB 63694084389 punomoćnik sudionika u postupku CARPONA PRINT društvo s ograničenom odgovornošću za tiskarsku djelatnost,trgovinu i usluge u stečaju</item>
      <item>Ivan Šalković, OIB 39970544635 punomoćnik sudionika u postupku CARPONA PRINT društvo s ograničenom odgovornošću za tiskarsku djelatnost,trgovinu i usluge u stečaju</item>
      <item>Jelić, Vuković &amp; Handžinski j.t.d., OIB 99987305172</item>
    </izvorni_sadrzaj>
    <derivirana_varijabla naziv="DomainObject.Predmet.OstaliListFormatedOIB_1">
      <item>Damir Jurinjak, OIB 53512799551 punomoćnik sudionika u postupku CARPONA PRINT društvo s ograničenom odgovornošću za tiskarsku djelatnost,trgovinu i usluge u stečaju</item>
      <item>Andrija Šalković, OIB 50505259983 punomoćnik sudionika u postupku CARPONA PRINT društvo s ograničenom odgovornošću za tiskarsku djelatnost,trgovinu i usluge u stečaju</item>
      <item>Marijo Fabijančić, OIB 63694084389 punomoćnik sudionika u postupku CARPONA PRINT društvo s ograničenom odgovornošću za tiskarsku djelatnost,trgovinu i usluge u stečaju</item>
      <item>Ivan Šalković, OIB 39970544635 punomoćnik sudionika u postupku CARPONA PRINT društvo s ograničenom odgovornošću za tiskarsku djelatnost,trgovinu i usluge u stečaju</item>
      <item>Jelić, Vuković &amp; Handžinski j.t.d., OIB 99987305172</item>
    </derivirana_varijabla>
  </DomainObject.Predmet.OstaliListFormatedOIB>
  <DomainObject.Predmet.OstaliListFormatedWithAdress>
    <izvorni_sadrzaj>
      <item>Damir Jurinjak, Jazvine 19, 49232 Radoboj punomoćnik sudionika u postupku CARPONA PRINT društvo s ograničenom odgovornošću za tiskarsku djelatnost,trgovinu i usluge u stečaju</item>
      <item>Andrija Šalković, Jazvine 19, 49232 Radoboj punomoćnik sudionika u postupku CARPONA PRINT društvo s ograničenom odgovornošću za tiskarsku djelatnost,trgovinu i usluge u stečaju</item>
      <item>Marijo Fabijančić, Mihaljekov Jarek 12, 49000 Krapina punomoćnik sudionika u postupku CARPONA PRINT društvo s ograničenom odgovornošću za tiskarsku djelatnost,trgovinu i usluge u stečaju</item>
      <item>Ivan Šalković, Jazvine 19, 49232 Jazvine punomoćnik sudionika u postupku CARPONA PRINT društvo s ograničenom odgovornošću za tiskarsku djelatnost,trgovinu i usluge u stečaju</item>
      <item>Jelić, Vuković &amp; Handžinski j.t.d., Domagojeva 4, 10000 Zagreb</item>
    </izvorni_sadrzaj>
    <derivirana_varijabla naziv="DomainObject.Predmet.OstaliListFormatedWithAdress_1">
      <item>Damir Jurinjak, Jazvine 19, 49232 Radoboj punomoćnik sudionika u postupku CARPONA PRINT društvo s ograničenom odgovornošću za tiskarsku djelatnost,trgovinu i usluge u stečaju</item>
      <item>Andrija Šalković, Jazvine 19, 49232 Radoboj punomoćnik sudionika u postupku CARPONA PRINT društvo s ograničenom odgovornošću za tiskarsku djelatnost,trgovinu i usluge u stečaju</item>
      <item>Marijo Fabijančić, Mihaljekov Jarek 12, 49000 Krapina punomoćnik sudionika u postupku CARPONA PRINT društvo s ograničenom odgovornošću za tiskarsku djelatnost,trgovinu i usluge u stečaju</item>
      <item>Ivan Šalković, Jazvine 19, 49232 Jazvine punomoćnik sudionika u postupku CARPONA PRINT društvo s ograničenom odgovornošću za tiskarsku djelatnost,trgovinu i usluge u stečaju</item>
      <item>Jelić, Vuković &amp; Handžinski j.t.d., Domagojeva 4, 10000 Zagreb</item>
    </derivirana_varijabla>
  </DomainObject.Predmet.OstaliListFormatedWithAdress>
  <DomainObject.Predmet.OstaliListFormatedWithAdressOIB>
    <izvorni_sadrzaj>
      <item>Damir Jurinjak, OIB 53512799551, Jazvine 19, 49232 Radoboj punomoćnik sudionika u postupku CARPONA PRINT društvo s ograničenom odgovornošću za tiskarsku djelatnost,trgovinu i usluge u stečaju</item>
      <item>Andrija Šalković, OIB 50505259983, Jazvine 19, 49232 Radoboj punomoćnik sudionika u postupku CARPONA PRINT društvo s ograničenom odgovornošću za tiskarsku djelatnost,trgovinu i usluge u stečaju</item>
      <item>Marijo Fabijančić, OIB 63694084389, Mihaljekov Jarek 12, 49000 Krapina punomoćnik sudionika u postupku CARPONA PRINT društvo s ograničenom odgovornošću za tiskarsku djelatnost,trgovinu i usluge u stečaju</item>
      <item>Ivan Šalković, OIB 39970544635, Jazvine 19, 49232 Jazvine punomoćnik sudionika u postupku CARPONA PRINT društvo s ograničenom odgovornošću za tiskarsku djelatnost,trgovinu i usluge u stečaju</item>
      <item>Jelić, Vuković &amp; Handžinski j.t.d., OIB 99987305172, Domagojeva 4, 10000 Zagreb</item>
    </izvorni_sadrzaj>
    <derivirana_varijabla naziv="DomainObject.Predmet.OstaliListFormatedWithAdressOIB_1">
      <item>Damir Jurinjak, OIB 53512799551, Jazvine 19, 49232 Radoboj punomoćnik sudionika u postupku CARPONA PRINT društvo s ograničenom odgovornošću za tiskarsku djelatnost,trgovinu i usluge u stečaju</item>
      <item>Andrija Šalković, OIB 50505259983, Jazvine 19, 49232 Radoboj punomoćnik sudionika u postupku CARPONA PRINT društvo s ograničenom odgovornošću za tiskarsku djelatnost,trgovinu i usluge u stečaju</item>
      <item>Marijo Fabijančić, OIB 63694084389, Mihaljekov Jarek 12, 49000 Krapina punomoćnik sudionika u postupku CARPONA PRINT društvo s ograničenom odgovornošću za tiskarsku djelatnost,trgovinu i usluge u stečaju</item>
      <item>Ivan Šalković, OIB 39970544635, Jazvine 19, 49232 Jazvine punomoćnik sudionika u postupku CARPONA PRINT društvo s ograničenom odgovornošću za tiskarsku djelatnost,trgovinu i usluge u stečaju</item>
      <item>Jelić, Vuković &amp; Handžinski j.t.d., OIB 99987305172, Domagojeva 4, 10000 Zagreb</item>
    </derivirana_varijabla>
  </DomainObject.Predmet.OstaliListFormatedWithAdressOIB>
  <DomainObject.Predmet.OstaliListNazivFormated>
    <izvorni_sadrzaj>
      <item>Damir Jurinjak</item>
      <item>Andrija Šalković</item>
      <item>Marijo Fabijančić</item>
      <item>Ivan Šalković</item>
      <item>Jelić, Vuković &amp; Handžinski j.t.d.</item>
    </izvorni_sadrzaj>
    <derivirana_varijabla naziv="DomainObject.Predmet.OstaliListNazivFormated_1">
      <item>Damir Jurinjak</item>
      <item>Andrija Šalković</item>
      <item>Marijo Fabijančić</item>
      <item>Ivan Šalković</item>
      <item>Jelić, Vuković &amp; Handžinski j.t.d.</item>
    </derivirana_varijabla>
  </DomainObject.Predmet.OstaliListNazivFormated>
  <DomainObject.Predmet.OstaliListNazivFormatedOIB>
    <izvorni_sadrzaj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izvorni_sadrzaj>
    <derivirana_varijabla naziv="DomainObject.Predmet.OstaliListNazivFormatedOIB_1"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CARPONA PRINT društvo s ograničenom odgovornošću za tiskarsku djelatnost,trgovinu i usluge u stečaju</izvorni_sadrzaj>
    <derivirana_varijabla naziv="DomainObject.Predmet.ProtustrankaIDrugi_1">CARPONA PRINT društvo s ograničenom odgovornošću za tiskarsku djelatnost,trgovinu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CARPONA PRINT društvo s ograničenom odgovornošću za tiskarsku djelatnost,trgovinu i usluge u stečaju, OIB 22592948072, Frana Galovića 9, 49000 Krapina</izvorni_sadrzaj>
    <derivirana_varijabla naziv="DomainObject.Predmet.ProtustrankaIDrugiAdressOIB_1">CARPONA PRINT društvo s ograničenom odgovornošću za tiskarsku djelatnost,trgovinu i usluge u stečaju, OIB 22592948072,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 PRINT društvo s ograničenom odgovornošću za tiskarsku djelatnost,trgovinu i usluge u stečaju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izvorni_sadrzaj>
    <derivirana_varijabla naziv="DomainObject.Predmet.SudioniciListNaziv_1">
      <item>CARPONA PRINT društvo s ograničenom odgovornošću za tiskarsku djelatnost,trgovinu i usluge u stečaju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derivirana_varijabla>
  </DomainObject.Predmet.SudioniciListNaziv>
  <DomainObject.Predmet.SudioniciListAdressOIB>
    <izvorni_sadrzaj>
      <item>CARPONA PRINT društvo s ograničenom odgovornošću za tiskarsku djelatnost,trgovinu i usluge u stečaju,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izvorni_sadrzaj>
    <derivirana_varijabla naziv="DomainObject.Predmet.SudioniciListAdressOIB_1">
      <item>CARPONA PRINT društvo s ograničenom odgovornošću za tiskarsku djelatnost,trgovinu i usluge u stečaju,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izvorni_sadrzaj>
    <derivirana_varijabla naziv="DomainObject.Predmet.SudioniciListNazivOIB_1"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St-704/2017-57</izvorni_sadrzaj>
    <derivirana_varijabla naziv="DomainObject.PredzadnjaOdlukaIzPredmeta.Oznaka_1">St-704/2017-57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251</properties:Words>
  <properties:Characters>1293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2018-11-23T13:26:00Z</dcterms:created>
  <dc:creator>x</dc:creator>
  <cp:lastModifiedBy>Renata Klokočki</cp:lastModifiedBy>
  <cp:lastPrinted>2018-09-03T11:08:00Z</cp:lastPrinted>
  <dcterms:modified xmlns:xsi="http://www.w3.org/2001/XMLSchema-instance" xsi:type="dcterms:W3CDTF">2018-11-23T13:31:00Z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293.-CARPONA PRINT.docx)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