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e33e6" w14:paraId="28e33e6" w:rsidRDefault="00571618" w:rsidR="00571618">
      <w:pPr>
        <w15:collapsed w:val="false"/>
      </w:pPr>
      <w:bookmarkStart w:name="_GoBack" w:id="0"/>
      <w:bookmarkEnd w:id="0"/>
    </w:p>
    <w:p w:rsidRDefault="00777120" w:rsidP="00777120" w:rsidR="00777120">
      <w:r>
        <w:rPr>
          <w:noProof/>
          <w:lang w:eastAsia="hr-HR"/>
        </w:rPr>
        <w:drawing>
          <wp:inline distR="0" distL="0" distB="0" distT="0">
            <wp:extent cy="960120" cx="716280"/>
            <wp:effectExtent b="0" r="762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777120" w:rsidP="00777120" w:rsidR="00777120" w:rsidRPr="0076596B">
      <w:r w:rsidRPr="0076596B">
        <w:t>REPUBLIKA HRVATSKA</w:t>
      </w:r>
    </w:p>
    <w:p w:rsidRDefault="00777120" w:rsidP="00777120" w:rsidR="00777120" w:rsidRPr="0076596B">
      <w:r w:rsidRPr="0076596B">
        <w:t xml:space="preserve">TRGOVAČKI SUD U ZAGREBU                                                </w:t>
      </w:r>
    </w:p>
    <w:p w:rsidRDefault="00777120" w:rsidP="00777120" w:rsidR="00777120" w:rsidRPr="0076596B">
      <w:r w:rsidRPr="0076596B">
        <w:t xml:space="preserve">Zagreb, </w:t>
      </w:r>
      <w:proofErr w:type="spellStart"/>
      <w:r w:rsidRPr="0076596B">
        <w:t>Amruševa</w:t>
      </w:r>
      <w:proofErr w:type="spellEnd"/>
      <w:r w:rsidRPr="0076596B">
        <w:t xml:space="preserve"> 2/II </w:t>
      </w:r>
      <w:r w:rsidRPr="0076596B">
        <w:tab/>
      </w:r>
      <w:r w:rsidRPr="0076596B">
        <w:tab/>
      </w:r>
      <w:r w:rsidRPr="0076596B">
        <w:tab/>
      </w:r>
      <w:r w:rsidRPr="0076596B">
        <w:tab/>
      </w:r>
      <w:r w:rsidRPr="0076596B">
        <w:tab/>
      </w:r>
      <w:r w:rsidRPr="0076596B">
        <w:tab/>
        <w:t xml:space="preserve">            12  St-1094/2012</w:t>
      </w:r>
    </w:p>
    <w:p w:rsidRDefault="00777120" w:rsidP="00777120" w:rsidR="00777120" w:rsidRPr="0076596B"/>
    <w:p w:rsidRDefault="00777120" w:rsidP="00777120" w:rsidR="00777120" w:rsidRPr="0076596B">
      <w:pPr>
        <w:jc w:val="center"/>
      </w:pPr>
      <w:r w:rsidRPr="0076596B">
        <w:t>R   J   E   Š   E   N J   E</w:t>
      </w:r>
    </w:p>
    <w:p w:rsidRDefault="00777120" w:rsidP="00777120" w:rsidR="00777120" w:rsidRPr="0076596B">
      <w:pPr>
        <w:jc w:val="center"/>
      </w:pPr>
    </w:p>
    <w:p w:rsidRDefault="00777120" w:rsidP="00777120" w:rsidR="00777120" w:rsidRPr="0076596B">
      <w:pPr>
        <w:jc w:val="both"/>
      </w:pPr>
      <w:r w:rsidRPr="0076596B">
        <w:t xml:space="preserve">Trgovački sud u Zagrebu po sucu Nini Radiću kao stečajnom sucu u stečajnom postupku nad, JARUŠČICA PROJEKT d.o.o. za poslovanje nekretninama, Zagreb, </w:t>
      </w:r>
      <w:proofErr w:type="spellStart"/>
      <w:r w:rsidRPr="0076596B">
        <w:t>Jaruščica</w:t>
      </w:r>
      <w:proofErr w:type="spellEnd"/>
      <w:r w:rsidRPr="0076596B">
        <w:t xml:space="preserve"> 7,MBS:080729411, OIB:02217546383, </w:t>
      </w:r>
      <w:r>
        <w:t>30</w:t>
      </w:r>
      <w:r w:rsidRPr="0076596B">
        <w:t xml:space="preserve">. </w:t>
      </w:r>
      <w:r>
        <w:t>studenog</w:t>
      </w:r>
      <w:r w:rsidRPr="0076596B">
        <w:t xml:space="preserve"> 201</w:t>
      </w:r>
      <w:r>
        <w:t>6</w:t>
      </w:r>
      <w:r w:rsidRPr="0076596B">
        <w:t>. godine,</w:t>
      </w:r>
    </w:p>
    <w:p w:rsidRDefault="00777120" w:rsidP="00777120" w:rsidR="00777120" w:rsidRPr="0076596B"/>
    <w:p w:rsidRDefault="00777120" w:rsidP="00777120" w:rsidR="00777120" w:rsidRPr="0076596B">
      <w:pPr>
        <w:jc w:val="center"/>
        <w:rPr>
          <w:b/>
        </w:rPr>
      </w:pPr>
      <w:r w:rsidRPr="0076596B">
        <w:rPr>
          <w:b/>
        </w:rPr>
        <w:t>r  i  j  e  š  i  o    j  e</w:t>
      </w:r>
    </w:p>
    <w:p w:rsidRDefault="00777120" w:rsidP="00777120" w:rsidR="00777120" w:rsidRPr="0076596B">
      <w:pPr>
        <w:jc w:val="center"/>
        <w:rPr>
          <w:b/>
        </w:rPr>
      </w:pPr>
    </w:p>
    <w:p w:rsidRDefault="00777120" w:rsidP="00777120" w:rsidR="00777120">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p w:rsidRDefault="00777120" w:rsidP="00777120" w:rsidR="00777120">
      <w:pPr>
        <w:pBdr>
          <w:bottom w:space="1" w:sz="4" w:color="auto" w:val="single"/>
        </w:pBdr>
        <w:jc w:val="both"/>
        <w:rPr>
          <w:rFonts w:cs="Arial" w:hAnsi="Arial" w:ascii="Arial"/>
          <w:sz w:val="20"/>
        </w:rPr>
      </w:pPr>
      <w:r>
        <w:rPr>
          <w:rFonts w:cs="Arial" w:hAnsi="Arial" w:ascii="Arial"/>
          <w:b/>
          <w:sz w:val="20"/>
        </w:rPr>
        <w:t>Etaža 586</w:t>
      </w:r>
      <w:r>
        <w:rPr>
          <w:rFonts w:cs="Arial" w:hAnsi="Arial" w:ascii="Arial"/>
          <w:sz w:val="20"/>
        </w:rPr>
        <w:t>,</w:t>
      </w:r>
    </w:p>
    <w:p w:rsidRDefault="00777120" w:rsidP="00777120" w:rsidR="00777120">
      <w:pPr>
        <w:pBdr>
          <w:bottom w:space="1" w:sz="4" w:color="auto" w:val="single"/>
        </w:pBdr>
        <w:jc w:val="both"/>
      </w:pPr>
      <w:r>
        <w:rPr>
          <w:rFonts w:cs="Arial" w:hAnsi="Arial" w:ascii="Arial"/>
          <w:sz w:val="20"/>
        </w:rPr>
        <w:t xml:space="preserve">21/10000 dijela nekretnine, </w:t>
      </w:r>
      <w:r>
        <w:rPr>
          <w:rFonts w:cs="Arial" w:hAnsi="Arial" w:ascii="Arial"/>
          <w:b/>
          <w:sz w:val="20"/>
        </w:rPr>
        <w:t xml:space="preserve">dvosoban stan oznake S 224, u drugom katu objekta S 2, </w:t>
      </w:r>
      <w:proofErr w:type="spellStart"/>
      <w:r>
        <w:rPr>
          <w:rFonts w:cs="Arial" w:hAnsi="Arial" w:ascii="Arial"/>
          <w:b/>
          <w:sz w:val="20"/>
        </w:rPr>
        <w:t>Jaruščica</w:t>
      </w:r>
      <w:proofErr w:type="spellEnd"/>
      <w:r>
        <w:rPr>
          <w:rFonts w:cs="Arial" w:hAnsi="Arial" w:ascii="Arial"/>
          <w:b/>
          <w:sz w:val="20"/>
        </w:rPr>
        <w:t xml:space="preserve"> 5, sa spremištem oznake </w:t>
      </w:r>
      <w:proofErr w:type="spellStart"/>
      <w:r>
        <w:rPr>
          <w:rFonts w:cs="Arial" w:hAnsi="Arial" w:ascii="Arial"/>
          <w:b/>
          <w:sz w:val="20"/>
        </w:rPr>
        <w:t>spr</w:t>
      </w:r>
      <w:proofErr w:type="spellEnd"/>
      <w:r>
        <w:rPr>
          <w:rFonts w:cs="Arial" w:hAnsi="Arial" w:ascii="Arial"/>
          <w:b/>
          <w:sz w:val="20"/>
        </w:rPr>
        <w:t xml:space="preserve"> 60 u prizemlju objekta, neto korisne površine 52,71</w:t>
      </w:r>
      <w:r>
        <w:rPr>
          <w:rFonts w:cs="Arial" w:hAnsi="Arial" w:ascii="Arial"/>
          <w:sz w:val="20"/>
        </w:rPr>
        <w:t xml:space="preserve"> m2, u etažnom elaboratu sve označeno zelenom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777120" w:rsidP="00777120" w:rsidR="00777120">
      <w:r w:rsidRPr="0076596B">
        <w:t>dosuđuje se kupcu</w:t>
      </w:r>
      <w:r>
        <w:t xml:space="preserve"> </w:t>
      </w:r>
      <w:r>
        <w:rPr>
          <w:b/>
        </w:rPr>
        <w:t xml:space="preserve">Ivana </w:t>
      </w:r>
      <w:proofErr w:type="spellStart"/>
      <w:r>
        <w:rPr>
          <w:b/>
        </w:rPr>
        <w:t>Šipić</w:t>
      </w:r>
      <w:proofErr w:type="spellEnd"/>
      <w:r>
        <w:t xml:space="preserve"> iz Zagreba, </w:t>
      </w:r>
      <w:proofErr w:type="spellStart"/>
      <w:r>
        <w:t>Jaruščica</w:t>
      </w:r>
      <w:proofErr w:type="spellEnd"/>
      <w:r>
        <w:t xml:space="preserve"> 5, OIB:59632358961</w:t>
      </w:r>
    </w:p>
    <w:p w:rsidRDefault="004B1934" w:rsidP="004B1934" w:rsidR="004B1934">
      <w:pPr>
        <w:jc w:val="both"/>
        <w:rPr>
          <w:b/>
        </w:rPr>
      </w:pPr>
    </w:p>
    <w:p w:rsidRDefault="004B1934" w:rsidP="004B1934" w:rsidR="004B1934">
      <w:pPr>
        <w:jc w:val="both"/>
        <w:rPr>
          <w:b/>
        </w:rPr>
      </w:pPr>
      <w:r>
        <w:rPr>
          <w:b/>
        </w:rPr>
        <w:t>I</w:t>
      </w:r>
      <w:r w:rsidRPr="0076596B">
        <w:rPr>
          <w:b/>
        </w:rPr>
        <w:t>I</w:t>
      </w:r>
      <w:r w:rsidRPr="0076596B">
        <w:t xml:space="preserve"> Nekretnina, upisana u  zemljišne knjige,  Općinskog suda u Novom Zagrebu, </w:t>
      </w:r>
      <w:r w:rsidRPr="0076596B">
        <w:rPr>
          <w:b/>
        </w:rPr>
        <w:t>K.O. BLATO NOVO, Z.K.ULOŽAK 2855 BROJ PODULOŠKA</w:t>
      </w:r>
    </w:p>
    <w:p w:rsidRDefault="004B1934" w:rsidP="004B1934" w:rsidR="004B1934">
      <w:pPr>
        <w:pBdr>
          <w:bottom w:space="1" w:sz="4" w:color="auto" w:val="single"/>
        </w:pBdr>
        <w:jc w:val="both"/>
        <w:rPr>
          <w:b/>
        </w:rPr>
      </w:pPr>
      <w:r>
        <w:rPr>
          <w:rFonts w:cs="Arial" w:hAnsi="Arial" w:ascii="Arial"/>
          <w:b/>
          <w:sz w:val="20"/>
        </w:rPr>
        <w:t>Etaža 597</w:t>
      </w:r>
    </w:p>
    <w:p w:rsidRDefault="004B1934" w:rsidP="004B1934" w:rsidR="004B1934">
      <w:pPr>
        <w:pBdr>
          <w:bottom w:space="1" w:sz="4" w:color="auto" w:val="single"/>
        </w:pBdr>
        <w:jc w:val="both"/>
      </w:pPr>
      <w:r>
        <w:rPr>
          <w:rFonts w:cs="Arial" w:hAnsi="Arial" w:ascii="Arial"/>
          <w:sz w:val="20"/>
        </w:rPr>
        <w:t xml:space="preserve">17/10000 dijela nekretnine, </w:t>
      </w:r>
      <w:r>
        <w:rPr>
          <w:rFonts w:cs="Arial" w:hAnsi="Arial" w:ascii="Arial"/>
          <w:b/>
          <w:sz w:val="20"/>
        </w:rPr>
        <w:t xml:space="preserve">dvosoban stan oznake S 235, u drugom katu objekta S 2, </w:t>
      </w:r>
      <w:proofErr w:type="spellStart"/>
      <w:r>
        <w:rPr>
          <w:rFonts w:cs="Arial" w:hAnsi="Arial" w:ascii="Arial"/>
          <w:b/>
          <w:sz w:val="20"/>
        </w:rPr>
        <w:t>Jaruščica</w:t>
      </w:r>
      <w:proofErr w:type="spellEnd"/>
      <w:r>
        <w:rPr>
          <w:rFonts w:cs="Arial" w:hAnsi="Arial" w:ascii="Arial"/>
          <w:b/>
          <w:sz w:val="20"/>
        </w:rPr>
        <w:t xml:space="preserve"> 5, sa spremištem oznake </w:t>
      </w:r>
      <w:proofErr w:type="spellStart"/>
      <w:r>
        <w:rPr>
          <w:rFonts w:cs="Arial" w:hAnsi="Arial" w:ascii="Arial"/>
          <w:b/>
          <w:sz w:val="20"/>
        </w:rPr>
        <w:t>spr</w:t>
      </w:r>
      <w:proofErr w:type="spellEnd"/>
      <w:r>
        <w:rPr>
          <w:rFonts w:cs="Arial" w:hAnsi="Arial" w:ascii="Arial"/>
          <w:b/>
          <w:sz w:val="20"/>
        </w:rPr>
        <w:t xml:space="preserve"> 71 u prizemlju objekta, neto korisne površine 44,46</w:t>
      </w:r>
      <w:r>
        <w:rPr>
          <w:rFonts w:cs="Arial" w:hAnsi="Arial" w:ascii="Arial"/>
          <w:sz w:val="20"/>
        </w:rPr>
        <w:t xml:space="preserve"> m2, u etažnom elaboratu sve označeno žutom bojom, </w:t>
      </w:r>
      <w:r>
        <w:t xml:space="preserve">na listu A opisano kao stambeno poslovna zgrada tlocrtne </w:t>
      </w:r>
    </w:p>
    <w:p w:rsidRDefault="004B1934" w:rsidP="004B1934" w:rsidR="004B1934">
      <w:pPr>
        <w:pBdr>
          <w:bottom w:space="1" w:sz="4" w:color="auto" w:val="single"/>
        </w:pBdr>
        <w:jc w:val="both"/>
      </w:pPr>
      <w:r>
        <w:t xml:space="preserve">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4B1934" w:rsidR="00777120">
      <w:r>
        <w:t xml:space="preserve">dosuđuje se kupcu </w:t>
      </w:r>
      <w:r>
        <w:rPr>
          <w:b/>
        </w:rPr>
        <w:t xml:space="preserve">ARSENIUS </w:t>
      </w:r>
      <w:r>
        <w:t xml:space="preserve">d.o.o. Zagreb, </w:t>
      </w:r>
      <w:proofErr w:type="spellStart"/>
      <w:r>
        <w:t>Jaruščica</w:t>
      </w:r>
      <w:proofErr w:type="spellEnd"/>
      <w:r>
        <w:t xml:space="preserve"> 11, OIB:74301282336.</w:t>
      </w:r>
    </w:p>
    <w:p w:rsidRDefault="004B1934" w:rsidR="004B1934"/>
    <w:p w:rsidRDefault="004B1934" w:rsidP="004B1934" w:rsidR="004B1934">
      <w:pPr>
        <w:jc w:val="both"/>
        <w:rPr>
          <w:b/>
        </w:rPr>
      </w:pPr>
      <w:r>
        <w:t xml:space="preserve">III </w:t>
      </w:r>
      <w:r w:rsidRPr="0076596B">
        <w:t xml:space="preserve">Nekretnina, upisana u  zemljišne knjige,  Općinskog suda u Novom Zagrebu, </w:t>
      </w:r>
      <w:r w:rsidRPr="0076596B">
        <w:rPr>
          <w:b/>
        </w:rPr>
        <w:t>K.O. BLATO NOVO, Z.K.ULOŽAK 2855 BROJ PODULOŠKA</w:t>
      </w:r>
    </w:p>
    <w:p w:rsidRDefault="004B1934" w:rsidP="004B1934" w:rsidR="004B1934">
      <w:pPr>
        <w:pBdr>
          <w:bottom w:space="1" w:sz="4" w:color="auto" w:val="single"/>
        </w:pBdr>
        <w:jc w:val="both"/>
        <w:rPr>
          <w:b/>
        </w:rPr>
      </w:pPr>
      <w:r>
        <w:rPr>
          <w:rFonts w:cs="Arial" w:hAnsi="Arial" w:ascii="Arial"/>
          <w:b/>
          <w:sz w:val="20"/>
        </w:rPr>
        <w:t>Etaža 618</w:t>
      </w:r>
    </w:p>
    <w:p w:rsidRDefault="004B1934" w:rsidP="004B1934" w:rsidR="004B1934">
      <w:pPr>
        <w:pBdr>
          <w:bottom w:space="1" w:sz="4" w:color="auto" w:val="single"/>
        </w:pBdr>
        <w:jc w:val="both"/>
      </w:pPr>
      <w:r>
        <w:rPr>
          <w:rFonts w:cs="Arial" w:hAnsi="Arial" w:ascii="Arial"/>
          <w:sz w:val="20"/>
        </w:rPr>
        <w:t xml:space="preserve">21/10000 dijela nekretnine, </w:t>
      </w:r>
      <w:r>
        <w:rPr>
          <w:rFonts w:cs="Arial" w:hAnsi="Arial" w:ascii="Arial"/>
          <w:b/>
          <w:sz w:val="20"/>
        </w:rPr>
        <w:t xml:space="preserve">dvosoban stan oznake S 320, u trećem katu objekta S 2, </w:t>
      </w:r>
      <w:proofErr w:type="spellStart"/>
      <w:r>
        <w:rPr>
          <w:rFonts w:cs="Arial" w:hAnsi="Arial" w:ascii="Arial"/>
          <w:b/>
          <w:sz w:val="20"/>
        </w:rPr>
        <w:t>Jaruščica</w:t>
      </w:r>
      <w:proofErr w:type="spellEnd"/>
      <w:r>
        <w:rPr>
          <w:rFonts w:cs="Arial" w:hAnsi="Arial" w:ascii="Arial"/>
          <w:b/>
          <w:sz w:val="20"/>
        </w:rPr>
        <w:t xml:space="preserve"> 5, sa spremištem oznake </w:t>
      </w:r>
      <w:proofErr w:type="spellStart"/>
      <w:r>
        <w:rPr>
          <w:rFonts w:cs="Arial" w:hAnsi="Arial" w:ascii="Arial"/>
          <w:b/>
          <w:sz w:val="20"/>
        </w:rPr>
        <w:t>spr</w:t>
      </w:r>
      <w:proofErr w:type="spellEnd"/>
      <w:r>
        <w:rPr>
          <w:rFonts w:cs="Arial" w:hAnsi="Arial" w:ascii="Arial"/>
          <w:b/>
          <w:sz w:val="20"/>
        </w:rPr>
        <w:t xml:space="preserve"> 92 u prizemlju objekta, neto korisne površine 52,71 m2, </w:t>
      </w:r>
      <w:r>
        <w:rPr>
          <w:rFonts w:cs="Arial" w:hAnsi="Arial" w:ascii="Arial"/>
          <w:sz w:val="20"/>
        </w:rPr>
        <w:t xml:space="preserve">u etažnom elaboratu sve označeno zelenom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4B1934" w:rsidR="00777120">
      <w:r>
        <w:t xml:space="preserve">dosuđuje se kupcu </w:t>
      </w:r>
      <w:r>
        <w:rPr>
          <w:b/>
        </w:rPr>
        <w:t xml:space="preserve">Sandra </w:t>
      </w:r>
      <w:proofErr w:type="spellStart"/>
      <w:r>
        <w:rPr>
          <w:b/>
        </w:rPr>
        <w:t>Špiranović</w:t>
      </w:r>
      <w:proofErr w:type="spellEnd"/>
      <w:r>
        <w:t xml:space="preserve"> iz Slavonskog Broda  Josipa Kozarca 4, broj OIB:25129881801</w:t>
      </w:r>
      <w:r w:rsidR="004B2FE3">
        <w:t>.</w:t>
      </w:r>
    </w:p>
    <w:p w:rsidRDefault="004B1934" w:rsidR="004B1934"/>
    <w:p w:rsidRDefault="004B1934" w:rsidR="004B1934">
      <w:r>
        <w:t>IV</w:t>
      </w:r>
      <w:r w:rsidRPr="004B1934">
        <w:t xml:space="preserve"> </w:t>
      </w:r>
      <w:r w:rsidRPr="0076596B">
        <w:t xml:space="preserve">Nekretnina, upisana u  zemljišne knjige,  Općinskog suda u Novom Zagrebu, </w:t>
      </w:r>
      <w:r w:rsidRPr="0076596B">
        <w:rPr>
          <w:b/>
        </w:rPr>
        <w:t>K.O. BLATO NOVO, Z.K.ULOŽAK 2855 BROJ PODULOŠKA</w:t>
      </w:r>
    </w:p>
    <w:p w:rsidRDefault="004B1934" w:rsidP="004B1934" w:rsidR="004B1934">
      <w:pPr>
        <w:pBdr>
          <w:bottom w:space="1" w:sz="4" w:color="auto" w:val="single"/>
        </w:pBdr>
        <w:jc w:val="both"/>
        <w:rPr>
          <w:b/>
        </w:rPr>
      </w:pPr>
      <w:r>
        <w:rPr>
          <w:rFonts w:cs="Arial" w:hAnsi="Arial" w:ascii="Arial"/>
          <w:b/>
          <w:sz w:val="20"/>
        </w:rPr>
        <w:t>Etaža 620</w:t>
      </w:r>
    </w:p>
    <w:p w:rsidRDefault="004B1934" w:rsidP="004B1934" w:rsidR="004B1934">
      <w:pPr>
        <w:pBdr>
          <w:bottom w:space="1" w:sz="4" w:color="auto" w:val="single"/>
        </w:pBdr>
        <w:jc w:val="both"/>
      </w:pPr>
      <w:r>
        <w:rPr>
          <w:rFonts w:cs="Arial" w:hAnsi="Arial" w:ascii="Arial"/>
          <w:sz w:val="20"/>
        </w:rPr>
        <w:t xml:space="preserve">21/10000 dijela nekretnine, </w:t>
      </w:r>
      <w:r>
        <w:rPr>
          <w:rFonts w:cs="Arial" w:hAnsi="Arial" w:ascii="Arial"/>
          <w:b/>
          <w:sz w:val="20"/>
        </w:rPr>
        <w:t xml:space="preserve">dvosoban stan oznake S 322, u trećem katu objekta S 2, </w:t>
      </w:r>
      <w:proofErr w:type="spellStart"/>
      <w:r>
        <w:rPr>
          <w:rFonts w:cs="Arial" w:hAnsi="Arial" w:ascii="Arial"/>
          <w:b/>
          <w:sz w:val="20"/>
        </w:rPr>
        <w:t>Jaruščica</w:t>
      </w:r>
      <w:proofErr w:type="spellEnd"/>
      <w:r>
        <w:rPr>
          <w:rFonts w:cs="Arial" w:hAnsi="Arial" w:ascii="Arial"/>
          <w:b/>
          <w:sz w:val="20"/>
        </w:rPr>
        <w:t xml:space="preserve"> 5, sa spremištem oznake </w:t>
      </w:r>
      <w:proofErr w:type="spellStart"/>
      <w:r>
        <w:rPr>
          <w:rFonts w:cs="Arial" w:hAnsi="Arial" w:ascii="Arial"/>
          <w:b/>
          <w:sz w:val="20"/>
        </w:rPr>
        <w:t>spr</w:t>
      </w:r>
      <w:proofErr w:type="spellEnd"/>
      <w:r>
        <w:rPr>
          <w:rFonts w:cs="Arial" w:hAnsi="Arial" w:ascii="Arial"/>
          <w:b/>
          <w:sz w:val="20"/>
        </w:rPr>
        <w:t xml:space="preserve"> 94 u prizemlju objekta, neto korisne površine 52,71 m2,</w:t>
      </w:r>
      <w:r>
        <w:rPr>
          <w:rFonts w:cs="Arial" w:hAnsi="Arial" w:ascii="Arial"/>
          <w:sz w:val="20"/>
        </w:rPr>
        <w:t xml:space="preserve"> u etažnom elaboratu sve označeno plavom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4B1934" w:rsidP="004B1934" w:rsidR="004B1934">
      <w:r>
        <w:t xml:space="preserve">dosuđuje se kupcu </w:t>
      </w:r>
      <w:r>
        <w:rPr>
          <w:b/>
        </w:rPr>
        <w:t>Vjekoslav Pavičić Zagreb</w:t>
      </w:r>
      <w:r>
        <w:t xml:space="preserve">,  </w:t>
      </w:r>
      <w:proofErr w:type="spellStart"/>
      <w:r>
        <w:t>Ljumerska</w:t>
      </w:r>
      <w:proofErr w:type="spellEnd"/>
      <w:r>
        <w:t xml:space="preserve"> 6, OIB:93476312830</w:t>
      </w:r>
      <w:r w:rsidR="004B2FE3">
        <w:t>.</w:t>
      </w:r>
    </w:p>
    <w:p w:rsidRDefault="004B1934" w:rsidP="004B1934" w:rsidR="004B1934"/>
    <w:p w:rsidRDefault="004B1934" w:rsidP="004B1934" w:rsidR="004B1934">
      <w:r>
        <w:t>V</w:t>
      </w:r>
      <w:r w:rsidRPr="004B1934">
        <w:t xml:space="preserve"> </w:t>
      </w:r>
      <w:r w:rsidRPr="0076596B">
        <w:t xml:space="preserve">Nekretnina, upisana u  zemljišne knjige,  Općinskog suda u Novom Zagrebu, </w:t>
      </w:r>
      <w:r w:rsidRPr="0076596B">
        <w:rPr>
          <w:b/>
        </w:rPr>
        <w:t>K.O. BLATO NOVO, Z.K.ULOŽAK 2855 BROJ PODULOŠKA</w:t>
      </w:r>
    </w:p>
    <w:p w:rsidRDefault="004B1934" w:rsidP="004B1934" w:rsidR="004B1934">
      <w:pPr>
        <w:pBdr>
          <w:bottom w:space="1" w:sz="4" w:color="auto" w:val="single"/>
        </w:pBdr>
        <w:jc w:val="both"/>
        <w:rPr>
          <w:b/>
        </w:rPr>
      </w:pPr>
      <w:r>
        <w:rPr>
          <w:rFonts w:cs="Arial" w:hAnsi="Arial" w:ascii="Arial"/>
          <w:b/>
          <w:sz w:val="20"/>
        </w:rPr>
        <w:t>Etaža 638</w:t>
      </w:r>
    </w:p>
    <w:p w:rsidRDefault="004B1934" w:rsidP="004B1934" w:rsidR="004B1934">
      <w:pPr>
        <w:pBdr>
          <w:bottom w:space="1" w:sz="4" w:color="auto" w:val="single"/>
        </w:pBdr>
        <w:jc w:val="both"/>
      </w:pPr>
      <w:r>
        <w:rPr>
          <w:rFonts w:cs="Arial" w:hAnsi="Arial" w:ascii="Arial"/>
          <w:sz w:val="20"/>
        </w:rPr>
        <w:t xml:space="preserve">21/10000 dijela nekretnine, </w:t>
      </w:r>
      <w:r>
        <w:rPr>
          <w:rFonts w:cs="Arial" w:hAnsi="Arial" w:ascii="Arial"/>
          <w:b/>
          <w:sz w:val="20"/>
        </w:rPr>
        <w:t xml:space="preserve">dvosoban stan oznake S 404, u četvrtom katu objekta S 2, </w:t>
      </w:r>
      <w:proofErr w:type="spellStart"/>
      <w:r>
        <w:rPr>
          <w:rFonts w:cs="Arial" w:hAnsi="Arial" w:ascii="Arial"/>
          <w:b/>
          <w:sz w:val="20"/>
        </w:rPr>
        <w:t>Jaruščica</w:t>
      </w:r>
      <w:proofErr w:type="spellEnd"/>
      <w:r>
        <w:rPr>
          <w:rFonts w:cs="Arial" w:hAnsi="Arial" w:ascii="Arial"/>
          <w:b/>
          <w:sz w:val="20"/>
        </w:rPr>
        <w:t xml:space="preserve"> 5a, sa spremištem oznake </w:t>
      </w:r>
      <w:proofErr w:type="spellStart"/>
      <w:r>
        <w:rPr>
          <w:rFonts w:cs="Arial" w:hAnsi="Arial" w:ascii="Arial"/>
          <w:b/>
          <w:sz w:val="20"/>
        </w:rPr>
        <w:t>spr</w:t>
      </w:r>
      <w:proofErr w:type="spellEnd"/>
      <w:r>
        <w:rPr>
          <w:rFonts w:cs="Arial" w:hAnsi="Arial" w:ascii="Arial"/>
          <w:b/>
          <w:sz w:val="20"/>
        </w:rPr>
        <w:t xml:space="preserve"> 112 u prizemlju objekta, neto korisne površine 52,71 m2</w:t>
      </w:r>
      <w:r>
        <w:rPr>
          <w:rFonts w:cs="Arial" w:hAnsi="Arial" w:ascii="Arial"/>
          <w:sz w:val="20"/>
        </w:rPr>
        <w:t>, u etažnom elaboratu sve označeno zelenom bojom,</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4B1934" w:rsidP="004B1934" w:rsidR="004B1934">
      <w:r>
        <w:t xml:space="preserve">dosuđuje se kupcu </w:t>
      </w:r>
      <w:r>
        <w:rPr>
          <w:b/>
        </w:rPr>
        <w:t xml:space="preserve">ARSENIUS </w:t>
      </w:r>
      <w:r>
        <w:t xml:space="preserve">d.o.o. Zagreb, </w:t>
      </w:r>
      <w:proofErr w:type="spellStart"/>
      <w:r>
        <w:t>Jaruščica</w:t>
      </w:r>
      <w:proofErr w:type="spellEnd"/>
      <w:r>
        <w:t xml:space="preserve"> 11, OIB:74301282336.</w:t>
      </w:r>
    </w:p>
    <w:p w:rsidRDefault="004B1934" w:rsidP="004B1934" w:rsidR="004B1934"/>
    <w:p w:rsidRDefault="004B1934" w:rsidP="004B1934" w:rsidR="004B1934">
      <w:r>
        <w:t xml:space="preserve">VI </w:t>
      </w:r>
      <w:r w:rsidRPr="0076596B">
        <w:t xml:space="preserve">Nekretnina, upisana u  zemljišne knjige,  Općinskog suda u Novom Zagrebu, </w:t>
      </w:r>
      <w:r w:rsidRPr="0076596B">
        <w:rPr>
          <w:b/>
        </w:rPr>
        <w:t>K.O. BLATO NOVO, Z.K.ULOŽAK 2855 BROJ PODULOŠKA</w:t>
      </w:r>
    </w:p>
    <w:p w:rsidRDefault="004B1934" w:rsidP="004B1934" w:rsidR="004B1934">
      <w:pPr>
        <w:pBdr>
          <w:bottom w:space="1" w:sz="4" w:color="auto" w:val="single"/>
        </w:pBdr>
        <w:jc w:val="both"/>
        <w:rPr>
          <w:rFonts w:cs="Arial" w:hAnsi="Arial" w:ascii="Arial"/>
          <w:b/>
          <w:sz w:val="20"/>
        </w:rPr>
      </w:pPr>
      <w:r>
        <w:rPr>
          <w:rFonts w:cs="Arial" w:hAnsi="Arial" w:ascii="Arial"/>
          <w:b/>
          <w:sz w:val="20"/>
        </w:rPr>
        <w:t>Etaža 658</w:t>
      </w:r>
    </w:p>
    <w:p w:rsidRDefault="004B1934" w:rsidP="004B1934" w:rsidR="004B1934">
      <w:pPr>
        <w:pBdr>
          <w:bottom w:space="1" w:sz="4" w:color="auto" w:val="single"/>
        </w:pBdr>
        <w:jc w:val="both"/>
        <w:rPr>
          <w:rFonts w:cs="Arial" w:hAnsi="Arial" w:ascii="Arial"/>
          <w:b/>
          <w:sz w:val="20"/>
        </w:rPr>
      </w:pPr>
      <w:r>
        <w:rPr>
          <w:rFonts w:cs="Arial" w:hAnsi="Arial" w:ascii="Arial"/>
          <w:sz w:val="20"/>
        </w:rPr>
        <w:t xml:space="preserve">20/10000 dijela nekretnine, </w:t>
      </w:r>
      <w:r>
        <w:rPr>
          <w:rFonts w:cs="Arial" w:hAnsi="Arial" w:ascii="Arial"/>
          <w:b/>
          <w:sz w:val="20"/>
        </w:rPr>
        <w:t xml:space="preserve">dvosoban stan oznake S 424, u četvrtom katu objekta S 2, </w:t>
      </w:r>
      <w:proofErr w:type="spellStart"/>
      <w:r>
        <w:rPr>
          <w:rFonts w:cs="Arial" w:hAnsi="Arial" w:ascii="Arial"/>
          <w:b/>
          <w:sz w:val="20"/>
        </w:rPr>
        <w:t>Jaruščica</w:t>
      </w:r>
      <w:proofErr w:type="spellEnd"/>
      <w:r>
        <w:rPr>
          <w:rFonts w:cs="Arial" w:hAnsi="Arial" w:ascii="Arial"/>
          <w:b/>
          <w:sz w:val="20"/>
        </w:rPr>
        <w:t xml:space="preserve"> 5, neto korisne površine 51,81 m2, u etažnom elaboratu sve označeno zelenom</w:t>
      </w:r>
      <w:r>
        <w:rPr>
          <w:rFonts w:cs="Arial" w:hAnsi="Arial" w:ascii="Arial"/>
          <w:sz w:val="20"/>
        </w:rPr>
        <w:t xml:space="preserve"> bojom, </w:t>
      </w:r>
    </w:p>
    <w:p w:rsidRDefault="004B1934" w:rsidP="004B1934" w:rsidR="004B1934">
      <w:pPr>
        <w:pBdr>
          <w:bottom w:space="1" w:sz="4" w:color="auto" w:val="single"/>
        </w:pBdr>
        <w:jc w:val="both"/>
      </w:pP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4B1934" w:rsidP="004B1934" w:rsidR="004B1934">
      <w:r>
        <w:t xml:space="preserve">dosuđuje se kupcu </w:t>
      </w:r>
      <w:r>
        <w:rPr>
          <w:b/>
        </w:rPr>
        <w:t>Branimir Kos</w:t>
      </w:r>
      <w:r>
        <w:t>, Otona Ivekovića 31,  31270 Županja, OIB:24560619907</w:t>
      </w:r>
      <w:r w:rsidR="004B2FE3">
        <w:t>.</w:t>
      </w:r>
      <w:r>
        <w:t xml:space="preserve">    </w:t>
      </w:r>
    </w:p>
    <w:p w:rsidRDefault="004B1934" w:rsidP="004B1934" w:rsidR="004B1934"/>
    <w:p w:rsidRDefault="004B1934" w:rsidP="004B1934" w:rsidR="004B1934">
      <w:pPr>
        <w:rPr>
          <w:b/>
        </w:rPr>
      </w:pPr>
      <w:r>
        <w:t xml:space="preserve">VII </w:t>
      </w:r>
      <w:r w:rsidRPr="0076596B">
        <w:t xml:space="preserve">Nekretnina, upisana u  zemljišne knjige,  Općinskog suda u Novom Zagrebu, </w:t>
      </w:r>
      <w:r w:rsidRPr="0076596B">
        <w:rPr>
          <w:b/>
        </w:rPr>
        <w:t>K.O. BLATO NOVO, Z.K.ULOŽAK 2855 BROJ PODULOŠKA</w:t>
      </w:r>
    </w:p>
    <w:p w:rsidRDefault="004B1934" w:rsidP="004B1934" w:rsidR="004B1934">
      <w:pPr>
        <w:pBdr>
          <w:bottom w:space="1" w:sz="4" w:color="auto" w:val="single"/>
        </w:pBdr>
        <w:jc w:val="both"/>
      </w:pPr>
      <w:r>
        <w:rPr>
          <w:rFonts w:cs="Arial" w:hAnsi="Arial" w:ascii="Arial"/>
          <w:b/>
          <w:sz w:val="20"/>
        </w:rPr>
        <w:t>Etaža 672</w:t>
      </w:r>
    </w:p>
    <w:p w:rsidRDefault="004B1934" w:rsidP="004B1934" w:rsidR="004B1934">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dvosoban stan oznake S 502, u petom katu objekta S 2, </w:t>
      </w:r>
      <w:proofErr w:type="spellStart"/>
      <w:r>
        <w:rPr>
          <w:rFonts w:cs="Arial" w:hAnsi="Arial" w:ascii="Arial"/>
          <w:b/>
          <w:sz w:val="20"/>
        </w:rPr>
        <w:t>Jaruščica</w:t>
      </w:r>
      <w:proofErr w:type="spellEnd"/>
      <w:r>
        <w:rPr>
          <w:rFonts w:cs="Arial" w:hAnsi="Arial" w:ascii="Arial"/>
          <w:b/>
          <w:sz w:val="20"/>
        </w:rPr>
        <w:t xml:space="preserve"> 5a, neto korisne površine 51,98 m2, u etažnom elaboratu sve označeno plavom</w:t>
      </w:r>
      <w:r>
        <w:rPr>
          <w:rFonts w:cs="Arial" w:hAnsi="Arial" w:ascii="Arial"/>
          <w:sz w:val="20"/>
        </w:rPr>
        <w:t xml:space="preserve"> bojom, </w:t>
      </w:r>
      <w:r>
        <w:t xml:space="preserve">na listu A </w:t>
      </w:r>
    </w:p>
    <w:p w:rsidRDefault="004B1934" w:rsidP="004B1934" w:rsidR="004B1934">
      <w:pPr>
        <w:pBdr>
          <w:bottom w:space="1" w:sz="4" w:color="auto" w:val="single"/>
        </w:pBdr>
        <w:jc w:val="both"/>
      </w:pPr>
      <w:r>
        <w:t xml:space="preserve">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683330" w:rsidP="00251683" w:rsidR="00251683">
      <w:r w:rsidRPr="00683330">
        <w:t>dosuđuje se kupcu</w:t>
      </w:r>
      <w:r>
        <w:rPr>
          <w:b/>
        </w:rPr>
        <w:t xml:space="preserve"> </w:t>
      </w:r>
      <w:r w:rsidR="004B1934">
        <w:rPr>
          <w:b/>
        </w:rPr>
        <w:t>Jurica Stanić</w:t>
      </w:r>
      <w:r w:rsidR="004B1934">
        <w:t>, Ulica Sv. Križa 47, 33000 Virovitica, OIB:71810519879</w:t>
      </w:r>
      <w:r w:rsidR="004B2FE3">
        <w:t>.</w:t>
      </w:r>
    </w:p>
    <w:p w:rsidRDefault="004B1934" w:rsidP="00251683" w:rsidR="004B1934"/>
    <w:p w:rsidRDefault="004B1934" w:rsidP="004B1934" w:rsidR="004B1934">
      <w:pPr>
        <w:rPr>
          <w:b/>
        </w:rPr>
      </w:pPr>
      <w:r>
        <w:t xml:space="preserve">VIII </w:t>
      </w:r>
      <w:r w:rsidRPr="0076596B">
        <w:t xml:space="preserve">Nekretnina, upisana u  zemljišne knjige,  Općinskog suda u Novom Zagrebu, </w:t>
      </w:r>
      <w:r w:rsidRPr="0076596B">
        <w:rPr>
          <w:b/>
        </w:rPr>
        <w:t>K.O. BLATO NOVO, Z.K.ULOŽAK 2855 BROJ PODULOŠKA</w:t>
      </w:r>
    </w:p>
    <w:p w:rsidRDefault="004B1934" w:rsidP="004B1934" w:rsidR="004B1934">
      <w:pPr>
        <w:pBdr>
          <w:bottom w:space="1" w:sz="4" w:color="auto" w:val="single"/>
        </w:pBdr>
        <w:jc w:val="both"/>
      </w:pPr>
      <w:r>
        <w:rPr>
          <w:rFonts w:cs="Arial" w:hAnsi="Arial" w:ascii="Arial"/>
          <w:b/>
          <w:sz w:val="20"/>
        </w:rPr>
        <w:t>Etaža 692</w:t>
      </w:r>
    </w:p>
    <w:p w:rsidRDefault="004B1934" w:rsidP="004B1934" w:rsidR="004B1934">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dvosoban stan oznake S 522, u petom katu objekta S 2, </w:t>
      </w:r>
      <w:proofErr w:type="spellStart"/>
      <w:r>
        <w:rPr>
          <w:rFonts w:cs="Arial" w:hAnsi="Arial" w:ascii="Arial"/>
          <w:b/>
          <w:sz w:val="20"/>
        </w:rPr>
        <w:t>Jaruščica</w:t>
      </w:r>
      <w:proofErr w:type="spellEnd"/>
      <w:r>
        <w:rPr>
          <w:rFonts w:cs="Arial" w:hAnsi="Arial" w:ascii="Arial"/>
          <w:b/>
          <w:sz w:val="20"/>
        </w:rPr>
        <w:t xml:space="preserve"> 5, neto korisne površine 51,81 m2, u etažnom elaboratu sve označeno plavom</w:t>
      </w:r>
      <w:r>
        <w:rPr>
          <w:rFonts w:cs="Arial" w:hAnsi="Arial" w:ascii="Arial"/>
          <w:sz w:val="20"/>
        </w:rPr>
        <w:t xml:space="preserve"> bojom,</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683330" w:rsidP="00683330" w:rsidR="00683330">
      <w:r w:rsidRPr="00683330">
        <w:t>dosuđuje se kupcu</w:t>
      </w:r>
      <w:r>
        <w:rPr>
          <w:b/>
        </w:rPr>
        <w:t xml:space="preserve"> </w:t>
      </w:r>
      <w:proofErr w:type="spellStart"/>
      <w:r>
        <w:rPr>
          <w:b/>
        </w:rPr>
        <w:t>Omer</w:t>
      </w:r>
      <w:proofErr w:type="spellEnd"/>
      <w:r>
        <w:rPr>
          <w:b/>
        </w:rPr>
        <w:t xml:space="preserve"> </w:t>
      </w:r>
      <w:proofErr w:type="spellStart"/>
      <w:r>
        <w:rPr>
          <w:b/>
        </w:rPr>
        <w:t>Aličelebić</w:t>
      </w:r>
      <w:proofErr w:type="spellEnd"/>
      <w:r>
        <w:t xml:space="preserve">, Zagreb, </w:t>
      </w:r>
      <w:proofErr w:type="spellStart"/>
      <w:r>
        <w:t>Jarušćica</w:t>
      </w:r>
      <w:proofErr w:type="spellEnd"/>
      <w:r>
        <w:t xml:space="preserve"> 5, OIB:34919322902</w:t>
      </w:r>
      <w:r w:rsidR="004B2FE3">
        <w:t>.</w:t>
      </w:r>
    </w:p>
    <w:p w:rsidRDefault="004B1934" w:rsidP="00251683" w:rsidR="004B1934"/>
    <w:p w:rsidRDefault="00683330" w:rsidP="00251683" w:rsidR="004B1934">
      <w:pPr>
        <w:rPr>
          <w:b/>
        </w:rPr>
      </w:pPr>
      <w:r>
        <w:t xml:space="preserve">IX  </w:t>
      </w:r>
      <w:r w:rsidRPr="0076596B">
        <w:t xml:space="preserve">Nekretnina, upisana u  zemljišne knjige,  Općinskog suda u Novom Zagrebu, </w:t>
      </w:r>
      <w:r w:rsidRPr="0076596B">
        <w:rPr>
          <w:b/>
        </w:rPr>
        <w:t>K.O. BLATO NOVO, Z.K.ULOŽAK 2855 BROJ PODULOŠKA</w:t>
      </w:r>
    </w:p>
    <w:p w:rsidRDefault="00683330" w:rsidP="00683330" w:rsidR="00683330">
      <w:pPr>
        <w:pBdr>
          <w:bottom w:space="1" w:sz="4" w:color="auto" w:val="single"/>
        </w:pBdr>
        <w:jc w:val="both"/>
        <w:rPr>
          <w:b/>
        </w:rPr>
      </w:pPr>
      <w:r>
        <w:rPr>
          <w:rFonts w:cs="Arial" w:hAnsi="Arial" w:ascii="Arial"/>
          <w:b/>
          <w:sz w:val="20"/>
        </w:rPr>
        <w:t>Etaža 694</w:t>
      </w:r>
    </w:p>
    <w:p w:rsidRDefault="00683330" w:rsidP="00683330" w:rsidR="00683330">
      <w:pPr>
        <w:pBdr>
          <w:bottom w:space="1" w:sz="4" w:color="auto" w:val="single"/>
        </w:pBdr>
        <w:jc w:val="both"/>
        <w:rPr>
          <w:rFonts w:cs="Arial" w:hAnsi="Arial" w:ascii="Arial"/>
          <w:sz w:val="20"/>
        </w:rPr>
      </w:pPr>
      <w:r>
        <w:rPr>
          <w:rFonts w:cs="Arial" w:hAnsi="Arial" w:ascii="Arial"/>
          <w:sz w:val="20"/>
        </w:rPr>
        <w:t xml:space="preserve">20/10000 dijela nekretnine, </w:t>
      </w:r>
      <w:r>
        <w:rPr>
          <w:rFonts w:cs="Arial" w:hAnsi="Arial" w:ascii="Arial"/>
          <w:b/>
          <w:sz w:val="20"/>
        </w:rPr>
        <w:t xml:space="preserve">dvosoban stan oznake S 524, u petom katu objekta S 2, </w:t>
      </w:r>
      <w:proofErr w:type="spellStart"/>
      <w:r>
        <w:rPr>
          <w:rFonts w:cs="Arial" w:hAnsi="Arial" w:ascii="Arial"/>
          <w:b/>
          <w:sz w:val="20"/>
        </w:rPr>
        <w:t>Jaruščica</w:t>
      </w:r>
      <w:proofErr w:type="spellEnd"/>
      <w:r>
        <w:rPr>
          <w:rFonts w:cs="Arial" w:hAnsi="Arial" w:ascii="Arial"/>
          <w:b/>
          <w:sz w:val="20"/>
        </w:rPr>
        <w:t xml:space="preserve"> 5, neto korisne površine 51,81 m2, u etažnom elaboratu sve označeno zelenom</w:t>
      </w:r>
      <w:r>
        <w:rPr>
          <w:rFonts w:cs="Arial" w:hAnsi="Arial" w:ascii="Arial"/>
          <w:sz w:val="20"/>
        </w:rPr>
        <w:t xml:space="preserve"> bojom,</w:t>
      </w:r>
    </w:p>
    <w:p w:rsidRDefault="00683330" w:rsidP="00683330" w:rsidR="00683330">
      <w:pPr>
        <w:pBdr>
          <w:bottom w:space="1" w:sz="4" w:color="auto" w:val="single"/>
        </w:pBdr>
        <w:jc w:val="both"/>
      </w:pP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683330" w:rsidP="00683330" w:rsidR="00683330">
      <w:r>
        <w:t xml:space="preserve">dosuđuje se kupcu </w:t>
      </w:r>
      <w:r>
        <w:rPr>
          <w:b/>
        </w:rPr>
        <w:t>Branimir Kos</w:t>
      </w:r>
      <w:r>
        <w:t>, Otona Ivekovića 31,  31270 Županja, OIB:24560619907</w:t>
      </w:r>
      <w:r w:rsidR="004B2FE3">
        <w:t>.</w:t>
      </w:r>
      <w:r>
        <w:t xml:space="preserve">    </w:t>
      </w:r>
    </w:p>
    <w:p w:rsidRDefault="00683330" w:rsidP="00251683" w:rsidR="00683330"/>
    <w:p w:rsidRDefault="00683330" w:rsidP="00683330" w:rsidR="00683330">
      <w:pPr>
        <w:rPr>
          <w:b/>
        </w:rPr>
      </w:pPr>
      <w:r>
        <w:t xml:space="preserve">X </w:t>
      </w:r>
      <w:r w:rsidRPr="0076596B">
        <w:t xml:space="preserve">Nekretnina, upisana u  zemljišne knjige,  Općinskog suda u Novom Zagrebu, </w:t>
      </w:r>
      <w:r w:rsidRPr="0076596B">
        <w:rPr>
          <w:b/>
        </w:rPr>
        <w:t>K.O. BLATO NOVO, Z.K.ULOŽAK 2855 BROJ PODULOŠKA</w:t>
      </w:r>
    </w:p>
    <w:p w:rsidRDefault="00683330" w:rsidP="00683330" w:rsidR="00683330">
      <w:pPr>
        <w:pBdr>
          <w:bottom w:space="1" w:sz="4" w:color="auto" w:val="single"/>
        </w:pBdr>
        <w:jc w:val="both"/>
        <w:rPr>
          <w:rFonts w:cs="Arial" w:hAnsi="Arial" w:ascii="Arial"/>
          <w:sz w:val="20"/>
        </w:rPr>
      </w:pPr>
      <w:r>
        <w:rPr>
          <w:rFonts w:cs="Arial" w:hAnsi="Arial" w:ascii="Arial"/>
          <w:b/>
          <w:sz w:val="20"/>
        </w:rPr>
        <w:t>Etaža 746</w:t>
      </w:r>
    </w:p>
    <w:p w:rsidRDefault="00683330" w:rsidP="00683330" w:rsidR="00683330">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dvosoban stan oznake S 704, u sedmom katu objekta S 2, </w:t>
      </w:r>
      <w:proofErr w:type="spellStart"/>
      <w:r>
        <w:rPr>
          <w:rFonts w:cs="Arial" w:hAnsi="Arial" w:ascii="Arial"/>
          <w:b/>
          <w:sz w:val="20"/>
        </w:rPr>
        <w:t>Jaruščica</w:t>
      </w:r>
      <w:proofErr w:type="spellEnd"/>
      <w:r>
        <w:rPr>
          <w:rFonts w:cs="Arial" w:hAnsi="Arial" w:ascii="Arial"/>
          <w:b/>
          <w:sz w:val="20"/>
        </w:rPr>
        <w:t xml:space="preserve"> 5a, neto korisne površine 51,81 m2, u etažnom elaboratu sve označeno zelenom</w:t>
      </w:r>
      <w:r>
        <w:rPr>
          <w:rFonts w:cs="Arial" w:hAnsi="Arial" w:ascii="Arial"/>
          <w:sz w:val="20"/>
        </w:rPr>
        <w:t xml:space="preserve">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683330" w:rsidP="00251683" w:rsidR="00683330">
      <w:r w:rsidRPr="00683330">
        <w:t>dosuđuje se kupcu</w:t>
      </w:r>
      <w:r w:rsidR="008D55CF">
        <w:rPr>
          <w:b/>
        </w:rPr>
        <w:t xml:space="preserve"> Mari</w:t>
      </w:r>
      <w:r>
        <w:rPr>
          <w:b/>
        </w:rPr>
        <w:t xml:space="preserve">o </w:t>
      </w:r>
      <w:proofErr w:type="spellStart"/>
      <w:r>
        <w:rPr>
          <w:b/>
        </w:rPr>
        <w:t>Tirić</w:t>
      </w:r>
      <w:proofErr w:type="spellEnd"/>
      <w:r>
        <w:rPr>
          <w:b/>
        </w:rPr>
        <w:t>,</w:t>
      </w:r>
      <w:r>
        <w:t xml:space="preserve"> Vladimira </w:t>
      </w:r>
      <w:proofErr w:type="spellStart"/>
      <w:r>
        <w:t>Ruždjaka</w:t>
      </w:r>
      <w:proofErr w:type="spellEnd"/>
      <w:r>
        <w:t xml:space="preserve"> 9, Zagreb, broj OIB:77025267547</w:t>
      </w:r>
      <w:r w:rsidR="004B2FE3">
        <w:t>.</w:t>
      </w:r>
    </w:p>
    <w:p w:rsidRDefault="00683330" w:rsidP="00251683" w:rsidR="00683330"/>
    <w:p w:rsidRDefault="00683330" w:rsidP="00251683" w:rsidR="00683330">
      <w:pPr>
        <w:rPr>
          <w:b/>
        </w:rPr>
      </w:pPr>
      <w:r>
        <w:t xml:space="preserve">XI  </w:t>
      </w:r>
      <w:r w:rsidRPr="0076596B">
        <w:t xml:space="preserve">Nekretnina, upisana u  zemljišne knjige,  Općinskog suda u Novom Zagrebu, </w:t>
      </w:r>
      <w:r w:rsidRPr="0076596B">
        <w:rPr>
          <w:b/>
        </w:rPr>
        <w:t>K.O. BLATO NOVO, Z.K.ULOŽAK 2855 BROJ PODULOŠKA</w:t>
      </w:r>
    </w:p>
    <w:p w:rsidRDefault="00683330" w:rsidP="00683330" w:rsidR="00683330">
      <w:pPr>
        <w:pBdr>
          <w:bottom w:space="1" w:sz="4" w:color="auto" w:val="single"/>
        </w:pBdr>
        <w:jc w:val="both"/>
        <w:rPr>
          <w:b/>
        </w:rPr>
      </w:pPr>
      <w:r>
        <w:rPr>
          <w:rFonts w:cs="Arial" w:hAnsi="Arial" w:ascii="Arial"/>
          <w:b/>
          <w:sz w:val="20"/>
        </w:rPr>
        <w:t>Etaža 748</w:t>
      </w:r>
    </w:p>
    <w:p w:rsidRDefault="00683330" w:rsidP="00683330" w:rsidR="00683330">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dvosoban stan oznake S 706, u sedmom katu objekta S 2, </w:t>
      </w:r>
      <w:proofErr w:type="spellStart"/>
      <w:r>
        <w:rPr>
          <w:rFonts w:cs="Arial" w:hAnsi="Arial" w:ascii="Arial"/>
          <w:b/>
          <w:sz w:val="20"/>
        </w:rPr>
        <w:t>Jaruščica</w:t>
      </w:r>
      <w:proofErr w:type="spellEnd"/>
      <w:r>
        <w:rPr>
          <w:rFonts w:cs="Arial" w:hAnsi="Arial" w:ascii="Arial"/>
          <w:b/>
          <w:sz w:val="20"/>
        </w:rPr>
        <w:t xml:space="preserve"> 5a, neto korisne površine 51,81 m2, u etažnom elaboratu sve označeno plavom</w:t>
      </w:r>
      <w:r>
        <w:rPr>
          <w:rFonts w:cs="Arial" w:hAnsi="Arial" w:ascii="Arial"/>
          <w:sz w:val="20"/>
        </w:rPr>
        <w:t xml:space="preserve">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683330" w:rsidP="00683330" w:rsidR="00683330">
      <w:r w:rsidRPr="00683330">
        <w:t>dosuđuje se kupcu</w:t>
      </w:r>
      <w:r>
        <w:rPr>
          <w:b/>
        </w:rPr>
        <w:t xml:space="preserve"> Ivan </w:t>
      </w:r>
      <w:proofErr w:type="spellStart"/>
      <w:r>
        <w:rPr>
          <w:b/>
        </w:rPr>
        <w:t>Kobaš</w:t>
      </w:r>
      <w:proofErr w:type="spellEnd"/>
      <w:r>
        <w:t xml:space="preserve"> iz Zagreba, Josipa </w:t>
      </w:r>
      <w:proofErr w:type="spellStart"/>
      <w:r>
        <w:t>Jurja</w:t>
      </w:r>
      <w:proofErr w:type="spellEnd"/>
      <w:r>
        <w:t xml:space="preserve"> Strossmayera 14, OIB:56416784963</w:t>
      </w:r>
      <w:r w:rsidR="004B2FE3">
        <w:t>.</w:t>
      </w:r>
    </w:p>
    <w:p w:rsidRDefault="00683330" w:rsidP="00251683" w:rsidR="00683330"/>
    <w:p w:rsidRDefault="000D288B" w:rsidP="000D288B" w:rsidR="000D288B">
      <w:pPr>
        <w:rPr>
          <w:b/>
        </w:rPr>
      </w:pPr>
      <w:r>
        <w:t>XII</w:t>
      </w:r>
      <w:r w:rsidRPr="000D288B">
        <w:t xml:space="preserve"> </w:t>
      </w:r>
      <w:r w:rsidRPr="0076596B">
        <w:t xml:space="preserve">Nekretnina, upisana u  zemljišne knjige,  Općinskog suda u Novom Zagrebu, </w:t>
      </w:r>
      <w:r w:rsidRPr="0076596B">
        <w:rPr>
          <w:b/>
        </w:rPr>
        <w:t>K.O. BLATO NOVO, Z.K.ULOŽAK 2855 BROJ PODULOŠKA</w:t>
      </w:r>
    </w:p>
    <w:p w:rsidRDefault="000D288B" w:rsidP="000D288B" w:rsidR="000D288B">
      <w:pPr>
        <w:pBdr>
          <w:bottom w:space="1" w:sz="4" w:color="auto" w:val="single"/>
        </w:pBdr>
        <w:jc w:val="both"/>
        <w:rPr>
          <w:b/>
        </w:rPr>
      </w:pPr>
      <w:r>
        <w:rPr>
          <w:rFonts w:cs="Arial" w:hAnsi="Arial" w:ascii="Arial"/>
          <w:b/>
          <w:sz w:val="20"/>
        </w:rPr>
        <w:t>Etaža 489</w:t>
      </w:r>
    </w:p>
    <w:p w:rsidRDefault="000D288B" w:rsidP="000D288B" w:rsidR="000D288B">
      <w:pPr>
        <w:pBdr>
          <w:bottom w:space="1" w:sz="4" w:color="auto" w:val="single"/>
        </w:pBdr>
        <w:jc w:val="both"/>
      </w:pPr>
      <w:r>
        <w:rPr>
          <w:rFonts w:cs="Arial" w:hAnsi="Arial" w:ascii="Arial"/>
          <w:sz w:val="20"/>
        </w:rPr>
        <w:t xml:space="preserve">20/10000 dijela nekretnine, </w:t>
      </w:r>
      <w:r>
        <w:rPr>
          <w:rFonts w:cs="Arial" w:hAnsi="Arial" w:ascii="Arial"/>
          <w:b/>
          <w:sz w:val="20"/>
        </w:rPr>
        <w:t xml:space="preserve">lokal oznake Lokal 13 u prizemlju objekta S 2, </w:t>
      </w:r>
      <w:proofErr w:type="spellStart"/>
      <w:r>
        <w:rPr>
          <w:rFonts w:cs="Arial" w:hAnsi="Arial" w:ascii="Arial"/>
          <w:b/>
          <w:sz w:val="20"/>
        </w:rPr>
        <w:t>Jaruščica</w:t>
      </w:r>
      <w:proofErr w:type="spellEnd"/>
      <w:r>
        <w:rPr>
          <w:rFonts w:cs="Arial" w:hAnsi="Arial" w:ascii="Arial"/>
          <w:b/>
          <w:sz w:val="20"/>
        </w:rPr>
        <w:t xml:space="preserve"> 5, sa otvorenom parkirnim mjestima oznake PM 23 i PM 24 u nivou ulice, neto korisne površine</w:t>
      </w:r>
      <w:r>
        <w:rPr>
          <w:rFonts w:cs="Arial" w:hAnsi="Arial" w:ascii="Arial"/>
          <w:sz w:val="20"/>
        </w:rPr>
        <w:t xml:space="preserve"> 52,12 m2, u etažnom elaboratu sve označeno crvenom bojom,</w:t>
      </w:r>
      <w:r>
        <w:t xml:space="preserve">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0D288B" w:rsidP="00251683" w:rsidR="004B1934">
      <w:r w:rsidRPr="000D288B">
        <w:t>dosuđuje se kupcu</w:t>
      </w:r>
      <w:r>
        <w:rPr>
          <w:b/>
        </w:rPr>
        <w:t xml:space="preserve"> Dječji vrtić MAZA</w:t>
      </w:r>
      <w:r>
        <w:t xml:space="preserve">, </w:t>
      </w:r>
      <w:proofErr w:type="spellStart"/>
      <w:r>
        <w:t>Marinići</w:t>
      </w:r>
      <w:proofErr w:type="spellEnd"/>
      <w:r>
        <w:t xml:space="preserve"> 80b,  </w:t>
      </w:r>
      <w:proofErr w:type="spellStart"/>
      <w:r>
        <w:t>Viškovo</w:t>
      </w:r>
      <w:proofErr w:type="spellEnd"/>
      <w:r>
        <w:t>, OIB: 30842777910</w:t>
      </w:r>
      <w:r w:rsidR="004B2FE3">
        <w:t>.</w:t>
      </w:r>
    </w:p>
    <w:p w:rsidRDefault="000D288B" w:rsidP="00251683" w:rsidR="000D288B"/>
    <w:p w:rsidRDefault="000D288B" w:rsidP="000D288B" w:rsidR="000D288B">
      <w:pPr>
        <w:rPr>
          <w:b/>
        </w:rPr>
      </w:pPr>
      <w:r>
        <w:t xml:space="preserve">XIII </w:t>
      </w:r>
      <w:r w:rsidRPr="0076596B">
        <w:t xml:space="preserve">Nekretnina, upisana u  zemljišne knjige,  Općinskog suda u Novom Zagrebu, </w:t>
      </w:r>
      <w:r w:rsidRPr="0076596B">
        <w:rPr>
          <w:b/>
        </w:rPr>
        <w:t>K.O. BLATO NOVO, Z.K.ULOŽAK 2855 BROJ PODULOŠKA</w:t>
      </w:r>
    </w:p>
    <w:p w:rsidRDefault="000D288B" w:rsidP="000D288B" w:rsidR="000D288B">
      <w:pPr>
        <w:pBdr>
          <w:bottom w:space="31" w:sz="4" w:color="auto" w:val="single"/>
        </w:pBdr>
        <w:jc w:val="both"/>
        <w:rPr>
          <w:u w:val="single"/>
        </w:rPr>
      </w:pPr>
      <w:r>
        <w:rPr>
          <w:rFonts w:cs="Arial" w:hAnsi="Arial" w:ascii="Arial"/>
          <w:b/>
          <w:sz w:val="20"/>
        </w:rPr>
        <w:t xml:space="preserve">Etaža 490  </w:t>
      </w:r>
      <w:r>
        <w:rPr>
          <w:rFonts w:cs="Arial" w:hAnsi="Arial" w:ascii="Arial"/>
          <w:sz w:val="20"/>
        </w:rPr>
        <w:t>20/10000 dijela nekretnine</w:t>
      </w:r>
      <w:r>
        <w:rPr>
          <w:rFonts w:cs="Arial" w:hAnsi="Arial" w:ascii="Arial"/>
          <w:b/>
          <w:sz w:val="20"/>
        </w:rPr>
        <w:t xml:space="preserve"> lokal oznake Lokal 14 u prizemlju objekta S 2, </w:t>
      </w:r>
      <w:proofErr w:type="spellStart"/>
      <w:r>
        <w:rPr>
          <w:rFonts w:cs="Arial" w:hAnsi="Arial" w:ascii="Arial"/>
          <w:b/>
          <w:sz w:val="20"/>
        </w:rPr>
        <w:t>Jaruščica</w:t>
      </w:r>
      <w:proofErr w:type="spellEnd"/>
      <w:r>
        <w:rPr>
          <w:rFonts w:cs="Arial" w:hAnsi="Arial" w:ascii="Arial"/>
          <w:b/>
          <w:sz w:val="20"/>
        </w:rPr>
        <w:t xml:space="preserve"> 5, sa otvorenom parkirnim mjestima oznake PM 21 i PM 22 u nivou ulice, neto korisne površine</w:t>
      </w:r>
      <w:r>
        <w:rPr>
          <w:rFonts w:cs="Arial" w:hAnsi="Arial" w:ascii="Arial"/>
          <w:sz w:val="20"/>
        </w:rPr>
        <w:t xml:space="preserve"> 51,13 m2, u etažnom elaboratu sve označeno plavom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w:t>
      </w:r>
      <w:r w:rsidRPr="000D288B">
        <w:rPr>
          <w:u w:val="single"/>
        </w:rPr>
        <w:t xml:space="preserve">površini 10343 m2, sve na </w:t>
      </w:r>
      <w:proofErr w:type="spellStart"/>
      <w:r w:rsidRPr="000D288B">
        <w:rPr>
          <w:u w:val="single"/>
        </w:rPr>
        <w:t>kat.čestici</w:t>
      </w:r>
      <w:proofErr w:type="spellEnd"/>
      <w:r w:rsidRPr="000D288B">
        <w:rPr>
          <w:u w:val="single"/>
        </w:rPr>
        <w:t xml:space="preserve"> 1197/1. </w:t>
      </w:r>
    </w:p>
    <w:p w:rsidRDefault="00F16643" w:rsidP="000D288B" w:rsidR="00F16643">
      <w:pPr>
        <w:pBdr>
          <w:bottom w:space="31" w:sz="4" w:color="auto" w:val="single"/>
        </w:pBdr>
        <w:jc w:val="both"/>
        <w:rPr>
          <w:u w:val="single"/>
        </w:rPr>
      </w:pPr>
    </w:p>
    <w:p w:rsidRDefault="00F16643" w:rsidP="000D288B" w:rsidR="00F16643" w:rsidRPr="000D288B">
      <w:pPr>
        <w:pBdr>
          <w:bottom w:space="31" w:sz="4" w:color="auto" w:val="single"/>
        </w:pBdr>
        <w:jc w:val="both"/>
        <w:rPr>
          <w:u w:val="single"/>
        </w:rPr>
      </w:pPr>
    </w:p>
    <w:p w:rsidRDefault="000D288B" w:rsidP="000D288B" w:rsidR="000D288B">
      <w:pPr>
        <w:pBdr>
          <w:bottom w:space="31" w:sz="4" w:color="auto" w:val="single"/>
        </w:pBdr>
        <w:jc w:val="both"/>
      </w:pPr>
      <w:r w:rsidRPr="000D288B">
        <w:t>dosuđuje se kupcu</w:t>
      </w:r>
      <w:r>
        <w:rPr>
          <w:b/>
        </w:rPr>
        <w:t xml:space="preserve"> Dječji vrtić MAZA</w:t>
      </w:r>
      <w:r>
        <w:t xml:space="preserve">, </w:t>
      </w:r>
      <w:proofErr w:type="spellStart"/>
      <w:r>
        <w:t>Marinići</w:t>
      </w:r>
      <w:proofErr w:type="spellEnd"/>
      <w:r>
        <w:t xml:space="preserve"> 80b,  </w:t>
      </w:r>
      <w:proofErr w:type="spellStart"/>
      <w:r>
        <w:t>Viškovo</w:t>
      </w:r>
      <w:proofErr w:type="spellEnd"/>
      <w:r>
        <w:t>, OIB: 30842777910</w:t>
      </w:r>
      <w:r w:rsidR="004B2FE3">
        <w:t>.</w:t>
      </w:r>
    </w:p>
    <w:p w:rsidRDefault="000D288B" w:rsidP="000D288B" w:rsidR="000D288B">
      <w:pPr>
        <w:pBdr>
          <w:bottom w:space="31" w:sz="4" w:color="auto" w:val="single"/>
        </w:pBdr>
        <w:jc w:val="both"/>
      </w:pPr>
    </w:p>
    <w:p w:rsidRDefault="000D288B" w:rsidP="000D288B" w:rsidR="000D288B">
      <w:pPr>
        <w:pBdr>
          <w:bottom w:space="31" w:sz="4" w:color="auto" w:val="single"/>
        </w:pBdr>
        <w:jc w:val="both"/>
        <w:rPr>
          <w:b/>
        </w:rPr>
      </w:pPr>
      <w:r w:rsidRPr="008D55CF">
        <w:rPr>
          <w:rFonts w:cs="Arial" w:hAnsi="Arial" w:ascii="Arial"/>
          <w:sz w:val="20"/>
        </w:rPr>
        <w:t>XIV</w:t>
      </w:r>
      <w:r>
        <w:rPr>
          <w:rFonts w:cs="Arial" w:hAnsi="Arial" w:ascii="Arial"/>
          <w:b/>
          <w:sz w:val="20"/>
        </w:rPr>
        <w:t xml:space="preserve"> </w:t>
      </w:r>
      <w:r w:rsidRPr="0076596B">
        <w:t xml:space="preserve">Nekretnina, upisana u  zemljišne knjige,  Općinskog suda u Novom Zagrebu, </w:t>
      </w:r>
      <w:r w:rsidRPr="0076596B">
        <w:rPr>
          <w:b/>
        </w:rPr>
        <w:t>K.O. BLATO NOVO, Z.K.ULOŽAK 2855 BROJ PODULOŠKA</w:t>
      </w:r>
    </w:p>
    <w:p w:rsidRDefault="000D288B" w:rsidP="000D288B" w:rsidR="000D288B">
      <w:pPr>
        <w:pBdr>
          <w:bottom w:space="31" w:sz="4" w:color="auto" w:val="single"/>
        </w:pBdr>
        <w:jc w:val="both"/>
        <w:rPr>
          <w:b/>
        </w:rPr>
      </w:pPr>
      <w:r>
        <w:rPr>
          <w:rFonts w:cs="Arial" w:hAnsi="Arial" w:ascii="Arial"/>
          <w:b/>
          <w:sz w:val="20"/>
        </w:rPr>
        <w:t>Etaža 328</w:t>
      </w:r>
    </w:p>
    <w:p w:rsidRDefault="000D288B" w:rsidP="000D288B" w:rsidR="000D288B" w:rsidRPr="000D288B">
      <w:pPr>
        <w:pBdr>
          <w:bottom w:space="31" w:sz="4" w:color="auto" w:val="single"/>
        </w:pBdr>
        <w:jc w:val="both"/>
        <w:rPr>
          <w:u w:val="single"/>
        </w:rPr>
      </w:pPr>
      <w:r>
        <w:rPr>
          <w:rFonts w:cs="Arial" w:hAnsi="Arial" w:ascii="Arial"/>
          <w:sz w:val="20"/>
        </w:rPr>
        <w:t xml:space="preserve">4/10000 dijela nekretnine </w:t>
      </w:r>
      <w:r>
        <w:rPr>
          <w:rFonts w:cs="Arial" w:hAnsi="Arial" w:ascii="Arial"/>
          <w:b/>
          <w:sz w:val="20"/>
        </w:rPr>
        <w:t>garažno parkirno mjesto oznake P-1 u podrumu -1</w:t>
      </w:r>
      <w:r>
        <w:rPr>
          <w:rFonts w:cs="Arial" w:hAnsi="Arial" w:ascii="Arial"/>
          <w:sz w:val="20"/>
        </w:rPr>
        <w:t xml:space="preserve"> objekta S 2, </w:t>
      </w:r>
      <w:proofErr w:type="spellStart"/>
      <w:r>
        <w:rPr>
          <w:rFonts w:cs="Arial" w:hAnsi="Arial" w:ascii="Arial"/>
          <w:sz w:val="20"/>
        </w:rPr>
        <w:t>Jaruščica</w:t>
      </w:r>
      <w:proofErr w:type="spellEnd"/>
      <w:r>
        <w:rPr>
          <w:rFonts w:cs="Arial" w:hAnsi="Arial" w:ascii="Arial"/>
          <w:sz w:val="20"/>
        </w:rPr>
        <w:t xml:space="preserve"> 5 i 5a, neto korisne površine 9,90 m2, u etažnom elaboratu sve označeno crvenom bojom, </w:t>
      </w: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w:t>
      </w:r>
      <w:r w:rsidRPr="000D288B">
        <w:rPr>
          <w:u w:val="single"/>
        </w:rPr>
        <w:t xml:space="preserve">dvorište u površini 10343 m2, sve na </w:t>
      </w:r>
      <w:proofErr w:type="spellStart"/>
      <w:r w:rsidRPr="000D288B">
        <w:rPr>
          <w:u w:val="single"/>
        </w:rPr>
        <w:t>kat.čestici</w:t>
      </w:r>
      <w:proofErr w:type="spellEnd"/>
      <w:r w:rsidRPr="000D288B">
        <w:rPr>
          <w:u w:val="single"/>
        </w:rPr>
        <w:t xml:space="preserve"> 1197/1.</w:t>
      </w:r>
    </w:p>
    <w:p w:rsidRDefault="000D288B" w:rsidP="000D288B" w:rsidR="000D288B">
      <w:pPr>
        <w:pBdr>
          <w:bottom w:space="31" w:sz="4" w:color="auto" w:val="single"/>
        </w:pBdr>
        <w:jc w:val="both"/>
      </w:pPr>
      <w:r>
        <w:t xml:space="preserve">dosuđuje se kupcu </w:t>
      </w:r>
      <w:r>
        <w:rPr>
          <w:b/>
        </w:rPr>
        <w:t>Anamarija Brozović</w:t>
      </w:r>
      <w:r>
        <w:t xml:space="preserve"> iz   </w:t>
      </w:r>
      <w:proofErr w:type="spellStart"/>
      <w:r>
        <w:t>Hreljin</w:t>
      </w:r>
      <w:proofErr w:type="spellEnd"/>
      <w:r>
        <w:t xml:space="preserve"> Ogulinski, 47300 Ogulin,   Okruglica 3,  OI 110660353, OIB::45799490959</w:t>
      </w:r>
      <w:r w:rsidR="004B2FE3">
        <w:t>.</w:t>
      </w:r>
    </w:p>
    <w:p w:rsidRDefault="000D288B" w:rsidP="000D288B" w:rsidR="000D288B">
      <w:pPr>
        <w:pBdr>
          <w:bottom w:space="31" w:sz="4" w:color="auto" w:val="single"/>
        </w:pBdr>
        <w:jc w:val="both"/>
      </w:pPr>
    </w:p>
    <w:p w:rsidRDefault="000D288B" w:rsidP="000D288B" w:rsidR="000D288B">
      <w:pPr>
        <w:pBdr>
          <w:bottom w:space="31" w:sz="4" w:color="auto" w:val="single"/>
        </w:pBdr>
        <w:jc w:val="both"/>
      </w:pPr>
      <w:r w:rsidRPr="008D55CF">
        <w:rPr>
          <w:b/>
        </w:rPr>
        <w:t>XV</w:t>
      </w:r>
      <w:r>
        <w:t xml:space="preserve"> </w:t>
      </w:r>
      <w:r w:rsidRPr="0076596B">
        <w:t xml:space="preserve">Nekretnina, upisana u  zemljišne knjige,  Općinskog suda u Novom Zagrebu, </w:t>
      </w:r>
      <w:r w:rsidRPr="0076596B">
        <w:rPr>
          <w:b/>
        </w:rPr>
        <w:t>K.O. BLATO NOVO, Z.K.ULOŽAK 2855 BROJ PODULOŠKA</w:t>
      </w:r>
    </w:p>
    <w:p w:rsidRDefault="000D288B" w:rsidP="000D288B" w:rsidR="000D288B">
      <w:pPr>
        <w:pBdr>
          <w:bottom w:space="31" w:sz="4" w:color="auto" w:val="single"/>
        </w:pBdr>
        <w:jc w:val="both"/>
        <w:rPr>
          <w:b/>
        </w:rPr>
      </w:pPr>
      <w:r>
        <w:rPr>
          <w:rFonts w:cs="Arial" w:hAnsi="Arial" w:ascii="Arial"/>
          <w:b/>
          <w:i/>
          <w:sz w:val="20"/>
        </w:rPr>
        <w:t>Etaža 329</w:t>
      </w:r>
    </w:p>
    <w:p w:rsidRDefault="000D288B" w:rsidP="000D288B" w:rsidR="000D288B">
      <w:pPr>
        <w:pBdr>
          <w:bottom w:space="31" w:sz="4" w:color="auto" w:val="single"/>
        </w:pBdr>
        <w:jc w:val="both"/>
      </w:pPr>
      <w:r>
        <w:rPr>
          <w:rFonts w:cs="Arial" w:hAnsi="Arial" w:ascii="Arial"/>
          <w:sz w:val="20"/>
        </w:rPr>
        <w:t xml:space="preserve">3/10000 dijela </w:t>
      </w:r>
      <w:proofErr w:type="spellStart"/>
      <w:r>
        <w:rPr>
          <w:rFonts w:cs="Arial" w:hAnsi="Arial" w:ascii="Arial"/>
          <w:sz w:val="20"/>
        </w:rPr>
        <w:t>nekretnine</w:t>
      </w:r>
      <w:r>
        <w:rPr>
          <w:rFonts w:cs="Arial" w:hAnsi="Arial" w:ascii="Arial"/>
          <w:b/>
          <w:sz w:val="20"/>
        </w:rPr>
        <w:t>garažno</w:t>
      </w:r>
      <w:proofErr w:type="spellEnd"/>
      <w:r>
        <w:rPr>
          <w:rFonts w:cs="Arial" w:hAnsi="Arial" w:ascii="Arial"/>
          <w:b/>
          <w:sz w:val="20"/>
        </w:rPr>
        <w:t xml:space="preserve"> parkirno mjesto oznake P-2 u podrumu -1</w:t>
      </w:r>
      <w:r>
        <w:rPr>
          <w:rFonts w:cs="Arial" w:hAnsi="Arial" w:ascii="Arial"/>
          <w:sz w:val="20"/>
        </w:rPr>
        <w:t xml:space="preserve"> objekta S 2, </w:t>
      </w:r>
      <w:proofErr w:type="spellStart"/>
      <w:r>
        <w:rPr>
          <w:rFonts w:cs="Arial" w:hAnsi="Arial" w:ascii="Arial"/>
          <w:sz w:val="20"/>
        </w:rPr>
        <w:t>Jaruščica</w:t>
      </w:r>
      <w:proofErr w:type="spellEnd"/>
      <w:r>
        <w:rPr>
          <w:rFonts w:cs="Arial" w:hAnsi="Arial" w:ascii="Arial"/>
          <w:sz w:val="20"/>
        </w:rPr>
        <w:t xml:space="preserve"> 5 i 5a, neto korisne površine 8,85 m2, u etažnom elaboratu sve označeno plavom bojom</w:t>
      </w:r>
      <w:r>
        <w:rPr>
          <w:rFonts w:cs="Arial" w:hAnsi="Arial" w:ascii="Arial"/>
          <w:b/>
          <w:i/>
          <w:sz w:val="20"/>
        </w:rPr>
        <w:t>,</w:t>
      </w:r>
      <w:r>
        <w:t xml:space="preserve"> na listu A opisano kao stambeno poslovna zgrada tlocrtne površine 2028 </w:t>
      </w:r>
      <w:proofErr w:type="spellStart"/>
      <w:r>
        <w:t>čm</w:t>
      </w:r>
      <w:proofErr w:type="spellEnd"/>
      <w:r>
        <w:t xml:space="preserve"> u Zagrebu,</w:t>
      </w:r>
      <w:r>
        <w:rPr>
          <w:rFonts w:cs="Arial" w:hAnsi="Arial" w:ascii="Arial"/>
          <w:b/>
          <w:i/>
          <w:sz w:val="20"/>
        </w:rPr>
        <w:t xml:space="preserve">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w:t>
      </w:r>
      <w:r w:rsidRPr="000D288B">
        <w:rPr>
          <w:u w:val="single"/>
        </w:rPr>
        <w:t xml:space="preserve">dvorište u površini 10343 m2, sve na </w:t>
      </w:r>
      <w:proofErr w:type="spellStart"/>
      <w:r w:rsidRPr="000D288B">
        <w:rPr>
          <w:u w:val="single"/>
        </w:rPr>
        <w:t>kat.čestici</w:t>
      </w:r>
      <w:proofErr w:type="spellEnd"/>
      <w:r w:rsidRPr="000D288B">
        <w:rPr>
          <w:u w:val="single"/>
        </w:rPr>
        <w:t xml:space="preserve"> 1197/1</w:t>
      </w:r>
      <w:r>
        <w:t>.</w:t>
      </w:r>
    </w:p>
    <w:p w:rsidRDefault="000D288B" w:rsidP="000D288B" w:rsidR="000D288B">
      <w:pPr>
        <w:pBdr>
          <w:bottom w:space="31" w:sz="4" w:color="auto" w:val="single"/>
        </w:pBdr>
        <w:jc w:val="both"/>
      </w:pPr>
      <w:r>
        <w:t xml:space="preserve">dosuđuje se kupcu </w:t>
      </w:r>
      <w:r>
        <w:rPr>
          <w:b/>
        </w:rPr>
        <w:t>Anamarija Brozović</w:t>
      </w:r>
      <w:r>
        <w:t xml:space="preserve"> iz   </w:t>
      </w:r>
      <w:proofErr w:type="spellStart"/>
      <w:r>
        <w:t>Hreljin</w:t>
      </w:r>
      <w:proofErr w:type="spellEnd"/>
      <w:r>
        <w:t xml:space="preserve"> Ogulinski, 47300 Ogulin,   Okruglica 3,  OI 110660353, OIB::45799490959</w:t>
      </w:r>
      <w:r w:rsidR="004B2FE3">
        <w:t>.</w:t>
      </w:r>
    </w:p>
    <w:p w:rsidRDefault="000D288B" w:rsidP="000D288B" w:rsidR="000D288B">
      <w:pPr>
        <w:pBdr>
          <w:bottom w:space="31" w:sz="4" w:color="auto" w:val="single"/>
        </w:pBdr>
        <w:jc w:val="both"/>
      </w:pPr>
    </w:p>
    <w:p w:rsidRDefault="000D288B" w:rsidP="000D288B" w:rsidR="000D288B">
      <w:pPr>
        <w:pBdr>
          <w:bottom w:space="31" w:sz="4" w:color="auto" w:val="single"/>
        </w:pBdr>
        <w:jc w:val="both"/>
      </w:pPr>
      <w:r>
        <w:t>XVI</w:t>
      </w:r>
      <w:r w:rsidRPr="000D288B">
        <w:t xml:space="preserve"> </w:t>
      </w:r>
      <w:r w:rsidRPr="0076596B">
        <w:t xml:space="preserve">Nekretnina, upisana u  zemljišne knjige,  Općinskog suda u Novom Zagrebu, </w:t>
      </w:r>
      <w:r w:rsidRPr="0076596B">
        <w:rPr>
          <w:b/>
        </w:rPr>
        <w:t>K.O. BLATO NOVO, Z.K.ULOŽAK 2855 BROJ PODULOŠKA</w:t>
      </w:r>
    </w:p>
    <w:p w:rsidRDefault="00702756" w:rsidP="00702756" w:rsidR="00702756">
      <w:pPr>
        <w:pBdr>
          <w:bottom w:space="31" w:sz="4" w:color="auto" w:val="single"/>
        </w:pBdr>
        <w:jc w:val="both"/>
        <w:rPr>
          <w:b/>
        </w:rPr>
      </w:pPr>
      <w:r>
        <w:rPr>
          <w:rFonts w:cs="Arial" w:hAnsi="Arial" w:ascii="Arial"/>
          <w:b/>
          <w:i/>
          <w:sz w:val="20"/>
        </w:rPr>
        <w:t>Etaža 330</w:t>
      </w:r>
    </w:p>
    <w:p w:rsidRDefault="00702756" w:rsidP="00702756" w:rsidR="00702756">
      <w:pPr>
        <w:pBdr>
          <w:bottom w:space="31" w:sz="4" w:color="auto" w:val="single"/>
        </w:pBdr>
        <w:jc w:val="both"/>
      </w:pPr>
      <w:r>
        <w:rPr>
          <w:rFonts w:cs="Arial" w:hAnsi="Arial" w:ascii="Arial"/>
          <w:sz w:val="20"/>
        </w:rPr>
        <w:t>3/10000 dijela nekretnine,</w:t>
      </w:r>
      <w:r>
        <w:rPr>
          <w:rFonts w:cs="Arial" w:hAnsi="Arial" w:ascii="Arial"/>
          <w:b/>
          <w:sz w:val="20"/>
        </w:rPr>
        <w:t>garažno parkirno mjesto oznake P-3 u podrumu -1</w:t>
      </w:r>
      <w:r>
        <w:rPr>
          <w:rFonts w:cs="Arial" w:hAnsi="Arial" w:ascii="Arial"/>
          <w:sz w:val="20"/>
        </w:rPr>
        <w:t xml:space="preserve"> objekta S 2, </w:t>
      </w:r>
      <w:proofErr w:type="spellStart"/>
      <w:r>
        <w:rPr>
          <w:rFonts w:cs="Arial" w:hAnsi="Arial" w:ascii="Arial"/>
          <w:sz w:val="20"/>
        </w:rPr>
        <w:t>Jaruščica</w:t>
      </w:r>
      <w:proofErr w:type="spellEnd"/>
      <w:r>
        <w:rPr>
          <w:rFonts w:cs="Arial" w:hAnsi="Arial" w:ascii="Arial"/>
          <w:sz w:val="20"/>
        </w:rPr>
        <w:t xml:space="preserve"> 5 i 5a, neto korisne površine 8,85 m2, u etažnom elaboratu sve označeno žutom bojom,</w:t>
      </w:r>
      <w:r>
        <w:rPr>
          <w:rFonts w:cs="Arial" w:hAnsi="Arial" w:ascii="Arial"/>
          <w:b/>
          <w:i/>
          <w:sz w:val="20"/>
        </w:rPr>
        <w:t xml:space="preserve"> </w:t>
      </w:r>
      <w:r>
        <w:t xml:space="preserve">na listu A opisano kao stambeno poslovna zgrada tlocrtne površine 2028 </w:t>
      </w:r>
      <w:proofErr w:type="spellStart"/>
      <w:r>
        <w:t>čm</w:t>
      </w:r>
      <w:proofErr w:type="spellEnd"/>
      <w:r>
        <w:t xml:space="preserve"> u Zagrebu,</w:t>
      </w:r>
      <w:r>
        <w:rPr>
          <w:rFonts w:cs="Arial" w:hAnsi="Arial" w:ascii="Arial"/>
          <w:b/>
          <w:i/>
          <w:sz w:val="20"/>
        </w:rPr>
        <w:t xml:space="preserve">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w:t>
      </w:r>
      <w:r w:rsidRPr="00702756">
        <w:rPr>
          <w:u w:val="single"/>
        </w:rPr>
        <w:t xml:space="preserve">dvorište u površini 10343 m2, sve na </w:t>
      </w:r>
      <w:proofErr w:type="spellStart"/>
      <w:r w:rsidRPr="00702756">
        <w:rPr>
          <w:u w:val="single"/>
        </w:rPr>
        <w:t>kat.čestici</w:t>
      </w:r>
      <w:proofErr w:type="spellEnd"/>
      <w:r w:rsidRPr="00702756">
        <w:rPr>
          <w:u w:val="single"/>
        </w:rPr>
        <w:t xml:space="preserve"> 1197/1.</w:t>
      </w:r>
    </w:p>
    <w:p w:rsidRDefault="00702756" w:rsidP="00702756" w:rsidR="00702756">
      <w:pPr>
        <w:pBdr>
          <w:bottom w:space="31" w:sz="4" w:color="auto" w:val="single"/>
        </w:pBdr>
        <w:jc w:val="both"/>
      </w:pPr>
      <w:r>
        <w:t xml:space="preserve">dosuđuje se kupcu </w:t>
      </w:r>
      <w:r>
        <w:rPr>
          <w:b/>
        </w:rPr>
        <w:t>Anamarija Brozović</w:t>
      </w:r>
      <w:r>
        <w:t xml:space="preserve"> iz   </w:t>
      </w:r>
      <w:proofErr w:type="spellStart"/>
      <w:r>
        <w:t>Hreljin</w:t>
      </w:r>
      <w:proofErr w:type="spellEnd"/>
      <w:r>
        <w:t xml:space="preserve"> Ogulinski, 47300 Ogulin,   Okruglica 3,  OI 110660353, OIB::45799490959</w:t>
      </w:r>
      <w:r w:rsidR="004B2FE3">
        <w:t>.</w:t>
      </w:r>
    </w:p>
    <w:p w:rsidRDefault="00702756" w:rsidP="00702756" w:rsidR="00702756">
      <w:pPr>
        <w:pBdr>
          <w:bottom w:space="31" w:sz="4" w:color="auto" w:val="single"/>
        </w:pBdr>
        <w:jc w:val="both"/>
      </w:pPr>
    </w:p>
    <w:p w:rsidRDefault="00702756" w:rsidP="00702756" w:rsidR="00702756">
      <w:pPr>
        <w:pBdr>
          <w:bottom w:space="31" w:sz="4" w:color="auto" w:val="single"/>
        </w:pBdr>
        <w:jc w:val="both"/>
        <w:rPr>
          <w:b/>
        </w:rPr>
      </w:pPr>
      <w:r>
        <w:t xml:space="preserve">XVII </w:t>
      </w:r>
      <w:r w:rsidRPr="0076596B">
        <w:t xml:space="preserve">Nekretnina, upisana u  zemljišne knjige,  Općinskog suda u Novom Zagrebu, </w:t>
      </w:r>
      <w:r w:rsidRPr="0076596B">
        <w:rPr>
          <w:b/>
        </w:rPr>
        <w:t xml:space="preserve">K.O. BLATO NOVO, Z.K.ULOŽAK </w:t>
      </w:r>
      <w:r>
        <w:rPr>
          <w:b/>
        </w:rPr>
        <w:t>50154</w:t>
      </w:r>
      <w:r w:rsidRPr="00702756">
        <w:t xml:space="preserve"> </w:t>
      </w:r>
      <w:r w:rsidRPr="0076596B">
        <w:rPr>
          <w:b/>
        </w:rPr>
        <w:t>BROJ PODULOŠKA</w:t>
      </w:r>
    </w:p>
    <w:p w:rsidRDefault="00702756" w:rsidP="00702756" w:rsidR="00702756">
      <w:pPr>
        <w:pBdr>
          <w:bottom w:space="31" w:sz="4" w:color="auto" w:val="single"/>
        </w:pBdr>
        <w:jc w:val="both"/>
      </w:pPr>
      <w:r>
        <w:rPr>
          <w:rFonts w:cs="Arial" w:hAnsi="Arial" w:ascii="Arial"/>
          <w:b/>
          <w:bCs/>
          <w:sz w:val="20"/>
        </w:rPr>
        <w:t xml:space="preserve">95. ETAŽA 81/10000 </w:t>
      </w:r>
      <w:r>
        <w:rPr>
          <w:rFonts w:cs="Arial" w:hAnsi="Arial" w:ascii="Arial"/>
          <w:b/>
          <w:sz w:val="20"/>
        </w:rPr>
        <w:t>dvosobni stan oznake 114,</w:t>
      </w:r>
      <w:r>
        <w:rPr>
          <w:rFonts w:cs="Arial" w:hAnsi="Arial" w:ascii="Arial"/>
          <w:sz w:val="20"/>
        </w:rPr>
        <w:t xml:space="preserve"> u prvom katu objekta S 3, sa otvorenim parkirnim mjestom oznake PM 15 u dvorištu, neto korisne površine 52,43 m2, u etažnom elaboratu sve označeno plavom bojom</w:t>
      </w:r>
    </w:p>
    <w:p w:rsidRDefault="00702756" w:rsidP="00702756" w:rsidR="00702756" w:rsidRPr="00702756">
      <w:pPr>
        <w:pBdr>
          <w:bottom w:space="31" w:sz="4" w:color="auto" w:val="single"/>
        </w:pBdr>
        <w:jc w:val="both"/>
        <w:rPr>
          <w:u w:val="single"/>
        </w:rPr>
      </w:pPr>
      <w:r>
        <w:t xml:space="preserve">na listu A opisano kao zgrada mješovite namjene , </w:t>
      </w:r>
      <w:proofErr w:type="spellStart"/>
      <w:r>
        <w:t>Jaruščica</w:t>
      </w:r>
      <w:proofErr w:type="spellEnd"/>
      <w:r>
        <w:t xml:space="preserve"> br. 9 i dvorište u površini 2561 m2, sve na </w:t>
      </w:r>
      <w:proofErr w:type="spellStart"/>
      <w:r>
        <w:t>kat.čestici</w:t>
      </w:r>
      <w:proofErr w:type="spellEnd"/>
      <w:r>
        <w:t xml:space="preserve"> 1199/1  / zgrada mješovite namjene , </w:t>
      </w:r>
      <w:proofErr w:type="spellStart"/>
      <w:r>
        <w:t>Jaruščica</w:t>
      </w:r>
      <w:proofErr w:type="spellEnd"/>
      <w:r>
        <w:t xml:space="preserve"> br. 9 u površini 986 m2 i </w:t>
      </w:r>
      <w:r w:rsidRPr="00702756">
        <w:rPr>
          <w:u w:val="single"/>
        </w:rPr>
        <w:t>dvorište u površini 1575 m2.</w:t>
      </w:r>
    </w:p>
    <w:p w:rsidRDefault="00702756" w:rsidP="00702756" w:rsidR="00702756">
      <w:pPr>
        <w:pBdr>
          <w:bottom w:space="31" w:sz="4" w:color="auto" w:val="single"/>
        </w:pBdr>
        <w:jc w:val="both"/>
      </w:pPr>
      <w:r>
        <w:rPr>
          <w:b/>
        </w:rPr>
        <w:t>dosuđuje se kupcu Denis Grgurević</w:t>
      </w:r>
      <w:r>
        <w:t xml:space="preserve"> iz Zagreba,  </w:t>
      </w:r>
      <w:proofErr w:type="spellStart"/>
      <w:r>
        <w:t>Jaruščica</w:t>
      </w:r>
      <w:proofErr w:type="spellEnd"/>
      <w:r>
        <w:t xml:space="preserve"> 9, broj OI 112728840,  OIB:97456606913</w:t>
      </w:r>
    </w:p>
    <w:p w:rsidRDefault="00702756" w:rsidP="00702756" w:rsidR="00702756">
      <w:pPr>
        <w:pBdr>
          <w:bottom w:space="31" w:sz="4" w:color="auto" w:val="single"/>
        </w:pBdr>
        <w:jc w:val="both"/>
      </w:pPr>
    </w:p>
    <w:p w:rsidRDefault="00702756" w:rsidP="00702756" w:rsidR="00702756">
      <w:pPr>
        <w:pBdr>
          <w:bottom w:space="31" w:sz="4" w:color="auto" w:val="single"/>
        </w:pBdr>
        <w:jc w:val="both"/>
        <w:rPr>
          <w:b/>
        </w:rPr>
      </w:pPr>
      <w:r>
        <w:t xml:space="preserve">XVIII </w:t>
      </w:r>
      <w:r w:rsidRPr="0076596B">
        <w:t xml:space="preserve">Nekretnina, upisana u  zemljišne knjige,  Općinskog suda u Novom Zagrebu, </w:t>
      </w:r>
      <w:r w:rsidRPr="0076596B">
        <w:rPr>
          <w:b/>
        </w:rPr>
        <w:t xml:space="preserve">K.O. BLATO NOVO, Z.K.ULOŽAK </w:t>
      </w:r>
      <w:r>
        <w:rPr>
          <w:b/>
        </w:rPr>
        <w:t>50154</w:t>
      </w:r>
      <w:r w:rsidRPr="00702756">
        <w:t xml:space="preserve"> </w:t>
      </w:r>
      <w:r w:rsidRPr="0076596B">
        <w:rPr>
          <w:b/>
        </w:rPr>
        <w:t>BROJ PODULOŠKA</w:t>
      </w:r>
    </w:p>
    <w:p w:rsidRDefault="00702756" w:rsidP="00702756" w:rsidR="00702756" w:rsidRPr="002E4B2D">
      <w:pPr>
        <w:pBdr>
          <w:bottom w:space="31" w:sz="4" w:color="auto" w:val="single"/>
        </w:pBdr>
        <w:jc w:val="both"/>
        <w:rPr>
          <w:u w:val="single"/>
        </w:rPr>
      </w:pPr>
      <w:r>
        <w:rPr>
          <w:rFonts w:cs="Arial" w:hAnsi="Arial" w:ascii="Arial"/>
          <w:b/>
          <w:bCs/>
          <w:sz w:val="20"/>
        </w:rPr>
        <w:t xml:space="preserve">20. ETAŽA 20/10000 </w:t>
      </w:r>
      <w:r>
        <w:rPr>
          <w:rFonts w:cs="Arial" w:hAnsi="Arial" w:ascii="Arial"/>
          <w:b/>
          <w:sz w:val="20"/>
        </w:rPr>
        <w:t>garažno parkirno mjesto oznake P 20, u podrumu objekta S 3</w:t>
      </w:r>
      <w:r>
        <w:rPr>
          <w:rFonts w:cs="Arial" w:hAnsi="Arial" w:ascii="Arial"/>
          <w:sz w:val="20"/>
        </w:rPr>
        <w:t xml:space="preserve">, neto korisne površine 12,68 m2, u etažnom elaboratu sve označeno zelenom bojom </w:t>
      </w:r>
      <w:r>
        <w:t xml:space="preserve">na listu A opisano kao </w:t>
      </w:r>
      <w:r w:rsidR="00F16643">
        <w:t>z</w:t>
      </w:r>
      <w:r>
        <w:t xml:space="preserve">grada mješovite namjene , </w:t>
      </w:r>
      <w:proofErr w:type="spellStart"/>
      <w:r>
        <w:t>Jaruščica</w:t>
      </w:r>
      <w:proofErr w:type="spellEnd"/>
      <w:r>
        <w:t xml:space="preserve"> br. 9 i dvorište u površini 2561 m2, sve na </w:t>
      </w:r>
      <w:proofErr w:type="spellStart"/>
      <w:r>
        <w:t>kat.čestici</w:t>
      </w:r>
      <w:proofErr w:type="spellEnd"/>
      <w:r>
        <w:t xml:space="preserve"> </w:t>
      </w:r>
      <w:r>
        <w:lastRenderedPageBreak/>
        <w:t xml:space="preserve">1199/1  / zgrada mješovite namjene , </w:t>
      </w:r>
      <w:proofErr w:type="spellStart"/>
      <w:r>
        <w:t>Jaruščica</w:t>
      </w:r>
      <w:proofErr w:type="spellEnd"/>
      <w:r>
        <w:t xml:space="preserve"> br. 9 u površini 986 m2 i dvorište u površini </w:t>
      </w:r>
      <w:r w:rsidRPr="002E4B2D">
        <w:rPr>
          <w:u w:val="single"/>
        </w:rPr>
        <w:t>1575 m2.</w:t>
      </w:r>
    </w:p>
    <w:p w:rsidRDefault="00702756" w:rsidP="00702756" w:rsidR="00702756">
      <w:pPr>
        <w:pBdr>
          <w:bottom w:space="31" w:sz="4" w:color="auto" w:val="single"/>
        </w:pBdr>
        <w:jc w:val="both"/>
      </w:pPr>
      <w:r>
        <w:rPr>
          <w:b/>
        </w:rPr>
        <w:t>dosuđuje se kupcu Denis Grgurević</w:t>
      </w:r>
      <w:r>
        <w:t xml:space="preserve"> iz Zagreba,  </w:t>
      </w:r>
      <w:proofErr w:type="spellStart"/>
      <w:r>
        <w:t>Jaruščica</w:t>
      </w:r>
      <w:proofErr w:type="spellEnd"/>
      <w:r>
        <w:t xml:space="preserve"> 9, broj OI 112728840,  OIB:97456606913</w:t>
      </w:r>
      <w:r w:rsidR="004B2FE3">
        <w:t>.</w:t>
      </w:r>
    </w:p>
    <w:p w:rsidRDefault="00702756" w:rsidP="00702756" w:rsidR="00702756">
      <w:pPr>
        <w:pBdr>
          <w:bottom w:space="31" w:sz="4" w:color="auto" w:val="single"/>
        </w:pBdr>
        <w:jc w:val="both"/>
      </w:pPr>
    </w:p>
    <w:p w:rsidRDefault="00702756" w:rsidP="00702756" w:rsidR="00702756">
      <w:pPr>
        <w:pBdr>
          <w:bottom w:space="31" w:sz="4" w:color="auto" w:val="single"/>
        </w:pBdr>
        <w:jc w:val="both"/>
        <w:rPr>
          <w:b/>
        </w:rPr>
      </w:pPr>
      <w:r>
        <w:t xml:space="preserve">XIX </w:t>
      </w: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702756" w:rsidP="002E4B2D" w:rsidR="002E4B2D">
      <w:pPr>
        <w:pBdr>
          <w:bottom w:space="31" w:sz="4" w:color="auto" w:val="single"/>
        </w:pBdr>
        <w:jc w:val="both"/>
      </w:pPr>
      <w:r>
        <w:rPr>
          <w:rFonts w:cs="Arial" w:hAnsi="Arial" w:ascii="Arial"/>
          <w:b/>
          <w:bCs/>
          <w:sz w:val="20"/>
        </w:rPr>
        <w:t xml:space="preserve">232. ETAŽA 35/10000 </w:t>
      </w:r>
      <w:r>
        <w:rPr>
          <w:rFonts w:cs="Arial" w:hAnsi="Arial" w:ascii="Arial"/>
          <w:b/>
          <w:sz w:val="20"/>
        </w:rPr>
        <w:t>dvosobni stan oznake 125, u prvom katu objekta S 4</w:t>
      </w:r>
      <w:r>
        <w:rPr>
          <w:rFonts w:cs="Arial" w:hAnsi="Arial" w:ascii="Arial"/>
          <w:sz w:val="20"/>
        </w:rPr>
        <w:t xml:space="preserve">, sa otvorenim parkirnim mjestom oznake PM 10 u dvorištu, neto korisne površine 47,83 m2, u etažnom elaboratu sve označeno crvenom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rsidRPr="002E4B2D">
        <w:rPr>
          <w:u w:val="single"/>
        </w:rPr>
        <w:t>Jaruščica</w:t>
      </w:r>
      <w:proofErr w:type="spellEnd"/>
      <w:r w:rsidRPr="002E4B2D">
        <w:rPr>
          <w:u w:val="single"/>
        </w:rPr>
        <w:t xml:space="preserve">  u površini 1956 m2 i dvorište u površini 3737 m2.</w:t>
      </w:r>
    </w:p>
    <w:p w:rsidRDefault="00702756" w:rsidP="002E4B2D" w:rsidR="00702756">
      <w:pPr>
        <w:pBdr>
          <w:bottom w:space="31" w:sz="4" w:color="auto" w:val="single"/>
        </w:pBdr>
        <w:jc w:val="both"/>
      </w:pPr>
      <w:r>
        <w:rPr>
          <w:b/>
        </w:rPr>
        <w:t>dosuđuje se kupcu Ana Cesarec,</w:t>
      </w:r>
      <w:r>
        <w:t xml:space="preserve"> Kardinala Stepinca 5, Krapina,  OIB:05465827880</w:t>
      </w:r>
      <w:r w:rsidR="004B2FE3">
        <w:t>.</w:t>
      </w:r>
    </w:p>
    <w:p w:rsidRDefault="00702756" w:rsidP="00702756" w:rsidR="00702756">
      <w:pPr>
        <w:rPr>
          <w:b/>
        </w:rPr>
      </w:pPr>
      <w:r>
        <w:t xml:space="preserve">XX </w:t>
      </w: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702756" w:rsidP="002E4B2D" w:rsidR="002E4B2D">
      <w:pPr>
        <w:pBdr>
          <w:bottom w:space="31" w:sz="4" w:color="auto" w:val="single"/>
        </w:pBdr>
        <w:jc w:val="both"/>
      </w:pPr>
      <w:r>
        <w:rPr>
          <w:rFonts w:cs="Arial" w:hAnsi="Arial" w:ascii="Arial"/>
          <w:b/>
          <w:bCs/>
          <w:sz w:val="20"/>
        </w:rPr>
        <w:t xml:space="preserve">233. ETAŽA 35/10000 </w:t>
      </w:r>
      <w:r>
        <w:rPr>
          <w:rFonts w:cs="Arial" w:hAnsi="Arial" w:ascii="Arial"/>
          <w:b/>
          <w:sz w:val="20"/>
        </w:rPr>
        <w:t>dvosobni stan oznake 126, u prvom katu objekta S 4</w:t>
      </w:r>
      <w:r>
        <w:rPr>
          <w:rFonts w:cs="Arial" w:hAnsi="Arial" w:ascii="Arial"/>
          <w:sz w:val="20"/>
        </w:rPr>
        <w:t xml:space="preserve">, sa otvorenim parkirnim mjestom oznake PM 9 u dvorištu, neto korisne površine 48,27 m2, u etažnom elaboratu sve označeno plavom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rsidRPr="002E4B2D">
        <w:rPr>
          <w:u w:val="single"/>
        </w:rPr>
        <w:t>Jaruščica</w:t>
      </w:r>
      <w:proofErr w:type="spellEnd"/>
      <w:r w:rsidRPr="002E4B2D">
        <w:rPr>
          <w:u w:val="single"/>
        </w:rPr>
        <w:t xml:space="preserve">  u površini 1956 m2 i dvorište u površini 3737 m2.</w:t>
      </w:r>
    </w:p>
    <w:p w:rsidRDefault="00702756" w:rsidP="002E4B2D" w:rsidR="00702756">
      <w:pPr>
        <w:pBdr>
          <w:bottom w:space="31" w:sz="4" w:color="auto" w:val="single"/>
        </w:pBdr>
        <w:jc w:val="both"/>
      </w:pPr>
      <w:r>
        <w:rPr>
          <w:b/>
        </w:rPr>
        <w:t>dosuđuje se kupcu Karlo Cesarec,</w:t>
      </w:r>
      <w:r>
        <w:t xml:space="preserve"> Kardinala Stepinca 5, Krapin</w:t>
      </w:r>
      <w:r w:rsidR="002E4B2D">
        <w:t>a, OIB.88537568821, OI 10490142</w:t>
      </w:r>
      <w:r w:rsidR="004B2FE3">
        <w:t>.</w:t>
      </w:r>
    </w:p>
    <w:p w:rsidRDefault="00702756" w:rsidP="00702756" w:rsidR="00702756">
      <w:pPr>
        <w:rPr>
          <w:b/>
        </w:rPr>
      </w:pPr>
      <w:r>
        <w:t xml:space="preserve">XXI  </w:t>
      </w: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F75ACB" w:rsidP="00F75ACB" w:rsidR="00F75ACB">
      <w:pPr>
        <w:pBdr>
          <w:bottom w:space="31" w:sz="4" w:color="auto" w:val="single"/>
        </w:pBdr>
        <w:jc w:val="both"/>
      </w:pPr>
      <w:r>
        <w:rPr>
          <w:rFonts w:cs="Arial" w:hAnsi="Arial" w:ascii="Arial"/>
          <w:b/>
          <w:bCs/>
          <w:sz w:val="20"/>
        </w:rPr>
        <w:t xml:space="preserve">258. ETAŽA 39/10000 </w:t>
      </w:r>
      <w:r>
        <w:rPr>
          <w:rFonts w:cs="Arial" w:hAnsi="Arial" w:ascii="Arial"/>
          <w:b/>
          <w:sz w:val="20"/>
        </w:rPr>
        <w:t>dvosobni stan oznake 221, u drugom katu objekta S 4</w:t>
      </w:r>
      <w:r>
        <w:rPr>
          <w:rFonts w:cs="Arial" w:hAnsi="Arial" w:ascii="Arial"/>
          <w:sz w:val="20"/>
        </w:rPr>
        <w:t xml:space="preserve">, neto korisne površine 53,23 m2, u etažnom elaboratu sve označeno crvenom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F75ACB" w:rsidP="00F75ACB" w:rsidR="00F75ACB">
      <w:pPr>
        <w:pBdr>
          <w:bottom w:space="31" w:sz="4" w:color="auto" w:val="single"/>
        </w:pBdr>
        <w:jc w:val="both"/>
        <w:rPr>
          <w:b/>
        </w:rPr>
      </w:pPr>
      <w:r>
        <w:rPr>
          <w:b/>
        </w:rPr>
        <w:t xml:space="preserve">dosuđuje se kupcu Emir </w:t>
      </w:r>
      <w:proofErr w:type="spellStart"/>
      <w:r>
        <w:rPr>
          <w:b/>
        </w:rPr>
        <w:t>Cepić</w:t>
      </w:r>
      <w:proofErr w:type="spellEnd"/>
      <w:r>
        <w:t xml:space="preserve"> iz Zagreba, </w:t>
      </w:r>
      <w:proofErr w:type="spellStart"/>
      <w:r>
        <w:t>Buk</w:t>
      </w:r>
      <w:r w:rsidR="004B2FE3">
        <w:t>ovačka</w:t>
      </w:r>
      <w:proofErr w:type="spellEnd"/>
      <w:r w:rsidR="004B2FE3">
        <w:t xml:space="preserve"> 107a,   OIB: 77453360495</w:t>
      </w:r>
      <w:r>
        <w:t xml:space="preserve"> </w:t>
      </w:r>
      <w:r>
        <w:rPr>
          <w:b/>
        </w:rPr>
        <w:t xml:space="preserve">. </w:t>
      </w:r>
    </w:p>
    <w:p w:rsidRDefault="00F75ACB" w:rsidP="00F75ACB" w:rsidR="00F75ACB">
      <w:pPr>
        <w:rPr>
          <w:b/>
        </w:rPr>
      </w:pPr>
      <w:r>
        <w:rPr>
          <w:b/>
        </w:rPr>
        <w:t xml:space="preserve">XXII  </w:t>
      </w: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F75ACB" w:rsidP="00F75ACB" w:rsidR="004B2FE3">
      <w:pPr>
        <w:pBdr>
          <w:bottom w:space="31" w:sz="4" w:color="auto" w:val="single"/>
        </w:pBdr>
        <w:jc w:val="both"/>
      </w:pPr>
      <w:r>
        <w:rPr>
          <w:rFonts w:cs="Arial" w:hAnsi="Arial" w:ascii="Arial"/>
          <w:b/>
          <w:bCs/>
          <w:sz w:val="20"/>
        </w:rPr>
        <w:t xml:space="preserve">284. ETAŽA 39/10000 </w:t>
      </w:r>
      <w:r>
        <w:rPr>
          <w:rFonts w:cs="Arial" w:hAnsi="Arial" w:ascii="Arial"/>
          <w:b/>
          <w:sz w:val="20"/>
        </w:rPr>
        <w:t>dvosobni stan oznake 317, u trećem katu objekta S 4</w:t>
      </w:r>
      <w:r>
        <w:rPr>
          <w:rFonts w:cs="Arial" w:hAnsi="Arial" w:ascii="Arial"/>
          <w:sz w:val="20"/>
        </w:rPr>
        <w:t xml:space="preserve">, neto korisne površine 53,21 m2, u etažnom elaboratu sve označeno crvenom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w:t>
      </w:r>
      <w:r w:rsidR="004B2FE3">
        <w:t xml:space="preserve">2 i dvorište u površini 3737 m2, </w:t>
      </w:r>
    </w:p>
    <w:p w:rsidRDefault="00F75ACB" w:rsidP="00F75ACB" w:rsidR="00F75ACB">
      <w:pPr>
        <w:pBdr>
          <w:bottom w:space="31" w:sz="4" w:color="auto" w:val="single"/>
        </w:pBdr>
        <w:jc w:val="both"/>
      </w:pPr>
      <w:r>
        <w:rPr>
          <w:b/>
        </w:rPr>
        <w:t xml:space="preserve">dosuđuje se </w:t>
      </w:r>
      <w:r w:rsidR="002E4B2D">
        <w:rPr>
          <w:b/>
        </w:rPr>
        <w:t xml:space="preserve">kupcu </w:t>
      </w:r>
      <w:r>
        <w:rPr>
          <w:b/>
        </w:rPr>
        <w:t>Marija Prskalo</w:t>
      </w:r>
      <w:r>
        <w:t>, OIB:67273837161,  rođena 10.05.1973, FREUDENSTADT, DEU, BADSTR 13, PUTOVNICA 073977187 izdana GK,Stuttgart zastu</w:t>
      </w:r>
      <w:r w:rsidR="004B2FE3">
        <w:t>pana po pun. Renata Skenderović</w:t>
      </w:r>
      <w:r>
        <w:t xml:space="preserve">, </w:t>
      </w:r>
      <w:proofErr w:type="spellStart"/>
      <w:r>
        <w:t>Tgučanska</w:t>
      </w:r>
      <w:proofErr w:type="spellEnd"/>
      <w:r>
        <w:t xml:space="preserve"> c. 48, Gornji </w:t>
      </w:r>
      <w:proofErr w:type="spellStart"/>
      <w:r>
        <w:t>Dragonožec</w:t>
      </w:r>
      <w:proofErr w:type="spellEnd"/>
      <w:r w:rsidR="004B2FE3">
        <w:t>.</w:t>
      </w:r>
      <w:r>
        <w:t xml:space="preserve"> </w:t>
      </w:r>
    </w:p>
    <w:p w:rsidRDefault="00F75ACB" w:rsidP="00702756" w:rsidR="00F75ACB">
      <w:pPr>
        <w:pBdr>
          <w:bottom w:space="31" w:sz="4" w:color="auto" w:val="single"/>
        </w:pBdr>
        <w:jc w:val="both"/>
        <w:rPr>
          <w:b/>
        </w:rPr>
      </w:pPr>
      <w:r>
        <w:rPr>
          <w:b/>
        </w:rPr>
        <w:t xml:space="preserve">XXIII </w:t>
      </w: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F75ACB" w:rsidP="00F75ACB" w:rsidR="00F75ACB" w:rsidRPr="00F75ACB">
      <w:pPr>
        <w:pBdr>
          <w:bottom w:space="31" w:sz="4" w:color="auto" w:val="single"/>
        </w:pBdr>
        <w:jc w:val="both"/>
        <w:rPr>
          <w:u w:val="single"/>
        </w:rPr>
      </w:pPr>
      <w:r>
        <w:rPr>
          <w:rFonts w:cs="Arial" w:hAnsi="Arial" w:ascii="Arial"/>
          <w:b/>
          <w:bCs/>
          <w:sz w:val="20"/>
        </w:rPr>
        <w:t xml:space="preserve">372. ETAŽA 39/10000 </w:t>
      </w:r>
      <w:r>
        <w:rPr>
          <w:rFonts w:cs="Arial" w:hAnsi="Arial" w:ascii="Arial"/>
          <w:b/>
          <w:sz w:val="20"/>
        </w:rPr>
        <w:t>dvosobni stan oznake 617, u šestom katu objekta S 4</w:t>
      </w:r>
      <w:r>
        <w:rPr>
          <w:rFonts w:cs="Arial" w:hAnsi="Arial" w:ascii="Arial"/>
          <w:sz w:val="20"/>
        </w:rPr>
        <w:t xml:space="preserve">, neto korisne površine 53,17 m2, u etažnom elaboratu sve označeno zelenom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w:t>
      </w:r>
      <w:r>
        <w:lastRenderedPageBreak/>
        <w:t xml:space="preserve">1354/2  / zgrada mješovite namjene br. 11, </w:t>
      </w:r>
      <w:proofErr w:type="spellStart"/>
      <w:r>
        <w:t>Jaruščica</w:t>
      </w:r>
      <w:proofErr w:type="spellEnd"/>
      <w:r>
        <w:t xml:space="preserve">  u površini 1956 m2 i dvorište u površini </w:t>
      </w:r>
      <w:r w:rsidRPr="00F75ACB">
        <w:rPr>
          <w:u w:val="single"/>
        </w:rPr>
        <w:t>3737 m2.</w:t>
      </w:r>
    </w:p>
    <w:p w:rsidRDefault="00F75ACB" w:rsidP="00F75ACB" w:rsidR="00F75ACB">
      <w:pPr>
        <w:pBdr>
          <w:bottom w:space="31" w:sz="4" w:color="auto" w:val="single"/>
        </w:pBdr>
        <w:jc w:val="both"/>
      </w:pPr>
      <w:r>
        <w:rPr>
          <w:b/>
        </w:rPr>
        <w:t>dosuđuje se kupcu Ivan Bender</w:t>
      </w:r>
      <w:r>
        <w:t>, Zagreb,   Kameniti stol 29a,  OIB:14787864590</w:t>
      </w:r>
      <w:r w:rsidR="004B2FE3">
        <w:t>.</w:t>
      </w:r>
    </w:p>
    <w:p w:rsidRDefault="00F75ACB" w:rsidP="00702756" w:rsidR="00F75ACB">
      <w:pPr>
        <w:pBdr>
          <w:bottom w:space="31" w:sz="4" w:color="auto" w:val="single"/>
        </w:pBdr>
        <w:jc w:val="both"/>
        <w:rPr>
          <w:b/>
        </w:rPr>
      </w:pPr>
    </w:p>
    <w:p w:rsidRDefault="00F75ACB" w:rsidP="00F75ACB" w:rsidR="00F75ACB">
      <w:pPr>
        <w:pBdr>
          <w:bottom w:space="31" w:sz="4" w:color="auto" w:val="single"/>
        </w:pBdr>
        <w:jc w:val="both"/>
        <w:rPr>
          <w:b/>
        </w:rPr>
      </w:pPr>
      <w:r>
        <w:rPr>
          <w:b/>
        </w:rPr>
        <w:t xml:space="preserve">XXIV </w:t>
      </w: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130F0B" w:rsidP="00130F0B" w:rsidR="00130F0B" w:rsidRPr="00130F0B">
      <w:pPr>
        <w:pBdr>
          <w:bottom w:space="31" w:sz="4" w:color="auto" w:val="single"/>
        </w:pBdr>
        <w:jc w:val="both"/>
        <w:rPr>
          <w:u w:val="single"/>
        </w:rPr>
      </w:pPr>
      <w:r>
        <w:rPr>
          <w:rFonts w:cs="Arial" w:hAnsi="Arial" w:ascii="Arial"/>
          <w:b/>
          <w:bCs/>
          <w:sz w:val="20"/>
        </w:rPr>
        <w:t xml:space="preserve">379. ETAŽA 34/10000 </w:t>
      </w:r>
      <w:r>
        <w:rPr>
          <w:rFonts w:cs="Arial" w:hAnsi="Arial" w:ascii="Arial"/>
          <w:b/>
          <w:sz w:val="20"/>
        </w:rPr>
        <w:t>dvosobni stan oznake 624, u šestom katu objekta S 4,</w:t>
      </w:r>
      <w:r>
        <w:rPr>
          <w:rFonts w:cs="Arial" w:hAnsi="Arial" w:ascii="Arial"/>
          <w:sz w:val="20"/>
        </w:rPr>
        <w:t xml:space="preserve"> sa spremištem oznake 58 u </w:t>
      </w:r>
      <w:proofErr w:type="spellStart"/>
      <w:r>
        <w:rPr>
          <w:rFonts w:cs="Arial" w:hAnsi="Arial" w:ascii="Arial"/>
          <w:sz w:val="20"/>
        </w:rPr>
        <w:t>međuetaži</w:t>
      </w:r>
      <w:proofErr w:type="spellEnd"/>
      <w:r>
        <w:rPr>
          <w:rFonts w:cs="Arial" w:hAnsi="Arial" w:ascii="Arial"/>
          <w:sz w:val="20"/>
        </w:rPr>
        <w:t xml:space="preserve">, neto korisne površine 46,42 m2, u etažnom elaboratu sve označeno žutom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w:t>
      </w:r>
      <w:r w:rsidRPr="00130F0B">
        <w:rPr>
          <w:u w:val="single"/>
        </w:rPr>
        <w:t>površini 1956 m2 i dvorište u površini 3737 m2.</w:t>
      </w:r>
    </w:p>
    <w:p w:rsidRDefault="00130F0B" w:rsidP="00130F0B" w:rsidR="00F75ACB">
      <w:pPr>
        <w:pBdr>
          <w:bottom w:space="31" w:sz="4" w:color="auto" w:val="single"/>
        </w:pBdr>
        <w:jc w:val="both"/>
      </w:pPr>
      <w:r>
        <w:rPr>
          <w:b/>
        </w:rPr>
        <w:t xml:space="preserve">dosuđuje se kupcu GENOM VITA </w:t>
      </w:r>
      <w:r w:rsidRPr="00FE2A6B">
        <w:t>d</w:t>
      </w:r>
      <w:r>
        <w:rPr>
          <w:b/>
        </w:rPr>
        <w:t>.</w:t>
      </w:r>
      <w:r>
        <w:t xml:space="preserve">o.o. Zagreb,  </w:t>
      </w:r>
      <w:proofErr w:type="spellStart"/>
      <w:r>
        <w:t>Graščica</w:t>
      </w:r>
      <w:proofErr w:type="spellEnd"/>
      <w:r>
        <w:t xml:space="preserve"> 7e, OIB:20873720425</w:t>
      </w:r>
      <w:r w:rsidR="004B2FE3">
        <w:t>.</w:t>
      </w:r>
      <w:r>
        <w:t xml:space="preserve">  </w:t>
      </w:r>
    </w:p>
    <w:p w:rsidRDefault="00130F0B" w:rsidP="00130F0B" w:rsidR="00130F0B">
      <w:pPr>
        <w:pBdr>
          <w:bottom w:space="31" w:sz="4" w:color="auto" w:val="single"/>
        </w:pBdr>
        <w:jc w:val="both"/>
        <w:rPr>
          <w:b/>
        </w:rPr>
      </w:pPr>
      <w:r>
        <w:br/>
        <w:t xml:space="preserve">XXV </w:t>
      </w: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130F0B" w:rsidP="00130F0B" w:rsidR="00130F0B">
      <w:pPr>
        <w:pBdr>
          <w:bottom w:space="31" w:sz="4" w:color="auto" w:val="single"/>
        </w:pBdr>
        <w:jc w:val="both"/>
      </w:pPr>
      <w:r>
        <w:rPr>
          <w:rFonts w:cs="Arial" w:hAnsi="Arial" w:ascii="Arial"/>
          <w:b/>
          <w:bCs/>
          <w:sz w:val="20"/>
        </w:rPr>
        <w:t>420. ETAŽA 26/10000 jednosobni stan oznake 809, u osmom katu objekta S 4, sa otvorenim parkirnim mjestom oznake PM 40 u dvorištu,</w:t>
      </w:r>
      <w:r>
        <w:rPr>
          <w:rFonts w:cs="Arial" w:hAnsi="Arial" w:ascii="Arial"/>
          <w:bCs/>
          <w:sz w:val="20"/>
        </w:rPr>
        <w:t xml:space="preserve"> neto korisne površine 35,99 m2, u etažnom elaboratu sve označeno crvenom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130F0B" w:rsidP="00130F0B" w:rsidR="00130F0B">
      <w:pPr>
        <w:pBdr>
          <w:bottom w:space="31" w:sz="4" w:color="auto" w:val="single"/>
        </w:pBdr>
        <w:jc w:val="both"/>
      </w:pPr>
      <w:r>
        <w:rPr>
          <w:b/>
        </w:rPr>
        <w:t>dosuđuje se kupcu GENOM VITA</w:t>
      </w:r>
      <w:r w:rsidRPr="00FE2A6B">
        <w:t xml:space="preserve"> d</w:t>
      </w:r>
      <w:r>
        <w:rPr>
          <w:b/>
        </w:rPr>
        <w:t>.</w:t>
      </w:r>
      <w:r>
        <w:t xml:space="preserve">o.o. Zagreb,  </w:t>
      </w:r>
      <w:proofErr w:type="spellStart"/>
      <w:r>
        <w:t>Graščica</w:t>
      </w:r>
      <w:proofErr w:type="spellEnd"/>
      <w:r>
        <w:t xml:space="preserve"> 7e, OIB:20873720425</w:t>
      </w:r>
      <w:r w:rsidR="004B2FE3">
        <w:t>.</w:t>
      </w:r>
      <w:r>
        <w:t xml:space="preserve">  </w:t>
      </w:r>
    </w:p>
    <w:p w:rsidRDefault="00130F0B" w:rsidP="00130F0B" w:rsidR="00130F0B">
      <w:pPr>
        <w:pBdr>
          <w:bottom w:space="31" w:sz="4" w:color="auto" w:val="single"/>
        </w:pBdr>
        <w:jc w:val="both"/>
        <w:rPr>
          <w:b/>
        </w:rPr>
      </w:pPr>
    </w:p>
    <w:p w:rsidRDefault="00130F0B" w:rsidP="00130F0B" w:rsidR="00130F0B">
      <w:pPr>
        <w:pBdr>
          <w:bottom w:space="31" w:sz="4" w:color="auto" w:val="single"/>
        </w:pBdr>
        <w:jc w:val="both"/>
        <w:rPr>
          <w:b/>
        </w:rPr>
      </w:pPr>
      <w:r>
        <w:rPr>
          <w:b/>
        </w:rPr>
        <w:t>XXVI</w:t>
      </w:r>
      <w:r w:rsidRPr="00130F0B">
        <w:t xml:space="preserve"> </w:t>
      </w: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130F0B" w:rsidP="00130F0B" w:rsidR="00130F0B">
      <w:pPr>
        <w:pBdr>
          <w:bottom w:space="31" w:sz="4" w:color="auto" w:val="single"/>
        </w:pBdr>
        <w:jc w:val="both"/>
      </w:pPr>
      <w:r>
        <w:rPr>
          <w:rFonts w:cs="Arial" w:hAnsi="Arial" w:ascii="Arial"/>
          <w:b/>
          <w:sz w:val="20"/>
        </w:rPr>
        <w:t>422. ETAŽA 37/10000 dvosobni stan oznake 811, u osmom katu objekta S 4, sa otvorenim parkirnim mjestom oznake PM 42 u dvorištu</w:t>
      </w:r>
      <w:r>
        <w:rPr>
          <w:rFonts w:cs="Arial" w:hAnsi="Arial" w:ascii="Arial"/>
          <w:sz w:val="20"/>
        </w:rPr>
        <w:t xml:space="preserve">, neto korisne površine 50,33 m2, u etažnom elaboratu sve označeno žutom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130F0B" w:rsidP="00130F0B" w:rsidR="00130F0B">
      <w:pPr>
        <w:pBdr>
          <w:bottom w:space="31" w:sz="4" w:color="auto" w:val="single"/>
        </w:pBdr>
        <w:jc w:val="both"/>
      </w:pPr>
      <w:r>
        <w:rPr>
          <w:b/>
        </w:rPr>
        <w:t xml:space="preserve">dosuđuje se kupcu Ornela </w:t>
      </w:r>
      <w:proofErr w:type="spellStart"/>
      <w:r>
        <w:rPr>
          <w:b/>
        </w:rPr>
        <w:t>Krezić</w:t>
      </w:r>
      <w:proofErr w:type="spellEnd"/>
      <w:r>
        <w:t>, Knin, Franje Tuđmana 28, OIB 58354754793</w:t>
      </w:r>
      <w:r w:rsidR="004B2FE3">
        <w:t>.</w:t>
      </w:r>
    </w:p>
    <w:p w:rsidRDefault="00130F0B" w:rsidP="00130F0B" w:rsidR="00130F0B">
      <w:pPr>
        <w:pBdr>
          <w:bottom w:space="31" w:sz="4" w:color="auto" w:val="single"/>
        </w:pBdr>
        <w:jc w:val="both"/>
      </w:pPr>
    </w:p>
    <w:p w:rsidRDefault="00130F0B" w:rsidP="00130F0B" w:rsidR="00130F0B">
      <w:pPr>
        <w:pBdr>
          <w:bottom w:space="31" w:sz="4" w:color="auto" w:val="single"/>
        </w:pBdr>
        <w:jc w:val="both"/>
        <w:rPr>
          <w:b/>
        </w:rPr>
      </w:pPr>
      <w:r>
        <w:t>XXVII</w:t>
      </w:r>
      <w:r w:rsidRPr="00130F0B">
        <w:t xml:space="preserve"> </w:t>
      </w: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130F0B" w:rsidP="004B2FE3" w:rsidR="00130F0B">
      <w:pPr>
        <w:pBdr>
          <w:bottom w:space="31" w:sz="4" w:color="auto" w:val="single"/>
        </w:pBdr>
        <w:jc w:val="both"/>
        <w:rPr>
          <w:sz w:val="22"/>
          <w:szCs w:val="22"/>
        </w:rPr>
      </w:pPr>
      <w:r>
        <w:rPr>
          <w:b/>
          <w:bCs/>
          <w:color w:val="444444"/>
          <w:sz w:val="22"/>
          <w:szCs w:val="22"/>
        </w:rPr>
        <w:t>328. ETAŽA 38/10000</w:t>
      </w:r>
      <w:r>
        <w:rPr>
          <w:color w:val="444444"/>
          <w:sz w:val="22"/>
          <w:szCs w:val="22"/>
        </w:rPr>
        <w:t xml:space="preserve"> </w:t>
      </w:r>
      <w:r>
        <w:rPr>
          <w:b/>
          <w:color w:val="444444"/>
          <w:sz w:val="22"/>
          <w:szCs w:val="22"/>
        </w:rPr>
        <w:t>dvosobni stan oznake 501, u petom katu objekta S 4</w:t>
      </w:r>
      <w:r>
        <w:rPr>
          <w:color w:val="444444"/>
          <w:sz w:val="22"/>
          <w:szCs w:val="22"/>
        </w:rPr>
        <w:t xml:space="preserve">, neto korisne površine 51,50 m2, u etažnom elaboratu sve označeno crvenom bojom </w:t>
      </w:r>
      <w:r>
        <w:rPr>
          <w:sz w:val="22"/>
          <w:szCs w:val="22"/>
        </w:rPr>
        <w:t xml:space="preserve">na listu A opisano kao zgrada mješovite namjene br. 11, </w:t>
      </w:r>
      <w:proofErr w:type="spellStart"/>
      <w:r>
        <w:rPr>
          <w:sz w:val="22"/>
          <w:szCs w:val="22"/>
        </w:rPr>
        <w:t>Jaruščica</w:t>
      </w:r>
      <w:proofErr w:type="spellEnd"/>
      <w:r>
        <w:rPr>
          <w:sz w:val="22"/>
          <w:szCs w:val="22"/>
        </w:rPr>
        <w:t xml:space="preserve"> 1 i dvorište u površini 5693 m2, sve na </w:t>
      </w:r>
      <w:proofErr w:type="spellStart"/>
      <w:r>
        <w:rPr>
          <w:sz w:val="22"/>
          <w:szCs w:val="22"/>
        </w:rPr>
        <w:t>kat.čestici</w:t>
      </w:r>
      <w:proofErr w:type="spellEnd"/>
      <w:r>
        <w:rPr>
          <w:sz w:val="22"/>
          <w:szCs w:val="22"/>
        </w:rPr>
        <w:t xml:space="preserve"> 1354/2  / zgrada mješovite namjene br. 11, </w:t>
      </w:r>
      <w:proofErr w:type="spellStart"/>
      <w:r>
        <w:rPr>
          <w:sz w:val="22"/>
          <w:szCs w:val="22"/>
        </w:rPr>
        <w:t>Jaruščica</w:t>
      </w:r>
      <w:proofErr w:type="spellEnd"/>
      <w:r>
        <w:rPr>
          <w:sz w:val="22"/>
          <w:szCs w:val="22"/>
        </w:rPr>
        <w:t xml:space="preserve">  u površini 1956 m2 i dvorište u površini 3737 m2.</w:t>
      </w:r>
    </w:p>
    <w:p w:rsidRDefault="00130F0B" w:rsidP="004B2FE3" w:rsidR="00130F0B" w:rsidRPr="002E4B2D">
      <w:pPr>
        <w:pBdr>
          <w:bottom w:space="31" w:sz="4" w:color="auto" w:val="single"/>
        </w:pBdr>
        <w:jc w:val="both"/>
      </w:pPr>
      <w:r>
        <w:rPr>
          <w:b/>
        </w:rPr>
        <w:t>dosuđuje se kupcu MIKUŠ-PAG</w:t>
      </w:r>
      <w:r>
        <w:t xml:space="preserve">  d.o.o.  Zagreb, </w:t>
      </w:r>
      <w:proofErr w:type="spellStart"/>
      <w:r>
        <w:t>Vojnovićeva</w:t>
      </w:r>
      <w:proofErr w:type="spellEnd"/>
      <w:r>
        <w:t xml:space="preserve"> 25, OIB:44975546345</w:t>
      </w:r>
      <w:r w:rsidR="004B2FE3">
        <w:t>.</w:t>
      </w:r>
      <w:r>
        <w:t xml:space="preserve"> </w:t>
      </w:r>
    </w:p>
    <w:p w:rsidRDefault="00130F0B" w:rsidP="004B2FE3" w:rsidR="00130F0B">
      <w:pPr>
        <w:jc w:val="both"/>
        <w:rPr>
          <w:b/>
        </w:rPr>
      </w:pPr>
      <w:r>
        <w:rPr>
          <w:b/>
        </w:rPr>
        <w:t>XXVIII</w:t>
      </w:r>
    </w:p>
    <w:p w:rsidRDefault="00130F0B" w:rsidP="004B2FE3" w:rsidR="00801BA6">
      <w:pPr>
        <w:jc w:val="both"/>
      </w:pPr>
      <w:r w:rsidRPr="0076596B">
        <w:t>Kupci,</w:t>
      </w:r>
      <w:r w:rsidRPr="0076596B">
        <w:rPr>
          <w:b/>
        </w:rPr>
        <w:t xml:space="preserve"> </w:t>
      </w:r>
      <w:r>
        <w:rPr>
          <w:b/>
        </w:rPr>
        <w:t xml:space="preserve">Ivana </w:t>
      </w:r>
      <w:proofErr w:type="spellStart"/>
      <w:r>
        <w:rPr>
          <w:b/>
        </w:rPr>
        <w:t>Šipić</w:t>
      </w:r>
      <w:proofErr w:type="spellEnd"/>
      <w:r>
        <w:t xml:space="preserve"> iz Zagreba, </w:t>
      </w:r>
      <w:proofErr w:type="spellStart"/>
      <w:r>
        <w:t>Jaruščica</w:t>
      </w:r>
      <w:proofErr w:type="spellEnd"/>
      <w:r>
        <w:t xml:space="preserve"> 5, OIB:59632358961, </w:t>
      </w:r>
      <w:r>
        <w:rPr>
          <w:b/>
        </w:rPr>
        <w:t xml:space="preserve">ARSENIUS </w:t>
      </w:r>
      <w:r>
        <w:t xml:space="preserve">d.o.o. Zagreb, </w:t>
      </w:r>
      <w:proofErr w:type="spellStart"/>
      <w:r>
        <w:t>Jaruščica</w:t>
      </w:r>
      <w:proofErr w:type="spellEnd"/>
      <w:r>
        <w:t xml:space="preserve"> 11, OIB:74301282336, </w:t>
      </w:r>
      <w:r>
        <w:rPr>
          <w:b/>
        </w:rPr>
        <w:t xml:space="preserve">Sandra </w:t>
      </w:r>
      <w:proofErr w:type="spellStart"/>
      <w:r>
        <w:rPr>
          <w:b/>
        </w:rPr>
        <w:t>Špiranović</w:t>
      </w:r>
      <w:proofErr w:type="spellEnd"/>
      <w:r>
        <w:t xml:space="preserve"> iz Slavonskog Broda  Josipa Kozarca 4, broj OIB:25129881801, </w:t>
      </w:r>
      <w:r>
        <w:rPr>
          <w:b/>
        </w:rPr>
        <w:t>Vjekoslav Pavičić Zagreb</w:t>
      </w:r>
      <w:r w:rsidR="00D91CBB">
        <w:t xml:space="preserve">, </w:t>
      </w:r>
      <w:proofErr w:type="spellStart"/>
      <w:r>
        <w:t>Ljumerska</w:t>
      </w:r>
      <w:proofErr w:type="spellEnd"/>
      <w:r>
        <w:t xml:space="preserve"> 6, OIB:93476312830, </w:t>
      </w:r>
      <w:r w:rsidR="00801BA6">
        <w:rPr>
          <w:b/>
        </w:rPr>
        <w:t>Branimir Kos</w:t>
      </w:r>
      <w:r w:rsidR="00D91CBB">
        <w:t xml:space="preserve">, Otona Ivekovića 31, </w:t>
      </w:r>
      <w:r w:rsidR="00801BA6">
        <w:t>31</w:t>
      </w:r>
      <w:r w:rsidR="00D91CBB">
        <w:t>270 Županja, OIB:24560619907</w:t>
      </w:r>
      <w:r w:rsidR="00801BA6">
        <w:t xml:space="preserve">, </w:t>
      </w:r>
      <w:r w:rsidR="00801BA6">
        <w:rPr>
          <w:b/>
        </w:rPr>
        <w:t>Jurica Stanić</w:t>
      </w:r>
      <w:r w:rsidR="00801BA6">
        <w:t xml:space="preserve">, Ulica Sv. Križa 47, 33000 Virovitica, OIB:71810519879, </w:t>
      </w:r>
      <w:proofErr w:type="spellStart"/>
      <w:r w:rsidR="00801BA6">
        <w:rPr>
          <w:b/>
        </w:rPr>
        <w:t>Omer</w:t>
      </w:r>
      <w:proofErr w:type="spellEnd"/>
      <w:r w:rsidR="00801BA6">
        <w:rPr>
          <w:b/>
        </w:rPr>
        <w:t xml:space="preserve"> </w:t>
      </w:r>
      <w:proofErr w:type="spellStart"/>
      <w:r w:rsidR="00801BA6">
        <w:rPr>
          <w:b/>
        </w:rPr>
        <w:t>Aličelebić</w:t>
      </w:r>
      <w:proofErr w:type="spellEnd"/>
      <w:r w:rsidR="00801BA6">
        <w:t xml:space="preserve">, Zagreb, </w:t>
      </w:r>
      <w:proofErr w:type="spellStart"/>
      <w:r w:rsidR="00801BA6">
        <w:t>Jarušćica</w:t>
      </w:r>
      <w:proofErr w:type="spellEnd"/>
      <w:r w:rsidR="00801BA6">
        <w:t xml:space="preserve"> 5, OIB:34919322902, </w:t>
      </w:r>
      <w:r w:rsidR="008D55CF">
        <w:rPr>
          <w:b/>
        </w:rPr>
        <w:t>Mari</w:t>
      </w:r>
      <w:r w:rsidR="00801BA6">
        <w:rPr>
          <w:b/>
        </w:rPr>
        <w:t xml:space="preserve">o </w:t>
      </w:r>
      <w:proofErr w:type="spellStart"/>
      <w:r w:rsidR="00801BA6">
        <w:rPr>
          <w:b/>
        </w:rPr>
        <w:t>Tirić</w:t>
      </w:r>
      <w:proofErr w:type="spellEnd"/>
      <w:r w:rsidR="00801BA6">
        <w:rPr>
          <w:b/>
        </w:rPr>
        <w:t>,</w:t>
      </w:r>
      <w:r w:rsidR="00801BA6">
        <w:t xml:space="preserve"> Vladimira </w:t>
      </w:r>
      <w:proofErr w:type="spellStart"/>
      <w:r w:rsidR="00801BA6">
        <w:t>Ruždjaka</w:t>
      </w:r>
      <w:proofErr w:type="spellEnd"/>
      <w:r w:rsidR="00801BA6">
        <w:t xml:space="preserve"> 9, Zagreb, broj OIB:77025267547, </w:t>
      </w:r>
      <w:r w:rsidR="00801BA6">
        <w:rPr>
          <w:b/>
        </w:rPr>
        <w:t xml:space="preserve">Ivan </w:t>
      </w:r>
      <w:proofErr w:type="spellStart"/>
      <w:r w:rsidR="00801BA6">
        <w:rPr>
          <w:b/>
        </w:rPr>
        <w:t>Kobaš</w:t>
      </w:r>
      <w:proofErr w:type="spellEnd"/>
      <w:r w:rsidR="00801BA6">
        <w:t xml:space="preserve"> iz Zagreba, Josipa </w:t>
      </w:r>
      <w:proofErr w:type="spellStart"/>
      <w:r w:rsidR="00801BA6">
        <w:t>Jurja</w:t>
      </w:r>
      <w:proofErr w:type="spellEnd"/>
      <w:r w:rsidR="00801BA6">
        <w:t xml:space="preserve"> Strossmayera 14, OIB:56416784963, </w:t>
      </w:r>
      <w:r w:rsidR="00801BA6">
        <w:rPr>
          <w:b/>
        </w:rPr>
        <w:t>Dječji vrtić MAZA</w:t>
      </w:r>
      <w:r w:rsidR="00801BA6">
        <w:t xml:space="preserve">, </w:t>
      </w:r>
      <w:proofErr w:type="spellStart"/>
      <w:r w:rsidR="00801BA6">
        <w:t>Marinići</w:t>
      </w:r>
      <w:proofErr w:type="spellEnd"/>
      <w:r w:rsidR="00801BA6">
        <w:t xml:space="preserve"> 80b,  </w:t>
      </w:r>
      <w:proofErr w:type="spellStart"/>
      <w:r w:rsidR="00801BA6">
        <w:t>Viškovo</w:t>
      </w:r>
      <w:proofErr w:type="spellEnd"/>
      <w:r w:rsidR="00801BA6">
        <w:t xml:space="preserve">, OIB: 30842777910, </w:t>
      </w:r>
      <w:r w:rsidR="00801BA6">
        <w:rPr>
          <w:b/>
        </w:rPr>
        <w:t>Anamarija Brozović</w:t>
      </w:r>
      <w:r w:rsidR="00801BA6">
        <w:t xml:space="preserve"> iz   </w:t>
      </w:r>
      <w:proofErr w:type="spellStart"/>
      <w:r w:rsidR="00801BA6">
        <w:t>Hre</w:t>
      </w:r>
      <w:r w:rsidR="00FC6394">
        <w:t>ljin</w:t>
      </w:r>
      <w:proofErr w:type="spellEnd"/>
      <w:r w:rsidR="00FC6394">
        <w:t xml:space="preserve"> Ogulinski, 47300 Ogulin, </w:t>
      </w:r>
      <w:r w:rsidR="00801BA6">
        <w:t xml:space="preserve">Okruglica 3,  OI 110660353, OIB::45799490959, </w:t>
      </w:r>
      <w:r w:rsidR="00801BA6">
        <w:rPr>
          <w:b/>
        </w:rPr>
        <w:t>Denis Grgurević</w:t>
      </w:r>
      <w:r w:rsidR="00801BA6">
        <w:t xml:space="preserve"> iz Zagreba,  </w:t>
      </w:r>
      <w:proofErr w:type="spellStart"/>
      <w:r w:rsidR="00801BA6">
        <w:t>Jaruščica</w:t>
      </w:r>
      <w:proofErr w:type="spellEnd"/>
      <w:r w:rsidR="00801BA6">
        <w:t xml:space="preserve"> 9, broj OI 112728840,  OIB:97456606913, </w:t>
      </w:r>
      <w:r w:rsidR="00801BA6">
        <w:rPr>
          <w:b/>
        </w:rPr>
        <w:t>Ana Cesarec,</w:t>
      </w:r>
      <w:r w:rsidR="00801BA6">
        <w:t xml:space="preserve"> Kardinala </w:t>
      </w:r>
      <w:r w:rsidR="00801BA6">
        <w:lastRenderedPageBreak/>
        <w:t xml:space="preserve">Stepinca 5, Krapina,  OIB:05465827880, </w:t>
      </w:r>
      <w:r w:rsidR="00801BA6">
        <w:rPr>
          <w:b/>
        </w:rPr>
        <w:t>Karlo Cesarec,</w:t>
      </w:r>
      <w:r w:rsidR="00801BA6">
        <w:t xml:space="preserve"> Kardinala Stepinca 5, Krapin</w:t>
      </w:r>
      <w:r w:rsidR="002E4B2D">
        <w:t>a</w:t>
      </w:r>
      <w:r w:rsidR="00801BA6">
        <w:t xml:space="preserve">, OIB.88537568821, OI 104901424, </w:t>
      </w:r>
      <w:r w:rsidR="00801BA6">
        <w:rPr>
          <w:b/>
        </w:rPr>
        <w:t xml:space="preserve">Emir </w:t>
      </w:r>
      <w:proofErr w:type="spellStart"/>
      <w:r w:rsidR="00801BA6">
        <w:rPr>
          <w:b/>
        </w:rPr>
        <w:t>Cepić</w:t>
      </w:r>
      <w:proofErr w:type="spellEnd"/>
      <w:r w:rsidR="00801BA6">
        <w:t xml:space="preserve"> iz Zagreba, </w:t>
      </w:r>
      <w:proofErr w:type="spellStart"/>
      <w:r w:rsidR="00801BA6">
        <w:t>Bukovačka</w:t>
      </w:r>
      <w:proofErr w:type="spellEnd"/>
      <w:r w:rsidR="00801BA6">
        <w:t xml:space="preserve"> 107a,   OIB: 77453360495, </w:t>
      </w:r>
      <w:r w:rsidR="00801BA6">
        <w:rPr>
          <w:b/>
        </w:rPr>
        <w:t>Marija Prskalo</w:t>
      </w:r>
      <w:r w:rsidR="00801BA6">
        <w:t xml:space="preserve"> , OIB:67273837161,  rođena 10.05.1973, FREUDENSTADT, DEU, BADSTR 13, PUTOVNICA 073977187 izdana GK,Stuttgart, </w:t>
      </w:r>
      <w:r w:rsidR="00801BA6">
        <w:rPr>
          <w:b/>
        </w:rPr>
        <w:t>Ivan Bender</w:t>
      </w:r>
      <w:r w:rsidR="00FC6394">
        <w:t xml:space="preserve">, Zagreb,   Kameniti stol 29a, </w:t>
      </w:r>
      <w:r w:rsidR="00801BA6">
        <w:t xml:space="preserve">OIB:14787864590, </w:t>
      </w:r>
      <w:r w:rsidR="00801BA6">
        <w:rPr>
          <w:b/>
        </w:rPr>
        <w:t>GENOM VITA d.</w:t>
      </w:r>
      <w:r w:rsidR="00801BA6">
        <w:t>o.o. Zagreb,</w:t>
      </w:r>
      <w:r w:rsidR="00FC6394">
        <w:t xml:space="preserve">  </w:t>
      </w:r>
      <w:proofErr w:type="spellStart"/>
      <w:r w:rsidR="00FC6394">
        <w:t>Graščica</w:t>
      </w:r>
      <w:proofErr w:type="spellEnd"/>
      <w:r w:rsidR="00FC6394">
        <w:t xml:space="preserve"> 7e, OIB:20873720425 </w:t>
      </w:r>
      <w:r w:rsidR="00801BA6">
        <w:t xml:space="preserve">, </w:t>
      </w:r>
      <w:r w:rsidR="00801BA6">
        <w:rPr>
          <w:b/>
        </w:rPr>
        <w:t xml:space="preserve">Ornela </w:t>
      </w:r>
      <w:proofErr w:type="spellStart"/>
      <w:r w:rsidR="00801BA6">
        <w:rPr>
          <w:b/>
        </w:rPr>
        <w:t>Krezić</w:t>
      </w:r>
      <w:proofErr w:type="spellEnd"/>
      <w:r w:rsidR="00801BA6">
        <w:t xml:space="preserve">, Knin, Franje Tuđmana 28, OIB 58354754793, </w:t>
      </w:r>
      <w:r w:rsidR="00801BA6">
        <w:rPr>
          <w:b/>
        </w:rPr>
        <w:t>MIKUŠ-PAG</w:t>
      </w:r>
      <w:r w:rsidR="00801BA6">
        <w:t xml:space="preserve">  d.o.o.  Zagreb, </w:t>
      </w:r>
      <w:proofErr w:type="spellStart"/>
      <w:r w:rsidR="00801BA6">
        <w:t>Vojnovićeva</w:t>
      </w:r>
      <w:proofErr w:type="spellEnd"/>
      <w:r w:rsidR="00801BA6">
        <w:t xml:space="preserve"> 25, OIB:44975546345</w:t>
      </w:r>
    </w:p>
    <w:p w:rsidRDefault="002E4B2D" w:rsidP="004B2FE3" w:rsidR="00130F0B" w:rsidRPr="002A61DD">
      <w:pPr>
        <w:jc w:val="both"/>
      </w:pPr>
      <w:r>
        <w:t xml:space="preserve">su </w:t>
      </w:r>
      <w:r w:rsidR="00130F0B" w:rsidRPr="0076596B">
        <w:t xml:space="preserve">dužni  uplatiti </w:t>
      </w:r>
      <w:proofErr w:type="spellStart"/>
      <w:r w:rsidR="00130F0B" w:rsidRPr="0076596B">
        <w:t>kupovninu</w:t>
      </w:r>
      <w:proofErr w:type="spellEnd"/>
      <w:r w:rsidR="00130F0B" w:rsidRPr="0076596B">
        <w:t xml:space="preserve"> umanjenu za iznos jamčevine u roku 30 dana od pravomoćnosti ovog rješenja</w:t>
      </w:r>
      <w:r w:rsidR="00130F0B">
        <w:t xml:space="preserve"> </w:t>
      </w:r>
      <w:r w:rsidR="00130F0B" w:rsidRPr="0076596B">
        <w:t xml:space="preserve"> na depozitni račun ovog suda broj:IBAN:HR9223900011300000460, pozivom na broj spisa.</w:t>
      </w:r>
      <w:r>
        <w:t xml:space="preserve"> U svrsi uplate naznačuju broj etaže koju plaćaju.</w:t>
      </w:r>
      <w:r w:rsidR="00130F0B" w:rsidRPr="0076596B">
        <w:t xml:space="preserve"> Ako kupac u navedenom roku ne položi </w:t>
      </w:r>
      <w:proofErr w:type="spellStart"/>
      <w:r w:rsidR="00130F0B" w:rsidRPr="0076596B">
        <w:t>kupovninu</w:t>
      </w:r>
      <w:proofErr w:type="spellEnd"/>
      <w:r w:rsidR="00130F0B" w:rsidRPr="0076596B">
        <w:t xml:space="preserve">, sud će rješenjem prodaju oglasiti nevažećom i odrediti novu prodaju, a iz položene jamčevine namiriti će se troškovi nove prodaje i razlika između </w:t>
      </w:r>
      <w:proofErr w:type="spellStart"/>
      <w:r w:rsidR="00130F0B" w:rsidRPr="0076596B">
        <w:t>kupovnine</w:t>
      </w:r>
      <w:proofErr w:type="spellEnd"/>
      <w:r w:rsidR="00130F0B" w:rsidRPr="0076596B">
        <w:t xml:space="preserve"> postignute na prijašnjoj i novoj prodaji.</w:t>
      </w:r>
    </w:p>
    <w:p w:rsidRDefault="00801BA6" w:rsidP="00130F0B" w:rsidR="00130F0B" w:rsidRPr="0076596B">
      <w:pPr>
        <w:jc w:val="both"/>
        <w:rPr>
          <w:b/>
        </w:rPr>
      </w:pPr>
      <w:r>
        <w:rPr>
          <w:b/>
        </w:rPr>
        <w:t>XX</w:t>
      </w:r>
      <w:r w:rsidR="00130F0B">
        <w:rPr>
          <w:b/>
        </w:rPr>
        <w:t>I</w:t>
      </w:r>
      <w:r>
        <w:rPr>
          <w:b/>
        </w:rPr>
        <w:t>X</w:t>
      </w:r>
    </w:p>
    <w:p w:rsidRDefault="00130F0B" w:rsidP="00130F0B" w:rsidR="00130F0B" w:rsidRPr="0076596B">
      <w:pPr>
        <w:pBdr>
          <w:bottom w:space="1" w:sz="4" w:color="auto" w:val="single"/>
        </w:pBdr>
        <w:jc w:val="both"/>
      </w:pPr>
      <w:r w:rsidRPr="0076596B">
        <w:t>Određuje se upis prava vlasništva u korist kupaca od I do</w:t>
      </w:r>
      <w:r w:rsidR="00801BA6">
        <w:t xml:space="preserve"> X</w:t>
      </w:r>
      <w:r>
        <w:t>X</w:t>
      </w:r>
      <w:r w:rsidR="00801BA6">
        <w:t>VII</w:t>
      </w:r>
      <w:r w:rsidRPr="0076596B">
        <w:t xml:space="preserve"> izreke nakon pravomoćnosti ovog rješenja i isplate </w:t>
      </w:r>
      <w:proofErr w:type="spellStart"/>
      <w:r w:rsidRPr="0076596B">
        <w:t>kupovnine</w:t>
      </w:r>
      <w:proofErr w:type="spellEnd"/>
      <w:r w:rsidRPr="0076596B">
        <w:t xml:space="preserve"> u cijelosti  te nalaže brisanje prava i tereta upisanih na listu C (teretni list) u zemljišnoj knjizi</w:t>
      </w:r>
      <w:r w:rsidRPr="0076596B">
        <w:rPr>
          <w:b/>
        </w:rPr>
        <w:t xml:space="preserve">, </w:t>
      </w:r>
      <w:r w:rsidRPr="0076596B">
        <w:t xml:space="preserve"> Općinskog suda u Novom </w:t>
      </w:r>
      <w:r>
        <w:t>Zagrebu , K.O. Blato Novo u</w:t>
      </w:r>
      <w:r w:rsidRPr="0076596B">
        <w:t xml:space="preserve"> </w:t>
      </w:r>
    </w:p>
    <w:p w:rsidRDefault="00130F0B" w:rsidP="00130F0B" w:rsidR="00130F0B">
      <w:pPr>
        <w:pBdr>
          <w:bottom w:space="1" w:sz="4" w:color="auto" w:val="single"/>
        </w:pBdr>
        <w:jc w:val="both"/>
      </w:pPr>
      <w:r w:rsidRPr="0076596B">
        <w:t>-</w:t>
      </w:r>
      <w:r w:rsidRPr="0076596B">
        <w:rPr>
          <w:b/>
        </w:rPr>
        <w:t>-z.k.ul. 2855</w:t>
      </w:r>
      <w:r w:rsidRPr="0076596B">
        <w:t xml:space="preserve">, </w:t>
      </w:r>
      <w:r w:rsidRPr="0076596B">
        <w:rPr>
          <w:u w:val="single"/>
        </w:rPr>
        <w:t xml:space="preserve">PODULOŽAK </w:t>
      </w:r>
      <w:r>
        <w:rPr>
          <w:u w:val="single"/>
        </w:rPr>
        <w:t>58</w:t>
      </w:r>
      <w:r w:rsidR="00801BA6">
        <w:rPr>
          <w:u w:val="single"/>
        </w:rPr>
        <w:t>6</w:t>
      </w:r>
      <w:r>
        <w:rPr>
          <w:u w:val="single"/>
        </w:rPr>
        <w:t>,</w:t>
      </w:r>
      <w:r w:rsidR="00801BA6">
        <w:rPr>
          <w:u w:val="single"/>
        </w:rPr>
        <w:t xml:space="preserve">597, 618, 620, 638, 658, 672, 682, 694, 746, 748, 489, 490, 328, 329, 330, </w:t>
      </w:r>
      <w:r w:rsidRPr="0076596B">
        <w:t xml:space="preserve">, na listu A opisano kao stambeno poslovna zgrada tlocrtne površine 2028 </w:t>
      </w:r>
      <w:proofErr w:type="spellStart"/>
      <w:r w:rsidRPr="0076596B">
        <w:t>čm</w:t>
      </w:r>
      <w:proofErr w:type="spellEnd"/>
      <w:r w:rsidRPr="0076596B">
        <w:t xml:space="preserve"> u Zagrebu, </w:t>
      </w:r>
      <w:proofErr w:type="spellStart"/>
      <w:r w:rsidRPr="0076596B">
        <w:t>Jaruščica</w:t>
      </w:r>
      <w:proofErr w:type="spellEnd"/>
      <w:r w:rsidRPr="0076596B">
        <w:t xml:space="preserve"> br. 7 I 7/A, stambeno poslovna zgrada tlocrtne površine 2284 </w:t>
      </w:r>
      <w:proofErr w:type="spellStart"/>
      <w:r w:rsidRPr="0076596B">
        <w:t>čm</w:t>
      </w:r>
      <w:proofErr w:type="spellEnd"/>
      <w:r w:rsidRPr="0076596B">
        <w:t xml:space="preserve"> u Zagrebu, </w:t>
      </w:r>
      <w:proofErr w:type="spellStart"/>
      <w:r w:rsidRPr="0076596B">
        <w:t>Jaruščica</w:t>
      </w:r>
      <w:proofErr w:type="spellEnd"/>
      <w:r w:rsidRPr="0076596B">
        <w:t xml:space="preserve"> br. 5 I 5/A I dvorište u površini 10343 m2, sve na </w:t>
      </w:r>
      <w:proofErr w:type="spellStart"/>
      <w:r w:rsidRPr="0076596B">
        <w:t>kat.čestici</w:t>
      </w:r>
      <w:proofErr w:type="spellEnd"/>
      <w:r w:rsidRPr="0076596B">
        <w:t xml:space="preserve"> 1197/1</w:t>
      </w:r>
      <w:r w:rsidRPr="0076596B">
        <w:rPr>
          <w:b/>
        </w:rPr>
        <w:t xml:space="preserve"> na kojim nekretninama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p>
    <w:p w:rsidRDefault="00130F0B" w:rsidP="00130F0B" w:rsidR="00130F0B" w:rsidRPr="009D5D94">
      <w:pPr>
        <w:pBdr>
          <w:bottom w:space="1" w:sz="4" w:color="auto" w:val="single"/>
        </w:pBdr>
        <w:jc w:val="both"/>
      </w:pPr>
      <w:r>
        <w:t>-</w:t>
      </w:r>
      <w:r w:rsidRPr="00B23679">
        <w:rPr>
          <w:b/>
        </w:rPr>
        <w:t>z.k.ul. 50154</w:t>
      </w:r>
      <w:r>
        <w:t xml:space="preserve">, </w:t>
      </w:r>
      <w:r w:rsidRPr="00F6241E">
        <w:rPr>
          <w:u w:val="single"/>
        </w:rPr>
        <w:t xml:space="preserve">PODULOŽAK </w:t>
      </w:r>
      <w:r w:rsidR="00801BA6">
        <w:rPr>
          <w:u w:val="single"/>
        </w:rPr>
        <w:t>95, 20</w:t>
      </w:r>
      <w:r>
        <w:rPr>
          <w:u w:val="single"/>
        </w:rPr>
        <w:t xml:space="preserve"> ,  </w:t>
      </w:r>
      <w:r>
        <w:t xml:space="preserve">sve na listu A opisano </w:t>
      </w: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130F0B" w:rsidP="00130F0B" w:rsidR="00130F0B" w:rsidRPr="0076596B">
      <w:pPr>
        <w:jc w:val="both"/>
      </w:pPr>
      <w:r w:rsidRPr="0076596B">
        <w:rPr>
          <w:b/>
        </w:rPr>
        <w:t>na kojim nekretninama je na listu C / teretovnica/ upisano pravo</w:t>
      </w:r>
      <w:r>
        <w:rPr>
          <w:b/>
        </w:rPr>
        <w:t xml:space="preserve"> </w:t>
      </w:r>
      <w:r>
        <w:t xml:space="preserve">pod Z-9651/10, 38320/07, Z-42630/07, Z-48548/07, Z-29677/08, Z-40380/08, Z-66527/07 , Z-62741/08, Z-41622/10 u korist </w:t>
      </w:r>
      <w:r w:rsidRPr="0076596B">
        <w:t>Zagrebačka banka d.d. Zagreb,OIB:92963223473 Paromlinska 2,</w:t>
      </w:r>
      <w:r>
        <w:t xml:space="preserve"> a Z-9651/10 , Z-66527/07, Z-9651/10 i Z-1637/09 u korist </w:t>
      </w:r>
      <w:proofErr w:type="spellStart"/>
      <w:r w:rsidRPr="0076596B">
        <w:t>Unicredit</w:t>
      </w:r>
      <w:proofErr w:type="spellEnd"/>
      <w:r w:rsidRPr="0076596B">
        <w:t xml:space="preserve"> Zagrebačka banka d</w:t>
      </w:r>
      <w:r>
        <w:t>.d. Bosna i Hercegovina, Mostar,</w:t>
      </w:r>
    </w:p>
    <w:p w:rsidRDefault="00130F0B" w:rsidP="00130F0B" w:rsidR="00130F0B" w:rsidRPr="0076596B">
      <w:pPr>
        <w:pBdr>
          <w:bottom w:space="1" w:sz="4" w:color="auto" w:val="single"/>
        </w:pBdr>
        <w:jc w:val="both"/>
      </w:pPr>
      <w:r w:rsidRPr="0076596B">
        <w:rPr>
          <w:b/>
        </w:rPr>
        <w:t>-z.k.ul 50267</w:t>
      </w:r>
      <w:r w:rsidRPr="0076596B">
        <w:t xml:space="preserve">, </w:t>
      </w:r>
      <w:r w:rsidRPr="0076596B">
        <w:rPr>
          <w:u w:val="single"/>
        </w:rPr>
        <w:t>PODULOŽAK</w:t>
      </w:r>
      <w:r>
        <w:rPr>
          <w:u w:val="single"/>
        </w:rPr>
        <w:t xml:space="preserve"> </w:t>
      </w:r>
      <w:r w:rsidR="00801BA6">
        <w:rPr>
          <w:u w:val="single"/>
        </w:rPr>
        <w:t xml:space="preserve">21, 22, </w:t>
      </w:r>
      <w:r w:rsidR="00D4150F">
        <w:rPr>
          <w:u w:val="single"/>
        </w:rPr>
        <w:t>258, 284, 372, 379, 420, 422, 428</w:t>
      </w:r>
      <w:r>
        <w:rPr>
          <w:u w:val="single"/>
        </w:rPr>
        <w:t>, ,</w:t>
      </w:r>
      <w:r w:rsidRPr="0076596B">
        <w:t xml:space="preserve">  sve na listu A opisano kao zgrada mješovite namjene br. 11, </w:t>
      </w:r>
      <w:proofErr w:type="spellStart"/>
      <w:r w:rsidRPr="0076596B">
        <w:t>Jaruščica</w:t>
      </w:r>
      <w:proofErr w:type="spellEnd"/>
      <w:r w:rsidRPr="0076596B">
        <w:t xml:space="preserve">  i dvorište u površini 5693 m2, sve na </w:t>
      </w:r>
      <w:proofErr w:type="spellStart"/>
      <w:r w:rsidRPr="0076596B">
        <w:t>kat.čestici</w:t>
      </w:r>
      <w:proofErr w:type="spellEnd"/>
      <w:r w:rsidRPr="0076596B">
        <w:t xml:space="preserve"> 1354/2  / zgrada mješovite namjene br. 11, </w:t>
      </w:r>
      <w:proofErr w:type="spellStart"/>
      <w:r w:rsidRPr="0076596B">
        <w:t>Jaruščica</w:t>
      </w:r>
      <w:proofErr w:type="spellEnd"/>
      <w:r w:rsidRPr="0076596B">
        <w:t xml:space="preserve">  u površini 1956 m2 i dvorište u površini 3737 m2,</w:t>
      </w:r>
    </w:p>
    <w:p w:rsidRDefault="00130F0B" w:rsidP="00130F0B" w:rsidR="00130F0B" w:rsidRPr="007D78E3">
      <w:pPr>
        <w:jc w:val="both"/>
        <w:rPr>
          <w:color w:val="444444"/>
        </w:rPr>
      </w:pPr>
      <w:r w:rsidRPr="0076596B">
        <w:rPr>
          <w:b/>
        </w:rPr>
        <w:t>na kojim nekretninama je na listu C / teretovnica/ upisano pravo</w:t>
      </w:r>
      <w:r w:rsidRPr="0076596B">
        <w:t xml:space="preserve"> pod,</w:t>
      </w:r>
      <w:r w:rsidRPr="0076596B">
        <w:rPr>
          <w:color w:val="444444"/>
        </w:rPr>
        <w:t xml:space="preserve"> Z-66527/07, Z-29677/08, Z-62741/08,</w:t>
      </w:r>
      <w:r>
        <w:rPr>
          <w:color w:val="444444"/>
        </w:rPr>
        <w:t xml:space="preserve"> Z-1637/09</w:t>
      </w:r>
      <w:r w:rsidRPr="0076596B">
        <w:rPr>
          <w:color w:val="444444"/>
        </w:rPr>
        <w:t xml:space="preserve"> Z-41622/10 sve  </w:t>
      </w:r>
      <w:r w:rsidRPr="0076596B">
        <w:t xml:space="preserve">u korist  Zagrebačka banka d.d. Zagreb,OIB:92963223473 Paromlinska 2 i pod Z-1637/09 i Z-66527/07 u korist </w:t>
      </w:r>
      <w:proofErr w:type="spellStart"/>
      <w:r w:rsidRPr="0076596B">
        <w:t>Unicredit</w:t>
      </w:r>
      <w:proofErr w:type="spellEnd"/>
      <w:r w:rsidRPr="0076596B">
        <w:t xml:space="preserve"> Zagrebačka banka d.d. Bosna i Hercegovina, Mostar.</w:t>
      </w:r>
    </w:p>
    <w:p w:rsidRDefault="00D4150F" w:rsidP="00130F0B" w:rsidR="00130F0B" w:rsidRPr="0076596B">
      <w:pPr>
        <w:jc w:val="both"/>
        <w:rPr>
          <w:b/>
        </w:rPr>
      </w:pPr>
      <w:r>
        <w:rPr>
          <w:b/>
        </w:rPr>
        <w:t>XXX</w:t>
      </w:r>
    </w:p>
    <w:p w:rsidRDefault="00130F0B" w:rsidP="00130F0B" w:rsidR="00130F0B" w:rsidRPr="0076596B">
      <w:pPr>
        <w:jc w:val="both"/>
      </w:pPr>
      <w:r w:rsidRPr="0076596B">
        <w:t xml:space="preserve">Zaključak o predaji nekretnine kupcu, uz potvrdu pravomoćnosti na rješenju o dosudi nekretnine i potvrdu dozvole upisa iz točke I do </w:t>
      </w:r>
      <w:r w:rsidR="00D4150F">
        <w:t>XXIX</w:t>
      </w:r>
      <w:r w:rsidRPr="0076596B">
        <w:t xml:space="preserve"> izreke dostaviti će ovaj sud Općinskom  sudu u Novom Zagrebu, zemljišnoknjižni odjel radi obavljanja upisa.</w:t>
      </w:r>
    </w:p>
    <w:p w:rsidRDefault="00130F0B" w:rsidP="00130F0B" w:rsidR="00130F0B" w:rsidRPr="0076596B">
      <w:pPr>
        <w:rPr>
          <w:b/>
        </w:rPr>
      </w:pPr>
    </w:p>
    <w:p w:rsidRDefault="00130F0B" w:rsidP="00130F0B" w:rsidR="00130F0B" w:rsidRPr="0076596B">
      <w:pPr>
        <w:ind w:left="360"/>
        <w:jc w:val="center"/>
        <w:rPr>
          <w:b/>
        </w:rPr>
      </w:pPr>
      <w:r w:rsidRPr="0076596B">
        <w:rPr>
          <w:b/>
        </w:rPr>
        <w:t>O  b  r  a  z  l  o  ž  e  nj  e</w:t>
      </w:r>
    </w:p>
    <w:p w:rsidRDefault="00130F0B" w:rsidP="00130F0B" w:rsidR="00130F0B" w:rsidRPr="0076596B">
      <w:pPr>
        <w:jc w:val="both"/>
        <w:rPr>
          <w:b/>
        </w:rPr>
      </w:pPr>
    </w:p>
    <w:p w:rsidRDefault="00130F0B" w:rsidP="00130F0B" w:rsidR="00D4150F">
      <w:pPr>
        <w:jc w:val="both"/>
      </w:pPr>
      <w:r w:rsidRPr="0076596B">
        <w:t xml:space="preserve">Na usmenoj javnoj dražbi održanoj </w:t>
      </w:r>
      <w:r w:rsidR="00D4150F">
        <w:t>07</w:t>
      </w:r>
      <w:r w:rsidRPr="0076596B">
        <w:t xml:space="preserve">. </w:t>
      </w:r>
      <w:r>
        <w:t>s</w:t>
      </w:r>
      <w:r w:rsidR="00D4150F">
        <w:t xml:space="preserve">tudenog </w:t>
      </w:r>
      <w:r>
        <w:t xml:space="preserve">2016. </w:t>
      </w:r>
      <w:r w:rsidRPr="0076596B">
        <w:t>godine ponuditelj</w:t>
      </w:r>
      <w:r>
        <w:t>i</w:t>
      </w:r>
      <w:r w:rsidRPr="0076596B">
        <w:t xml:space="preserve"> s najvećom ponuđenom cijenom, koji </w:t>
      </w:r>
      <w:r>
        <w:t xml:space="preserve">su ispunili uvjete iz </w:t>
      </w:r>
      <w:r w:rsidRPr="0076596B">
        <w:t xml:space="preserve"> zaključka o prodaji od </w:t>
      </w:r>
      <w:r w:rsidR="00D4150F">
        <w:t>14</w:t>
      </w:r>
      <w:r w:rsidR="00D91CBB">
        <w:t>.</w:t>
      </w:r>
      <w:r w:rsidR="00D4150F">
        <w:t>10</w:t>
      </w:r>
      <w:r w:rsidR="00D91CBB">
        <w:t>.</w:t>
      </w:r>
      <w:r w:rsidRPr="0076596B">
        <w:t>201</w:t>
      </w:r>
      <w:r>
        <w:t>6</w:t>
      </w:r>
      <w:r w:rsidRPr="0076596B">
        <w:t xml:space="preserve">. godine </w:t>
      </w:r>
      <w:r>
        <w:t xml:space="preserve">postali su </w:t>
      </w:r>
      <w:r w:rsidR="00D4150F">
        <w:rPr>
          <w:b/>
        </w:rPr>
        <w:t xml:space="preserve">Ivana </w:t>
      </w:r>
      <w:proofErr w:type="spellStart"/>
      <w:r w:rsidR="00D4150F">
        <w:rPr>
          <w:b/>
        </w:rPr>
        <w:t>Šipić</w:t>
      </w:r>
      <w:proofErr w:type="spellEnd"/>
      <w:r w:rsidR="00D4150F">
        <w:t xml:space="preserve"> iz Zagreba, </w:t>
      </w:r>
      <w:proofErr w:type="spellStart"/>
      <w:r w:rsidR="00D4150F">
        <w:t>Jaruščica</w:t>
      </w:r>
      <w:proofErr w:type="spellEnd"/>
      <w:r w:rsidR="00D4150F">
        <w:t xml:space="preserve"> 5, OIB:59632358961, </w:t>
      </w:r>
      <w:r w:rsidR="00D4150F">
        <w:rPr>
          <w:b/>
        </w:rPr>
        <w:t xml:space="preserve">ARSENIUS </w:t>
      </w:r>
      <w:r w:rsidR="00D4150F">
        <w:t xml:space="preserve">d.o.o. Zagreb, </w:t>
      </w:r>
      <w:proofErr w:type="spellStart"/>
      <w:r w:rsidR="00D4150F">
        <w:lastRenderedPageBreak/>
        <w:t>Jaruščica</w:t>
      </w:r>
      <w:proofErr w:type="spellEnd"/>
      <w:r w:rsidR="00D4150F">
        <w:t xml:space="preserve"> 11, OIB:74301282336, </w:t>
      </w:r>
      <w:r w:rsidR="00D4150F">
        <w:rPr>
          <w:b/>
        </w:rPr>
        <w:t xml:space="preserve">Sandra </w:t>
      </w:r>
      <w:proofErr w:type="spellStart"/>
      <w:r w:rsidR="00D4150F">
        <w:rPr>
          <w:b/>
        </w:rPr>
        <w:t>Špiranović</w:t>
      </w:r>
      <w:proofErr w:type="spellEnd"/>
      <w:r w:rsidR="00D4150F">
        <w:t xml:space="preserve"> iz Slavonskog Broda</w:t>
      </w:r>
      <w:r w:rsidR="00D91CBB">
        <w:t>,  Josipa Kozarca 4,</w:t>
      </w:r>
      <w:r w:rsidR="00D4150F">
        <w:t xml:space="preserve">OIB:25129881801, </w:t>
      </w:r>
      <w:r w:rsidR="00D91CBB">
        <w:rPr>
          <w:b/>
        </w:rPr>
        <w:t xml:space="preserve">Vjekoslav </w:t>
      </w:r>
      <w:r w:rsidR="00D4150F">
        <w:rPr>
          <w:b/>
        </w:rPr>
        <w:t>Pavičić</w:t>
      </w:r>
      <w:r w:rsidR="00D91CBB">
        <w:rPr>
          <w:b/>
        </w:rPr>
        <w:t>,</w:t>
      </w:r>
      <w:r w:rsidR="00D4150F">
        <w:rPr>
          <w:b/>
        </w:rPr>
        <w:t xml:space="preserve"> Zagreb</w:t>
      </w:r>
      <w:r w:rsidR="00D91CBB">
        <w:t xml:space="preserve">, </w:t>
      </w:r>
      <w:proofErr w:type="spellStart"/>
      <w:r w:rsidR="00D4150F">
        <w:t>Ljumerska</w:t>
      </w:r>
      <w:proofErr w:type="spellEnd"/>
      <w:r w:rsidR="00D4150F">
        <w:t xml:space="preserve"> 6, OIB:93476312830, </w:t>
      </w:r>
      <w:r w:rsidR="00D4150F">
        <w:rPr>
          <w:b/>
        </w:rPr>
        <w:t>Branimir Kos</w:t>
      </w:r>
      <w:r w:rsidR="00D91CBB">
        <w:t xml:space="preserve">, Otona Ivekovića 31, 31270 Županja, </w:t>
      </w:r>
      <w:r w:rsidR="00D4150F">
        <w:t xml:space="preserve">OIB:24560619907, </w:t>
      </w:r>
      <w:r w:rsidR="00D4150F">
        <w:rPr>
          <w:b/>
        </w:rPr>
        <w:t>Jurica Stanić</w:t>
      </w:r>
      <w:r w:rsidR="00D4150F">
        <w:t xml:space="preserve">, Ulica Sv. Križa 47, 33000 Virovitica, OIB:71810519879, </w:t>
      </w:r>
      <w:proofErr w:type="spellStart"/>
      <w:r w:rsidR="00D4150F">
        <w:rPr>
          <w:b/>
        </w:rPr>
        <w:t>Omer</w:t>
      </w:r>
      <w:proofErr w:type="spellEnd"/>
      <w:r w:rsidR="00D4150F">
        <w:rPr>
          <w:b/>
        </w:rPr>
        <w:t xml:space="preserve"> </w:t>
      </w:r>
      <w:proofErr w:type="spellStart"/>
      <w:r w:rsidR="00D4150F">
        <w:rPr>
          <w:b/>
        </w:rPr>
        <w:t>Aličelebić</w:t>
      </w:r>
      <w:proofErr w:type="spellEnd"/>
      <w:r w:rsidR="00D4150F">
        <w:t xml:space="preserve">, Zagreb, </w:t>
      </w:r>
      <w:proofErr w:type="spellStart"/>
      <w:r w:rsidR="00D4150F">
        <w:t>Jarušćica</w:t>
      </w:r>
      <w:proofErr w:type="spellEnd"/>
      <w:r w:rsidR="00D4150F">
        <w:t xml:space="preserve"> 5, OIB:34919322902, </w:t>
      </w:r>
      <w:r w:rsidR="008D55CF">
        <w:rPr>
          <w:b/>
        </w:rPr>
        <w:t>Mari</w:t>
      </w:r>
      <w:r w:rsidR="00D4150F">
        <w:rPr>
          <w:b/>
        </w:rPr>
        <w:t xml:space="preserve">o </w:t>
      </w:r>
      <w:proofErr w:type="spellStart"/>
      <w:r w:rsidR="00D4150F">
        <w:rPr>
          <w:b/>
        </w:rPr>
        <w:t>Tirić</w:t>
      </w:r>
      <w:proofErr w:type="spellEnd"/>
      <w:r w:rsidR="00D4150F">
        <w:rPr>
          <w:b/>
        </w:rPr>
        <w:t>,</w:t>
      </w:r>
      <w:r w:rsidR="00D4150F">
        <w:t xml:space="preserve"> Vladimira </w:t>
      </w:r>
      <w:proofErr w:type="spellStart"/>
      <w:r w:rsidR="00D4150F">
        <w:t>Ruždjaka</w:t>
      </w:r>
      <w:proofErr w:type="spellEnd"/>
      <w:r w:rsidR="00D4150F">
        <w:t xml:space="preserve"> 9, Zagreb, broj OIB:77025267547, </w:t>
      </w:r>
      <w:r w:rsidR="00D4150F">
        <w:rPr>
          <w:b/>
        </w:rPr>
        <w:t xml:space="preserve">Ivan </w:t>
      </w:r>
      <w:proofErr w:type="spellStart"/>
      <w:r w:rsidR="00D4150F">
        <w:rPr>
          <w:b/>
        </w:rPr>
        <w:t>Kobaš</w:t>
      </w:r>
      <w:proofErr w:type="spellEnd"/>
      <w:r w:rsidR="00D4150F">
        <w:t xml:space="preserve"> iz Zagreba, Josipa </w:t>
      </w:r>
      <w:proofErr w:type="spellStart"/>
      <w:r w:rsidR="00D4150F">
        <w:t>Jurja</w:t>
      </w:r>
      <w:proofErr w:type="spellEnd"/>
      <w:r w:rsidR="00D4150F">
        <w:t xml:space="preserve"> Strossmayera 14, OIB:56416784963, </w:t>
      </w:r>
      <w:r w:rsidR="00D4150F">
        <w:rPr>
          <w:b/>
        </w:rPr>
        <w:t>Dječji vrtić MAZA</w:t>
      </w:r>
      <w:r w:rsidR="00D91CBB">
        <w:t xml:space="preserve">, </w:t>
      </w:r>
      <w:proofErr w:type="spellStart"/>
      <w:r w:rsidR="00D91CBB">
        <w:t>Marinići</w:t>
      </w:r>
      <w:proofErr w:type="spellEnd"/>
      <w:r w:rsidR="00D91CBB">
        <w:t xml:space="preserve"> 80b,</w:t>
      </w:r>
      <w:r w:rsidR="00D4150F">
        <w:t xml:space="preserve"> </w:t>
      </w:r>
      <w:proofErr w:type="spellStart"/>
      <w:r w:rsidR="00D4150F">
        <w:t>Viškovo</w:t>
      </w:r>
      <w:proofErr w:type="spellEnd"/>
      <w:r w:rsidR="00D4150F">
        <w:t xml:space="preserve">, OIB: 30842777910, </w:t>
      </w:r>
      <w:r w:rsidR="00D4150F">
        <w:rPr>
          <w:b/>
        </w:rPr>
        <w:t>Anamarija Brozović</w:t>
      </w:r>
      <w:r w:rsidR="00D91CBB">
        <w:t xml:space="preserve"> iz </w:t>
      </w:r>
      <w:proofErr w:type="spellStart"/>
      <w:r w:rsidR="00D4150F">
        <w:t>Hr</w:t>
      </w:r>
      <w:r w:rsidR="00D91CBB">
        <w:t>eljin</w:t>
      </w:r>
      <w:proofErr w:type="spellEnd"/>
      <w:r w:rsidR="00D91CBB">
        <w:t xml:space="preserve"> Ogulinski, 47300 Ogulin,</w:t>
      </w:r>
      <w:r w:rsidR="00D4150F">
        <w:t xml:space="preserve"> Okruglica 3,  OI 110660353, OIB::45799490959, </w:t>
      </w:r>
      <w:r w:rsidR="00D4150F">
        <w:rPr>
          <w:b/>
        </w:rPr>
        <w:t>Denis Grgurević</w:t>
      </w:r>
      <w:r w:rsidR="00D4150F">
        <w:t xml:space="preserve"> iz Zagreba,  </w:t>
      </w:r>
      <w:proofErr w:type="spellStart"/>
      <w:r w:rsidR="00D4150F">
        <w:t>Jaruščica</w:t>
      </w:r>
      <w:proofErr w:type="spellEnd"/>
      <w:r w:rsidR="00D4150F">
        <w:t xml:space="preserve"> 9, broj OI 112728840,  OIB:97456606913, </w:t>
      </w:r>
      <w:r w:rsidR="00D4150F">
        <w:rPr>
          <w:b/>
        </w:rPr>
        <w:t>Ana Cesarec,</w:t>
      </w:r>
      <w:r w:rsidR="00D4150F">
        <w:t xml:space="preserve"> Kardinala Stepinca 5, Krapina,  OIB:05465827880, </w:t>
      </w:r>
      <w:r w:rsidR="00D4150F">
        <w:rPr>
          <w:b/>
        </w:rPr>
        <w:t>Karlo Cesarec,</w:t>
      </w:r>
      <w:r w:rsidR="00D4150F">
        <w:t xml:space="preserve"> Kardinala Stepinca 5, </w:t>
      </w:r>
      <w:proofErr w:type="spellStart"/>
      <w:r w:rsidR="00D4150F">
        <w:t>Krapin</w:t>
      </w:r>
      <w:proofErr w:type="spellEnd"/>
      <w:r w:rsidR="00D4150F">
        <w:t xml:space="preserve">, OIB.88537568821, OI 104901424, </w:t>
      </w:r>
      <w:r w:rsidR="00D4150F">
        <w:rPr>
          <w:b/>
        </w:rPr>
        <w:t xml:space="preserve">Emir </w:t>
      </w:r>
      <w:proofErr w:type="spellStart"/>
      <w:r w:rsidR="00D4150F">
        <w:rPr>
          <w:b/>
        </w:rPr>
        <w:t>Cepić</w:t>
      </w:r>
      <w:proofErr w:type="spellEnd"/>
      <w:r w:rsidR="00D91CBB">
        <w:t xml:space="preserve"> iz Zagreba, </w:t>
      </w:r>
      <w:proofErr w:type="spellStart"/>
      <w:r w:rsidR="00D91CBB">
        <w:t>Bukovačka</w:t>
      </w:r>
      <w:proofErr w:type="spellEnd"/>
      <w:r w:rsidR="00D91CBB">
        <w:t xml:space="preserve"> 107a, </w:t>
      </w:r>
      <w:r w:rsidR="00D4150F">
        <w:t xml:space="preserve"> OIB: 77453360495, </w:t>
      </w:r>
      <w:r w:rsidR="00D4150F">
        <w:rPr>
          <w:b/>
        </w:rPr>
        <w:t>Marija Prskalo</w:t>
      </w:r>
      <w:r w:rsidR="00D4150F">
        <w:t xml:space="preserve">, OIB:67273837161,  rođena 10.05.1973, FREUDENSTADT, DEU, BADSTR 13, PUTOVNICA 073977187 izdana GK,Stuttgart, </w:t>
      </w:r>
      <w:r w:rsidR="00D4150F">
        <w:rPr>
          <w:b/>
        </w:rPr>
        <w:t>Ivan Bender</w:t>
      </w:r>
      <w:r w:rsidR="00D91CBB">
        <w:t xml:space="preserve">, Zagreb,   Kameniti stol 29a, </w:t>
      </w:r>
      <w:r w:rsidR="00D4150F">
        <w:t xml:space="preserve">OIB:14787864590, </w:t>
      </w:r>
      <w:r w:rsidR="00D91CBB">
        <w:rPr>
          <w:b/>
        </w:rPr>
        <w:t xml:space="preserve">GENOM VITA </w:t>
      </w:r>
      <w:r w:rsidR="00D91CBB" w:rsidRPr="00D91CBB">
        <w:t>d</w:t>
      </w:r>
      <w:r w:rsidR="00D4150F">
        <w:rPr>
          <w:b/>
        </w:rPr>
        <w:t>.</w:t>
      </w:r>
      <w:r w:rsidR="00D4150F">
        <w:t>o.o. Zagreb,</w:t>
      </w:r>
      <w:r w:rsidR="00D91CBB">
        <w:t xml:space="preserve"> </w:t>
      </w:r>
      <w:proofErr w:type="spellStart"/>
      <w:r w:rsidR="00D91CBB">
        <w:t>Graščica</w:t>
      </w:r>
      <w:proofErr w:type="spellEnd"/>
      <w:r w:rsidR="00D91CBB">
        <w:t xml:space="preserve"> 7e, OIB:20873720425</w:t>
      </w:r>
      <w:r w:rsidR="00D4150F">
        <w:t xml:space="preserve">, </w:t>
      </w:r>
      <w:r w:rsidR="00D4150F">
        <w:rPr>
          <w:b/>
        </w:rPr>
        <w:t xml:space="preserve">Ornela </w:t>
      </w:r>
      <w:proofErr w:type="spellStart"/>
      <w:r w:rsidR="00D4150F">
        <w:rPr>
          <w:b/>
        </w:rPr>
        <w:t>Krezić</w:t>
      </w:r>
      <w:proofErr w:type="spellEnd"/>
      <w:r w:rsidR="00D4150F">
        <w:t xml:space="preserve">, Knin, Franje Tuđmana 28, OIB 58354754793, </w:t>
      </w:r>
      <w:r w:rsidR="00D4150F">
        <w:rPr>
          <w:b/>
        </w:rPr>
        <w:t>MIKUŠ-PAG</w:t>
      </w:r>
      <w:r w:rsidR="00D4150F">
        <w:t xml:space="preserve">  d.o.o.  Zagreb, </w:t>
      </w:r>
      <w:proofErr w:type="spellStart"/>
      <w:r w:rsidR="00D4150F">
        <w:t>Vojnovićeva</w:t>
      </w:r>
      <w:proofErr w:type="spellEnd"/>
      <w:r w:rsidR="00D4150F">
        <w:t xml:space="preserve"> 25, OIB:44975546345.</w:t>
      </w:r>
    </w:p>
    <w:p w:rsidRDefault="00130F0B" w:rsidP="00130F0B" w:rsidR="00130F0B">
      <w:pPr>
        <w:jc w:val="both"/>
      </w:pPr>
      <w:r w:rsidRPr="0076596B">
        <w:t>Oglas o prodaji nekretnine objavljen je na oglasnoj ploči suda i putem web stranice Visokog trgovačkog suda RH</w:t>
      </w:r>
      <w:r>
        <w:t>.</w:t>
      </w:r>
      <w:r w:rsidRPr="0076596B">
        <w:rPr>
          <w:b/>
        </w:rPr>
        <w:t xml:space="preserve"> </w:t>
      </w:r>
      <w:r w:rsidRPr="0076596B">
        <w:t xml:space="preserve">Budući su ispunjeni uvjeti za dosudu nekretnine, temeljem važećeg članka 98. Ovršnog zakona koji se primjenjuje u ovom predmetu riješeno je kao pod I </w:t>
      </w:r>
      <w:r w:rsidR="00D4150F">
        <w:t>do XXVII</w:t>
      </w:r>
      <w:r w:rsidRPr="0076596B">
        <w:t xml:space="preserve"> izreke. Ovo rješenje sud će objaviti na oglasnoj ploči suda. Kupci su dužni izvršiti uplatu preostalog iznosa na način da od iznosa ostvarenog na dražbi oduzmu iznos uplaćene jamčevine za predmet prodaje.</w:t>
      </w:r>
      <w:r w:rsidR="00D4150F">
        <w:t xml:space="preserve"> Ukoliko su izvršili uplatu više jamčevina potrebno je uplatiti razliku do ponuđenog  iznosa ( koliko nedostaje od zbroja jamčevina do ponuđenog iznosa ). </w:t>
      </w:r>
      <w:r w:rsidRPr="0076596B">
        <w:t xml:space="preserve">  Nakon pravomoćnosti rješenja o dosudi nekretnine, po uplati iznosa do pune kupoprodajne cijene sud će dostaviti nadležnom zemljišnoknjižnom sudu ovo rješenje radi upisa prava vlasništva kupca te  brisanja prava i tereta na predmetnoj nekretnini, sve određeno kao pod </w:t>
      </w:r>
      <w:r w:rsidR="00D4150F">
        <w:t>XX</w:t>
      </w:r>
      <w:r>
        <w:t>I</w:t>
      </w:r>
      <w:r w:rsidR="00D4150F">
        <w:t>X</w:t>
      </w:r>
      <w:r w:rsidRPr="0076596B">
        <w:t xml:space="preserve"> izreke. Predaja nekretnine kupcu odrediti će se zaključkom, sve u skladu s člankom 108. Ovršnog zakona, temeljem stanja spisa, kao pod</w:t>
      </w:r>
      <w:r>
        <w:t xml:space="preserve"> </w:t>
      </w:r>
      <w:r w:rsidR="00D4150F">
        <w:t>XXX</w:t>
      </w:r>
      <w:r>
        <w:t xml:space="preserve"> </w:t>
      </w:r>
      <w:r w:rsidRPr="0076596B">
        <w:t xml:space="preserve"> izreke ovog rješenja. </w:t>
      </w:r>
      <w:r w:rsidR="00D4150F">
        <w:t xml:space="preserve">Upozoravaju se kupci na dužnost prijave kupnje u dijelu reguliranja porezne obveze, sve kako bi izbjegli propuštanje roka za prijavu. </w:t>
      </w:r>
    </w:p>
    <w:p w:rsidRDefault="00F16643" w:rsidP="00130F0B" w:rsidR="00F16643" w:rsidRPr="0076596B">
      <w:pPr>
        <w:jc w:val="both"/>
      </w:pPr>
    </w:p>
    <w:p w:rsidRDefault="00130F0B" w:rsidP="00130F0B" w:rsidR="00130F0B" w:rsidRPr="0076596B">
      <w:pPr>
        <w:jc w:val="center"/>
      </w:pPr>
      <w:r w:rsidRPr="0076596B">
        <w:t xml:space="preserve">U Zagrebu, </w:t>
      </w:r>
      <w:r w:rsidR="00D4150F">
        <w:t>30</w:t>
      </w:r>
      <w:r w:rsidRPr="0076596B">
        <w:t xml:space="preserve">. </w:t>
      </w:r>
      <w:r w:rsidR="00D4150F">
        <w:t>studenog</w:t>
      </w:r>
      <w:r w:rsidRPr="0076596B">
        <w:t xml:space="preserve">  201</w:t>
      </w:r>
      <w:r>
        <w:t>6</w:t>
      </w:r>
      <w:r w:rsidRPr="0076596B">
        <w:t>. godine</w:t>
      </w:r>
    </w:p>
    <w:p w:rsidRDefault="00130F0B" w:rsidP="00130F0B" w:rsidR="00130F0B" w:rsidRPr="0076596B">
      <w:pPr>
        <w:jc w:val="center"/>
      </w:pPr>
    </w:p>
    <w:p w:rsidRDefault="00130F0B" w:rsidP="00130F0B" w:rsidR="00130F0B" w:rsidRPr="0076596B">
      <w:pPr>
        <w:jc w:val="both"/>
      </w:pPr>
      <w:r w:rsidRPr="0076596B">
        <w:t xml:space="preserve">                                                                                                    STEČAJNI SUDAC:</w:t>
      </w:r>
    </w:p>
    <w:p w:rsidRDefault="00130F0B" w:rsidP="00130F0B" w:rsidR="00130F0B" w:rsidRPr="0076596B">
      <w:pPr>
        <w:jc w:val="both"/>
      </w:pPr>
      <w:r w:rsidRPr="0076596B">
        <w:t xml:space="preserve">                                                                                                   NINO RADIĆ  v.r. </w:t>
      </w:r>
    </w:p>
    <w:p w:rsidRDefault="00130F0B" w:rsidP="00130F0B" w:rsidR="00130F0B" w:rsidRPr="00D91CBB">
      <w:pPr>
        <w:jc w:val="both"/>
        <w:rPr>
          <w:sz w:val="22"/>
          <w:szCs w:val="22"/>
        </w:rPr>
      </w:pPr>
    </w:p>
    <w:p w:rsidRDefault="00130F0B" w:rsidP="00130F0B" w:rsidR="00130F0B" w:rsidRPr="00D91CBB">
      <w:pPr>
        <w:rPr>
          <w:sz w:val="22"/>
          <w:szCs w:val="22"/>
        </w:rPr>
      </w:pPr>
      <w:r w:rsidRPr="00D91CBB">
        <w:rPr>
          <w:sz w:val="22"/>
          <w:szCs w:val="22"/>
        </w:rPr>
        <w:t xml:space="preserve">POUKA O PRAVNOM LIJEKU: </w:t>
      </w:r>
    </w:p>
    <w:p w:rsidRDefault="00130F0B" w:rsidP="00130F0B" w:rsidR="00130F0B" w:rsidRPr="00D91CBB">
      <w:pPr>
        <w:jc w:val="both"/>
        <w:rPr>
          <w:sz w:val="22"/>
          <w:szCs w:val="22"/>
        </w:rPr>
      </w:pPr>
      <w:r w:rsidRPr="00D91CBB">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130F0B" w:rsidP="00130F0B" w:rsidR="00130F0B" w:rsidRPr="00D91CBB">
      <w:pPr>
        <w:rPr>
          <w:sz w:val="22"/>
          <w:szCs w:val="22"/>
        </w:rPr>
      </w:pPr>
      <w:r w:rsidRPr="00D91CBB">
        <w:rPr>
          <w:sz w:val="22"/>
          <w:szCs w:val="22"/>
        </w:rPr>
        <w:t xml:space="preserve">     </w:t>
      </w:r>
      <w:r w:rsidRPr="00D91CBB">
        <w:rPr>
          <w:sz w:val="22"/>
          <w:szCs w:val="22"/>
        </w:rPr>
        <w:tab/>
      </w:r>
      <w:r w:rsidRPr="00D91CBB">
        <w:rPr>
          <w:sz w:val="22"/>
          <w:szCs w:val="22"/>
        </w:rPr>
        <w:tab/>
        <w:t xml:space="preserve">      </w:t>
      </w:r>
    </w:p>
    <w:p w:rsidRDefault="0089569C" w:rsidP="00130F0B" w:rsidR="00130F0B">
      <w:r>
        <w:tab/>
      </w:r>
      <w:r>
        <w:tab/>
      </w:r>
      <w:r>
        <w:tab/>
      </w:r>
      <w:r>
        <w:tab/>
      </w:r>
      <w:r>
        <w:tab/>
      </w:r>
      <w:r>
        <w:tab/>
      </w:r>
      <w:r>
        <w:tab/>
        <w:t xml:space="preserve">Za točnost </w:t>
      </w:r>
      <w:r w:rsidR="00130F0B" w:rsidRPr="0076596B">
        <w:t xml:space="preserve"> </w:t>
      </w:r>
      <w:r>
        <w:t xml:space="preserve"> </w:t>
      </w:r>
      <w:proofErr w:type="spellStart"/>
      <w:r>
        <w:t>otpravka</w:t>
      </w:r>
      <w:proofErr w:type="spellEnd"/>
      <w:r>
        <w:t xml:space="preserve">:Tatjana Slaviček </w:t>
      </w:r>
      <w:r w:rsidR="00130F0B">
        <w:tab/>
        <w:t xml:space="preserve">       </w:t>
      </w:r>
    </w:p>
    <w:p w:rsidRDefault="00130F0B" w:rsidP="00130F0B" w:rsidR="00130F0B">
      <w:pPr>
        <w:jc w:val="both"/>
      </w:pPr>
    </w:p>
    <w:sectPr w:rsidR="00130F0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522285"/>
    <w:multiLevelType w:val="hybridMultilevel"/>
    <w:tmpl w:val="D8BA1716"/>
    <w:lvl w:tplc="361E6C9A" w:ilvl="0">
      <w:start w:val="2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398C"/>
    <w:rsid w:val="000D288B"/>
    <w:rsid w:val="00130F0B"/>
    <w:rsid w:val="00183AEB"/>
    <w:rsid w:val="00251683"/>
    <w:rsid w:val="002E4B2D"/>
    <w:rsid w:val="004B1934"/>
    <w:rsid w:val="004B2FE3"/>
    <w:rsid w:val="00571618"/>
    <w:rsid w:val="00683330"/>
    <w:rsid w:val="00702756"/>
    <w:rsid w:val="00777120"/>
    <w:rsid w:val="00801BA6"/>
    <w:rsid w:val="0089569C"/>
    <w:rsid w:val="008D55CF"/>
    <w:rsid w:val="0093398C"/>
    <w:rsid w:val="00B66A90"/>
    <w:rsid w:val="00D4150F"/>
    <w:rsid w:val="00D91CBB"/>
    <w:rsid w:val="00F16643"/>
    <w:rsid w:val="00F75ACB"/>
    <w:rsid w:val="00FC6394"/>
    <w:rsid w:val="00FE2A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398C"/>
    <w:pPr>
      <w:spacing w:lineRule="auto" w:line="240" w:after="0"/>
    </w:pPr>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51683"/>
    <w:pPr>
      <w:ind w:left="720"/>
      <w:contextualSpacing/>
    </w:pPr>
  </w:style>
  <w:style w:styleId="Tekstbalonia" w:type="paragraph">
    <w:name w:val="Balloon Text"/>
    <w:basedOn w:val="Normal"/>
    <w:link w:val="TekstbaloniaChar"/>
    <w:uiPriority w:val="99"/>
    <w:semiHidden/>
    <w:unhideWhenUsed/>
    <w:rsid w:val="007771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7120"/>
    <w:rPr>
      <w:rFonts w:cs="Tahoma" w:eastAsia="Times New Roman" w:hAnsi="Tahoma" w:ascii="Tahoma"/>
      <w:sz w:val="16"/>
      <w:szCs w:val="16"/>
    </w:rPr>
  </w:style>
  <w:style w:styleId="Tekstrezerviranogmjesta" w:type="character">
    <w:name w:val="Placeholder Text"/>
    <w:basedOn w:val="Zadanifontodlomka"/>
    <w:uiPriority w:val="99"/>
    <w:semiHidden/>
    <w:rsid w:val="008D55CF"/>
    <w:rPr>
      <w:color w:val="808080"/>
      <w:bdr w:space="0" w:sz="0" w:color="auto" w:val="none"/>
      <w:shd w:fill="auto" w:color="auto" w:val="clear"/>
    </w:rPr>
  </w:style>
  <w:style w:customStyle="true" w:styleId="eSPISCCParagraphDefaultFont" w:type="character">
    <w:name w:val="eSPIS_CC_Paragraph Default Font"/>
    <w:basedOn w:val="Zadanifontodlomka"/>
    <w:rsid w:val="008D55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5CF"/>
    <w:rPr>
      <w:bdr w:space="0" w:sz="0" w:color="auto" w:val="none"/>
      <w:shd w:fill="FFFFCC" w:color="auto" w:val="clear"/>
      <w:lang w:val="hr-HR"/>
    </w:rPr>
  </w:style>
  <w:style w:customStyle="true" w:styleId="PozadinaSvijetloCrvena" w:type="character">
    <w:name w:val="Pozadina_SvijetloCrvena"/>
    <w:basedOn w:val="eSPISCCParagraphDefaultFont"/>
    <w:rsid w:val="008D55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5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398C"/>
    <w:pPr>
      <w:spacing w:after="0" w:line="240" w:lineRule="auto"/>
    </w:pPr>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51683"/>
    <w:pPr>
      <w:ind w:left="720"/>
      <w:contextualSpacing/>
    </w:pPr>
  </w:style>
  <w:style w:styleId="Tekstbalonia" w:type="paragraph">
    <w:name w:val="Balloon Text"/>
    <w:basedOn w:val="Normal"/>
    <w:link w:val="TekstbaloniaChar"/>
    <w:uiPriority w:val="99"/>
    <w:semiHidden/>
    <w:unhideWhenUsed/>
    <w:rsid w:val="00777120"/>
    <w:rPr>
      <w:rFonts w:ascii="Tahoma" w:cs="Tahoma" w:hAnsi="Tahoma"/>
      <w:sz w:val="16"/>
      <w:szCs w:val="16"/>
    </w:rPr>
  </w:style>
  <w:style w:customStyle="1" w:styleId="TekstbaloniaChar" w:type="character">
    <w:name w:val="Tekst balončića Char"/>
    <w:basedOn w:val="Zadanifontodlomka"/>
    <w:link w:val="Tekstbalonia"/>
    <w:uiPriority w:val="99"/>
    <w:semiHidden/>
    <w:rsid w:val="00777120"/>
    <w:rPr>
      <w:rFonts w:ascii="Tahoma" w:cs="Tahoma" w:eastAsia="Times New Roman" w:hAnsi="Tahoma"/>
      <w:sz w:val="16"/>
      <w:szCs w:val="16"/>
    </w:rPr>
  </w:style>
  <w:style w:styleId="Tekstrezerviranogmjesta" w:type="character">
    <w:name w:val="Placeholder Text"/>
    <w:basedOn w:val="Zadanifontodlomka"/>
    <w:uiPriority w:val="99"/>
    <w:semiHidden/>
    <w:rsid w:val="008D55CF"/>
    <w:rPr>
      <w:color w:val="808080"/>
      <w:bdr w:color="auto" w:space="0" w:sz="0" w:val="none"/>
      <w:shd w:color="auto" w:fill="auto" w:val="clear"/>
    </w:rPr>
  </w:style>
  <w:style w:customStyle="1" w:styleId="eSPISCCParagraphDefaultFont" w:type="character">
    <w:name w:val="eSPIS_CC_Paragraph Default Font"/>
    <w:basedOn w:val="Zadanifontodlomka"/>
    <w:rsid w:val="008D55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55CF"/>
    <w:rPr>
      <w:bdr w:color="auto" w:space="0" w:sz="0" w:val="none"/>
      <w:shd w:color="auto" w:fill="FFFFCC" w:val="clear"/>
      <w:lang w:val="hr-HR"/>
    </w:rPr>
  </w:style>
  <w:style w:customStyle="1" w:styleId="PozadinaSvijetloCrvena" w:type="character">
    <w:name w:val="Pozadina_SvijetloCrvena"/>
    <w:basedOn w:val="eSPISCCParagraphDefaultFont"/>
    <w:rsid w:val="008D55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55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705661">
      <w:bodyDiv w:val="true"/>
      <w:marLeft w:val="0"/>
      <w:marRight w:val="0"/>
      <w:marTop w:val="0"/>
      <w:marBottom w:val="0"/>
      <w:divBdr>
        <w:top w:space="0" w:sz="0" w:color="auto" w:val="none"/>
        <w:left w:space="0" w:sz="0" w:color="auto" w:val="none"/>
        <w:bottom w:space="0" w:sz="0" w:color="auto" w:val="none"/>
        <w:right w:space="0" w:sz="0" w:color="auto" w:val="none"/>
      </w:divBdr>
    </w:div>
    <w:div w:id="934098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St-1094/2012-376</izvorni_sadrzaj>
    <derivirana_varijabla naziv="DomainObject.Oznaka_1">St-1094/2012-376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 Pavičić;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 Pavičić;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 Pavičić, Ljutomerska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 Pavičić, Ljutomerska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 Pavičić, Ljutomerska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 Pavičić, Ljutomerska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 Pavičić Ljutomerska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 Pavičić Ljutomerska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 Pavičić, Ljutomerska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 Pavičić, Ljutomerska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 Pavičić,Dalibor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 Pavičić,Dalibor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 Pavičić</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 Pavičić</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 Pavičić, Ljutomerska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 Pavičić, Ljutomerska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 Pavičić, Ljutomerska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 Pavičić, Ljutomerska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 Pavičić</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 Pavičić</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St-1094/2012-376</izvorni_sadrzaj>
    <derivirana_varijabla naziv="DomainObject.PoslovniBrojDokumenta_1">St-1094/2012-376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 Pavičić, Ljutomerska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 Pavičić, Ljutomerska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null</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null</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3897</properties:Words>
  <properties:Characters>21226</properties:Characters>
  <properties:Lines>389</properties:Lines>
  <properties:Paragraphs>128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2016-11-30T09:30:00Z</dcterms:created>
  <dc:creator>Nino Radić</dc:creator>
  <cp:lastModifiedBy>Tatjana Slaviček</cp:lastModifiedBy>
  <cp:lastPrinted>2016-11-30T09:30:00Z</cp:lastPrinted>
  <dcterms:modified xmlns:xsi="http://www.w3.org/2001/XMLSchema-instance" xsi:type="dcterms:W3CDTF">2016-12-01T10:37:00Z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St-1094/2012-376 / Odluka - Rješenje - dosuda</vt:lpwstr>
  </prop:property>
  <prop:property name="CC_coloring" pid="4" fmtid="{D5CDD505-2E9C-101B-9397-08002B2CF9AE}">
    <vt:bool>false</vt:bool>
  </prop:property>
  <prop:property name="BrojStranica" pid="5" fmtid="{D5CDD505-2E9C-101B-9397-08002B2CF9AE}">
    <vt:i4>8</vt:i4>
  </prop:property>
</prop:Properties>
</file>